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411c" w14:paraId="088411c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2040E1">
        <w:t>2480/16-5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040E1">
        <w:t xml:space="preserve"> REGIMENTUM STIL j.d.o.o. za trgovinu i usluge, Zagreb, Braće Domany 2, OIB: 94102138626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040E1">
        <w:t>16</w:t>
      </w:r>
      <w:r w:rsidR="00C82343">
        <w:t xml:space="preserve">. </w:t>
      </w:r>
      <w:r w:rsidR="002040E1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2040E1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 xml:space="preserve">I  Obustavlja se skraćeni stečajni postupak nad dužnikom </w:t>
      </w:r>
      <w:r w:rsidR="002040E1">
        <w:t>REGIMENTUM STIL j.d.o.o. za trgovinu i usluge, Zagreb, Braće Domany 2, OIB: 94102138626</w:t>
      </w:r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7A3621">
        <w:t>23</w:t>
      </w:r>
      <w:r w:rsidR="00F7152E">
        <w:t xml:space="preserve">. </w:t>
      </w:r>
      <w:r w:rsidR="007A3621">
        <w:t>lipnja</w:t>
      </w:r>
      <w:r w:rsidR="00F7152E">
        <w:t xml:space="preserve"> 201</w:t>
      </w:r>
      <w:r w:rsidR="007A3621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04CFB">
        <w:t>31</w:t>
      </w:r>
      <w:r w:rsidR="00DC51C2">
        <w:t>.</w:t>
      </w:r>
      <w:r w:rsidR="00F7152E">
        <w:t xml:space="preserve"> </w:t>
      </w:r>
      <w:r w:rsidR="00904CFB">
        <w:t>listopada</w:t>
      </w:r>
      <w:r w:rsidR="00C157A2">
        <w:t xml:space="preserve">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A3621">
        <w:t>2480</w:t>
      </w:r>
      <w:r w:rsidR="00C157A2">
        <w:t>/16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904CFB">
        <w:t xml:space="preserve"> Fond za zaštitu okoliša i energetsku učinkovitost, Zagreb, Radnička cesta 80, OIB: 85828625994,</w:t>
      </w:r>
      <w:r>
        <w:t xml:space="preserve"> je podneskom od </w:t>
      </w:r>
      <w:r w:rsidR="00470C35">
        <w:t>2</w:t>
      </w:r>
      <w:r>
        <w:t>.</w:t>
      </w:r>
      <w:r w:rsidR="00C157A2">
        <w:t xml:space="preserve"> </w:t>
      </w:r>
      <w:r w:rsidR="00470C35">
        <w:t>studenog</w:t>
      </w:r>
      <w:r w:rsidR="00C157A2">
        <w:t xml:space="preserve"> 2016</w:t>
      </w:r>
      <w:r w:rsidR="00470C35">
        <w:t>.g. (zaprimljenog na sud) podnio</w:t>
      </w:r>
      <w:r>
        <w:t xml:space="preserve"> prijedlog za otvaranje stečajnog postupka nad dužnikom</w:t>
      </w:r>
      <w:r w:rsidR="00EC220B">
        <w:t xml:space="preserve"> </w:t>
      </w:r>
      <w:r w:rsidR="00470C35">
        <w:t>REGIMENTUM STIL j.d.o.o. za trgovinu i usluge, Zagreb, i dostavio dokaz</w:t>
      </w:r>
      <w:r w:rsidR="00EC220B">
        <w:t xml:space="preserve"> 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r w:rsidR="007A3621">
        <w:t>2480</w:t>
      </w:r>
      <w:r>
        <w:t>/16</w:t>
      </w:r>
      <w:r w:rsidR="00452522">
        <w:t>-5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7A3621">
        <w:t>16</w:t>
      </w:r>
      <w:r w:rsidR="00C82343">
        <w:t xml:space="preserve">. </w:t>
      </w:r>
      <w:r w:rsidR="007A3621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7A443F" w:rsidP="009E04FF" w:rsidR="007A443F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7A3621">
        <w:t xml:space="preserve"> 16.12.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040E1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70C35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A3621"/>
    <w:rsid w:val="007A443F"/>
    <w:rsid w:val="007C0B45"/>
    <w:rsid w:val="007E7F9D"/>
    <w:rsid w:val="008151B4"/>
    <w:rsid w:val="008B33A8"/>
    <w:rsid w:val="008D5FDB"/>
    <w:rsid w:val="008E5796"/>
    <w:rsid w:val="008F1997"/>
    <w:rsid w:val="008F3526"/>
    <w:rsid w:val="00904CFB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B2900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2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2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REGIMENTUM STIL jednostavno društvo s ograničenom odgovornošću za trgovinu i usluge</izvorni_sadrzaj>
    <derivirana_varijabla naziv="DomainObject.Predmet.ProtustrankaFormated_1">  REGIMENTUM STIL jednostavno društvo s ograničenom odgovornošću za trgovinu i usluge</derivirana_varijabla>
  </DomainObject.Predmet.ProtustrankaFormated>
  <DomainObject.Predmet.ProtustrankaFormatedOIB>
    <izvorni_sadrzaj>  REGIMENTUM STIL jednostavno društvo s ograničenom odgovornošću za trgovinu i usluge, OIB 94102138626</izvorni_sadrzaj>
    <derivirana_varijabla naziv="DomainObject.Predmet.ProtustrankaFormatedOIB_1">  REGIMENTUM STIL jednostavno društvo s ograničenom odgovornošću za trgovinu i usluge, OIB 94102138626</derivirana_varijabla>
  </DomainObject.Predmet.ProtustrankaFormatedOIB>
  <DomainObject.Predmet.ProtustrankaFormatedWithAdress>
    <izvorni_sadrzaj> REGIMENTUM STIL jednostavno društvo s ograničenom odgovornošću za trgovinu i usluge, Braće Domany 2, 10000 Zagreb</izvorni_sadrzaj>
    <derivirana_varijabla naziv="DomainObject.Predmet.ProtustrankaFormatedWithAdress_1"> REGIMENTUM STIL jednostavno društvo s ograničenom odgovornošću za trgovinu i usluge, Braće Domany 2, 10000 Zagreb</derivirana_varijabla>
  </DomainObject.Predmet.ProtustrankaFormatedWithAdress>
  <DomainObject.Predmet.ProtustrankaFormatedWithAdressOIB>
    <izvorni_sadrzaj> REGIMENTUM STIL jednostavno društvo s ograničenom odgovornošću za trgovinu i usluge, OIB 94102138626, Braće Domany 2, 10000 Zagreb</izvorni_sadrzaj>
    <derivirana_varijabla naziv="DomainObject.Predmet.ProtustrankaFormatedWithAdressOIB_1"> REGIMENTUM STIL jednostavno društvo s ograničenom odgovornošću za trgovinu i usluge, OIB 94102138626, Braće Domany 2, 10000 Zagreb</derivirana_varijabla>
  </DomainObject.Predmet.ProtustrankaFormatedWithAdressOIB>
  <DomainObject.Predmet.ProtustrankaWithAdress>
    <izvorni_sadrzaj>REGIMENTUM STIL jednostavno društvo s ograničenom odgovornošću za trgovinu i usluge Braće Domany 2, 10000 Zagreb</izvorni_sadrzaj>
    <derivirana_varijabla naziv="DomainObject.Predmet.ProtustrankaWithAdress_1">REGIMENTUM STIL jednostavno društvo s ograničenom odgovornošću za trgovinu i usluge Braće Domany 2, 10000 Zagreb</derivirana_varijabla>
  </DomainObject.Predmet.ProtustrankaWithAdress>
  <DomainObject.Predmet.ProtustrankaWithAdressOIB>
    <izvorni_sadrzaj>REGIMENTUM STIL jednostavno društvo s ograničenom odgovornošću za trgovinu i usluge, OIB 94102138626, Braće Domany 2, 10000 Zagreb</izvorni_sadrzaj>
    <derivirana_varijabla naziv="DomainObject.Predmet.ProtustrankaWithAdressOIB_1">REGIMENTUM STIL jednostavno društvo s ograničenom odgovornošću za trgovinu i usluge, OIB 94102138626, Braće Domany 2, 10000 Zagreb</derivirana_varijabla>
  </DomainObject.Predmet.ProtustrankaWithAdressOIB>
  <DomainObject.Predmet.ProtustrankaNazivFormated>
    <izvorni_sadrzaj>REGIMENTUM STIL jednostavno društvo s ograničenom odgovornošću za trgovinu i usluge</izvorni_sadrzaj>
    <derivirana_varijabla naziv="DomainObject.Predmet.ProtustrankaNazivFormated_1">REGIMENTUM STIL jednostavno društvo s ograničenom odgovornošću za trgovinu i usluge</derivirana_varijabla>
  </DomainObject.Predmet.ProtustrankaNazivFormated>
  <DomainObject.Predmet.ProtustrankaNazivFormatedOIB>
    <izvorni_sadrzaj>REGIMENTUM STIL jednostavno društvo s ograničenom odgovornošću za trgovinu i usluge, OIB 94102138626</izvorni_sadrzaj>
    <derivirana_varijabla naziv="DomainObject.Predmet.ProtustrankaNazivFormatedOIB_1">REGIMENTUM STIL jednostavno društvo s ograničenom odgovornošću za trgovinu i usluge, OIB 94102138626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REGIMENTUM STIL jednostavno društvo s ograničenom odgovornošću za trgovinu i usluge</item>
    </izvorni_sadrzaj>
    <derivirana_varijabla naziv="DomainObject.Predmet.ProtuStrankaListFormated_1">
      <item>REGIMENTUM STIL jednostavno društvo s ograničenom odgovornošću za trgovinu i usluge</item>
    </derivirana_varijabla>
  </DomainObject.Predmet.ProtuStrankaListFormated>
  <DomainObject.Predmet.ProtuStrankaListFormatedOIB>
    <izvorni_sadrzaj>
      <item>REGIMENTUM STIL jednostavno društvo s ograničenom odgovornošću za trgovinu i usluge, OIB 94102138626</item>
    </izvorni_sadrzaj>
    <derivirana_varijabla naziv="DomainObject.Predmet.ProtuStrankaListFormatedOIB_1">
      <item>REGIMENTUM STIL jednostavno društvo s ograničenom odgovornošću za trgovinu i usluge, OIB 94102138626</item>
    </derivirana_varijabla>
  </DomainObject.Predmet.ProtuStrankaListFormatedOIB>
  <DomainObject.Predmet.ProtuStrankaListFormatedWithAdress>
    <izvorni_sadrzaj>
      <item>REGIMENTUM STIL jednostavno društvo s ograničenom odgovornošću za trgovinu i usluge, Braće Domany 2, 10000 Zagreb</item>
    </izvorni_sadrzaj>
    <derivirana_varijabla naziv="DomainObject.Predmet.ProtuStrankaListFormatedWithAdress_1">
      <item>REGIMENTUM STIL jednostavno društvo s ograničenom odgovornošću za trgovinu i usluge, Braće Domany 2, 10000 Zagreb</item>
    </derivirana_varijabla>
  </DomainObject.Predmet.ProtuStrankaListFormatedWithAdress>
  <DomainObject.Predmet.ProtuStrankaListFormatedWithAdressOIB>
    <izvorni_sadrzaj>
      <item>REGIMENTUM STIL jednostavno društvo s ograničenom odgovornošću za trgovinu i usluge, OIB 94102138626, Braće Domany 2, 10000 Zagreb</item>
    </izvorni_sadrzaj>
    <derivirana_varijabla naziv="DomainObject.Predmet.ProtuStrankaListFormatedWithAdressOIB_1">
      <item>REGIMENTUM STIL jednostavno društvo s ograničenom odgovornošću za trgovinu i usluge, OIB 94102138626, Braće Domany 2, 10000 Zagreb</item>
    </derivirana_varijabla>
  </DomainObject.Predmet.ProtuStrankaListFormatedWithAdressOIB>
  <DomainObject.Predmet.ProtuStrankaListNazivFormated>
    <izvorni_sadrzaj>
      <item>REGIMENTUM STIL jednostavno društvo s ograničenom odgovornošću za trgovinu i usluge</item>
    </izvorni_sadrzaj>
    <derivirana_varijabla naziv="DomainObject.Predmet.ProtuStrankaListNazivFormated_1">
      <item>REGIMENTUM STIL jednostavno društvo s ograničenom odgovornošću za trgovinu i usluge</item>
    </derivirana_varijabla>
  </DomainObject.Predmet.ProtuStrankaListNazivFormated>
  <DomainObject.Predmet.ProtuStrankaListNazivFormatedOIB>
    <izvorni_sadrzaj>
      <item>REGIMENTUM STIL jednostavno društvo s ograničenom odgovornošću za trgovinu i usluge, OIB 94102138626</item>
    </izvorni_sadrzaj>
    <derivirana_varijabla naziv="DomainObject.Predmet.ProtuStrankaListNazivFormatedOIB_1">
      <item>REGIMENTUM STIL jednostavno društvo s ograničenom odgovornošću za trgovinu i usluge, OIB 94102138626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REGIMENTUM STIL jednostavno društvo s ograničenom odgovornošću za trgovinu i usluge</izvorni_sadrzaj>
    <derivirana_varijabla naziv="DomainObject.Predmet.ProtustrankaIDrugi_1">REGIMENTUM STIL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REGIMENTUM STIL jednostavno društvo s ograničenom odgovornošću za trgovinu i usluge, OIB 94102138626, Braće Domany 2, 10000 Zagreb</izvorni_sadrzaj>
    <derivirana_varijabla naziv="DomainObject.Predmet.ProtustrankaIDrugiAdressOIB_1">REGIMENTUM STIL jednostavno društvo s ograničenom odgovornošću za trgovinu i usluge, OIB 94102138626,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REGIMENTUM STIL jednostavno društvo s ograničenom odgovornošću za trgovinu i usluge</item>
      <item>FINA Regionalni centar Zagreb</item>
    </izvorni_sadrzaj>
    <derivirana_varijabla naziv="DomainObject.Predmet.SudioniciListNaziv_1">
      <item>REGIMENTUM STIL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REGIMENTUM STIL jednostavno društvo s ograničenom odgovornošću za trgovinu i usluge, OIB 94102138626, Braće Domany 2,10000 Zagreb</item>
      <item>FINA Regionalni centar Zagreb, OIB 85821130368, Trg svibanjskih žrtava 1995. br. 1,10000 Zagreb</item>
    </izvorni_sadrzaj>
    <derivirana_varijabla naziv="DomainObject.Predmet.SudioniciListAdressOIB_1">
      <item>REGIMENTUM STIL jednostavno društvo s ograničenom odgovornošću za trgovinu i usluge, OIB 94102138626, Braće Domany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94102138626</item>
      <item>, OIB 85821130368</item>
    </izvorni_sadrzaj>
    <derivirana_varijabla naziv="DomainObject.Predmet.SudioniciListNazivOIB_1">
      <item>, OIB 94102138626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9FBA7-F2CB-44AB-BC0A-F06E159B4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413</properties:Words>
  <properties:Characters>2203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2016-11-16T12:22:00Z</dcterms:created>
  <dc:creator>wsadmin</dc:creator>
  <cp:lastModifiedBy>Sanda Gučić</cp:lastModifiedBy>
  <cp:lastPrinted>2016-09-02T08:29:00Z</cp:lastPrinted>
  <dcterms:modified xmlns:xsi="http://www.w3.org/2001/XMLSchema-instance" xsi:type="dcterms:W3CDTF">2016-11-17T07:52:00Z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