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614e" w14:paraId="adf614e" w:rsidRDefault="0019398B" w:rsidP="00BE41EF" w:rsidR="0019398B">
      <w:pPr>
        <w15:collapsed w:val="false"/>
        <w:rPr>
          <w:b/>
          <w:sz w:val="22"/>
          <w:szCs w:val="22"/>
        </w:rPr>
      </w:pPr>
      <w:bookmarkStart w:name="_GoBack" w:id="0"/>
      <w:bookmarkEnd w:id="0"/>
    </w:p>
    <w:p w:rsidRDefault="00190EF0" w:rsidP="00BE41EF" w:rsidR="00D71794">
      <w:pPr>
        <w:rPr>
          <w:b/>
          <w:sz w:val="22"/>
          <w:szCs w:val="22"/>
        </w:rPr>
      </w:pPr>
      <w:r>
        <w:rPr>
          <w:b/>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9398B" w:rsidP="0019398B" w:rsidR="0019398B" w:rsidRPr="0092005E">
      <w:r w:rsidRPr="0092005E">
        <w:t>REPUBLIKA HRVATSKA</w:t>
      </w:r>
    </w:p>
    <w:p w:rsidRDefault="0019398B" w:rsidP="0019398B" w:rsidR="0019398B">
      <w:pPr>
        <w:rPr>
          <w:b/>
        </w:rPr>
      </w:pPr>
      <w:r w:rsidRPr="00353FF7">
        <w:rPr>
          <w:b/>
        </w:rPr>
        <w:t xml:space="preserve">TRGOVAČKI SUD U ZAGREBU             </w:t>
      </w:r>
    </w:p>
    <w:p w:rsidRDefault="0019398B" w:rsidP="0019398B" w:rsidR="0019398B">
      <w:r>
        <w:rPr>
          <w:b/>
        </w:rPr>
        <w:t xml:space="preserve">Zagreb, </w:t>
      </w:r>
      <w:proofErr w:type="spellStart"/>
      <w:r>
        <w:rPr>
          <w:b/>
        </w:rPr>
        <w:t>Amruševa</w:t>
      </w:r>
      <w:proofErr w:type="spellEnd"/>
      <w:r>
        <w:rPr>
          <w:b/>
        </w:rPr>
        <w:t xml:space="preserve"> 2/II </w:t>
      </w:r>
      <w:r>
        <w:rPr>
          <w:b/>
        </w:rPr>
        <w:tab/>
      </w:r>
      <w:r>
        <w:rPr>
          <w:b/>
        </w:rPr>
        <w:tab/>
      </w:r>
      <w:r>
        <w:rPr>
          <w:b/>
        </w:rPr>
        <w:tab/>
      </w:r>
      <w:r w:rsidRPr="00353FF7">
        <w:rPr>
          <w:b/>
        </w:rPr>
        <w:t xml:space="preserve">                                             </w:t>
      </w:r>
      <w:r>
        <w:rPr>
          <w:b/>
        </w:rPr>
        <w:t xml:space="preserve">12 </w:t>
      </w:r>
      <w:r w:rsidR="008F0344">
        <w:rPr>
          <w:b/>
        </w:rPr>
        <w:t xml:space="preserve">St </w:t>
      </w:r>
      <w:r w:rsidR="005639B8">
        <w:rPr>
          <w:b/>
        </w:rPr>
        <w:t>1410</w:t>
      </w:r>
      <w:r w:rsidR="00802A1B">
        <w:rPr>
          <w:b/>
        </w:rPr>
        <w:t>/</w:t>
      </w:r>
      <w:r>
        <w:rPr>
          <w:b/>
        </w:rPr>
        <w:t>201</w:t>
      </w:r>
      <w:r w:rsidR="005639B8">
        <w:rPr>
          <w:b/>
        </w:rPr>
        <w:t>1</w:t>
      </w:r>
    </w:p>
    <w:p w:rsidRDefault="0019398B" w:rsidP="0019398B" w:rsidR="0019398B"/>
    <w:p w:rsidRDefault="0019398B" w:rsidP="0019398B" w:rsidR="0019398B">
      <w:pPr>
        <w:jc w:val="center"/>
        <w:rPr>
          <w:b/>
        </w:rPr>
      </w:pPr>
      <w:r w:rsidRPr="00353FF7">
        <w:rPr>
          <w:b/>
        </w:rPr>
        <w:t>R J E Š E NJ E</w:t>
      </w:r>
    </w:p>
    <w:p w:rsidRDefault="0019398B" w:rsidP="0019398B" w:rsidR="0019398B" w:rsidRPr="00353FF7">
      <w:pPr>
        <w:jc w:val="center"/>
        <w:rPr>
          <w:b/>
        </w:rPr>
      </w:pPr>
    </w:p>
    <w:p w:rsidRDefault="005639B8" w:rsidP="00412E71" w:rsidR="008F0344">
      <w:pPr>
        <w:jc w:val="both"/>
      </w:pPr>
      <w:r w:rsidRPr="00C81314">
        <w:t xml:space="preserve">Trgovački sud u Zagrebu po sucu Nini Radiću kao stečajnom sucu u stečajnom postupku nad, </w:t>
      </w:r>
      <w:r w:rsidR="00AB136B">
        <w:rPr>
          <w:sz w:val="22"/>
          <w:szCs w:val="22"/>
        </w:rPr>
        <w:t>SVEA d.o.o.</w:t>
      </w:r>
      <w:r w:rsidRPr="00C81314">
        <w:rPr>
          <w:sz w:val="22"/>
          <w:szCs w:val="22"/>
        </w:rPr>
        <w:t xml:space="preserve"> u stečaju</w:t>
      </w:r>
      <w:r w:rsidR="00AB136B">
        <w:rPr>
          <w:sz w:val="22"/>
          <w:szCs w:val="22"/>
        </w:rPr>
        <w:t xml:space="preserve">, Zagreb, Sveti Križ </w:t>
      </w:r>
      <w:proofErr w:type="spellStart"/>
      <w:r w:rsidR="00AB136B">
        <w:rPr>
          <w:sz w:val="22"/>
          <w:szCs w:val="22"/>
        </w:rPr>
        <w:t>Začretje</w:t>
      </w:r>
      <w:proofErr w:type="spellEnd"/>
      <w:r w:rsidR="00AB136B">
        <w:rPr>
          <w:sz w:val="22"/>
          <w:szCs w:val="22"/>
        </w:rPr>
        <w:t>,</w:t>
      </w:r>
      <w:r w:rsidRPr="00C81314">
        <w:rPr>
          <w:sz w:val="22"/>
          <w:szCs w:val="22"/>
        </w:rPr>
        <w:t xml:space="preserve"> Matije Gupca 10 MBS: 080117828,OIB:73128853566</w:t>
      </w:r>
      <w:r w:rsidR="008F0344">
        <w:t>, 05. svibnja 2016.,</w:t>
      </w:r>
    </w:p>
    <w:p w:rsidRDefault="00176AC6" w:rsidP="0071528F" w:rsidR="00176AC6" w:rsidRPr="00176AC6">
      <w:pPr>
        <w:jc w:val="both"/>
      </w:pPr>
    </w:p>
    <w:p w:rsidRDefault="003B7739" w:rsidP="00C14359" w:rsidR="006F649C">
      <w:pPr>
        <w:jc w:val="center"/>
        <w:rPr>
          <w:b/>
          <w:bCs/>
        </w:rPr>
      </w:pPr>
      <w:r>
        <w:rPr>
          <w:b/>
          <w:bCs/>
        </w:rPr>
        <w:t xml:space="preserve">r  i  j  e  š  i  o  </w:t>
      </w:r>
      <w:r w:rsidR="006F649C" w:rsidRPr="002477AD">
        <w:rPr>
          <w:b/>
          <w:bCs/>
        </w:rPr>
        <w:t xml:space="preserve">   j e</w:t>
      </w:r>
    </w:p>
    <w:p w:rsidRDefault="00C14359" w:rsidP="00C14359" w:rsidR="00C14359">
      <w:pPr>
        <w:jc w:val="center"/>
        <w:rPr>
          <w:b/>
          <w:bCs/>
        </w:rPr>
      </w:pPr>
    </w:p>
    <w:p w:rsidRDefault="00C14359" w:rsidP="00132CCA" w:rsidR="00C14359">
      <w:pPr>
        <w:jc w:val="both"/>
      </w:pPr>
      <w:r>
        <w:t xml:space="preserve">I        </w:t>
      </w:r>
      <w:r w:rsidRPr="005468A6">
        <w:rPr>
          <w:b/>
        </w:rPr>
        <w:t>Skupština vjerovnika</w:t>
      </w:r>
      <w:r>
        <w:t xml:space="preserve"> u stečajnom postupku nad dužnikom</w:t>
      </w:r>
      <w:r w:rsidR="00E3307C">
        <w:t>,</w:t>
      </w:r>
      <w:r>
        <w:t xml:space="preserve"> </w:t>
      </w:r>
      <w:r w:rsidR="005639B8" w:rsidRPr="00C81314">
        <w:rPr>
          <w:sz w:val="22"/>
          <w:szCs w:val="22"/>
        </w:rPr>
        <w:t xml:space="preserve">SVEA d.o.o.  u stečaju, Zagreb, Sveti Križ </w:t>
      </w:r>
      <w:proofErr w:type="spellStart"/>
      <w:r w:rsidR="005639B8" w:rsidRPr="00C81314">
        <w:rPr>
          <w:sz w:val="22"/>
          <w:szCs w:val="22"/>
        </w:rPr>
        <w:t>Začretje</w:t>
      </w:r>
      <w:proofErr w:type="spellEnd"/>
      <w:r w:rsidR="005639B8" w:rsidRPr="00C81314">
        <w:rPr>
          <w:sz w:val="22"/>
          <w:szCs w:val="22"/>
        </w:rPr>
        <w:t>,  Matije Gupca 10 MBS: 080117828,OIB:73128853566</w:t>
      </w:r>
      <w:r>
        <w:t xml:space="preserve"> određuje se za dan </w:t>
      </w:r>
      <w:r w:rsidR="008F0344" w:rsidRPr="008F0344">
        <w:rPr>
          <w:b/>
        </w:rPr>
        <w:t>31</w:t>
      </w:r>
      <w:r w:rsidRPr="00955DC7">
        <w:rPr>
          <w:b/>
        </w:rPr>
        <w:t>.</w:t>
      </w:r>
      <w:r w:rsidRPr="005468A6">
        <w:rPr>
          <w:b/>
        </w:rPr>
        <w:t xml:space="preserve"> </w:t>
      </w:r>
      <w:r w:rsidR="008F0344">
        <w:rPr>
          <w:b/>
        </w:rPr>
        <w:t>svibnja</w:t>
      </w:r>
      <w:r>
        <w:rPr>
          <w:b/>
        </w:rPr>
        <w:t xml:space="preserve"> 20</w:t>
      </w:r>
      <w:r w:rsidR="0062491D">
        <w:rPr>
          <w:b/>
        </w:rPr>
        <w:t>1</w:t>
      </w:r>
      <w:r w:rsidR="00412E71">
        <w:rPr>
          <w:b/>
        </w:rPr>
        <w:t xml:space="preserve">6. godine </w:t>
      </w:r>
      <w:r w:rsidR="008F0344">
        <w:rPr>
          <w:b/>
        </w:rPr>
        <w:t>1</w:t>
      </w:r>
      <w:r w:rsidR="005639B8">
        <w:rPr>
          <w:b/>
        </w:rPr>
        <w:t>1</w:t>
      </w:r>
      <w:r w:rsidRPr="005468A6">
        <w:rPr>
          <w:b/>
        </w:rPr>
        <w:t>,</w:t>
      </w:r>
      <w:r w:rsidR="005639B8">
        <w:rPr>
          <w:b/>
        </w:rPr>
        <w:t>0</w:t>
      </w:r>
      <w:r w:rsidRPr="005468A6">
        <w:rPr>
          <w:b/>
        </w:rPr>
        <w:t>0 sati</w:t>
      </w:r>
      <w:r>
        <w:t xml:space="preserve"> u zgradi Trgovačkog suda u Zagrebu, Petrinjska 8, soba </w:t>
      </w:r>
      <w:r w:rsidR="00117C92">
        <w:t>84</w:t>
      </w:r>
      <w:r>
        <w:t>,</w:t>
      </w:r>
    </w:p>
    <w:p w:rsidRDefault="00C14359" w:rsidP="00C14359" w:rsidR="00C14359">
      <w:r>
        <w:t>II       Utvrđuje se dnevni rad:</w:t>
      </w:r>
    </w:p>
    <w:p w:rsidRDefault="00C14359" w:rsidP="00132CCA" w:rsidR="00C14359">
      <w:pPr>
        <w:numPr>
          <w:ilvl w:val="0"/>
          <w:numId w:val="3"/>
        </w:numPr>
        <w:jc w:val="both"/>
      </w:pPr>
      <w:r>
        <w:t>podnošenje izvještaja stečajnog upravitelja i donošenje odluke o tijeku postupka,</w:t>
      </w:r>
    </w:p>
    <w:p w:rsidRDefault="00C14359" w:rsidP="00132CCA" w:rsidR="00C14359">
      <w:pPr>
        <w:numPr>
          <w:ilvl w:val="0"/>
          <w:numId w:val="3"/>
        </w:numPr>
        <w:jc w:val="both"/>
      </w:pPr>
      <w:r>
        <w:t>pribavljanje mišljenja vjerovnika stečajne mase, stečajnog upravitelja i skupštine vjerovnika povodom prijedloga za    obustavom i zaključenjem stečajnog postupka, jer stečajna masa nije dostatna niti za pokriće troškova postupka, sukladno članku 203. Stečajnog Zakona.</w:t>
      </w:r>
    </w:p>
    <w:p w:rsidRDefault="00C14359" w:rsidP="00137DCA" w:rsidR="00C14359" w:rsidRPr="002477AD">
      <w:pPr>
        <w:rPr>
          <w:b/>
          <w:bCs/>
        </w:rPr>
      </w:pPr>
    </w:p>
    <w:p w:rsidRDefault="006F649C" w:rsidP="006F649C" w:rsidR="006F649C" w:rsidRPr="002477AD">
      <w:pPr>
        <w:jc w:val="center"/>
        <w:rPr>
          <w:b/>
          <w:bCs/>
        </w:rPr>
      </w:pPr>
      <w:r w:rsidRPr="002477AD">
        <w:rPr>
          <w:b/>
          <w:bCs/>
        </w:rPr>
        <w:t>O    b     r    a    z    l    o    ž    e    n  j    e</w:t>
      </w:r>
    </w:p>
    <w:p w:rsidRDefault="006F649C" w:rsidP="006F649C" w:rsidR="006F649C">
      <w:pPr>
        <w:jc w:val="both"/>
      </w:pPr>
    </w:p>
    <w:p w:rsidRDefault="0071528F" w:rsidP="00C14359" w:rsidR="008951B6">
      <w:pPr>
        <w:jc w:val="both"/>
      </w:pPr>
      <w:r>
        <w:t>U ovom predmetu stečajn</w:t>
      </w:r>
      <w:r w:rsidR="00176AC6">
        <w:t>i</w:t>
      </w:r>
      <w:r w:rsidR="00AB136B">
        <w:t xml:space="preserve"> upravitelj</w:t>
      </w:r>
      <w:r w:rsidR="00E3307C">
        <w:t xml:space="preserve">, </w:t>
      </w:r>
      <w:r w:rsidR="00AB233B">
        <w:t xml:space="preserve"> Ante Jukić </w:t>
      </w:r>
      <w:r w:rsidR="00412E71">
        <w:t xml:space="preserve"> iz Zagreba, </w:t>
      </w:r>
      <w:r w:rsidR="008F0344">
        <w:t xml:space="preserve">Majstora </w:t>
      </w:r>
      <w:proofErr w:type="spellStart"/>
      <w:r w:rsidR="008F0344">
        <w:t>Radonje</w:t>
      </w:r>
      <w:proofErr w:type="spellEnd"/>
      <w:r w:rsidR="008F0344">
        <w:t xml:space="preserve"> 12 </w:t>
      </w:r>
      <w:r w:rsidR="00BE41EF">
        <w:t>iz</w:t>
      </w:r>
      <w:r w:rsidR="00176AC6">
        <w:t>vijesti</w:t>
      </w:r>
      <w:r w:rsidR="00412E71">
        <w:t>o</w:t>
      </w:r>
      <w:r w:rsidR="00C14359">
        <w:t xml:space="preserve"> je sud o provedenim radnjama </w:t>
      </w:r>
      <w:r w:rsidR="00E3307C">
        <w:t>i</w:t>
      </w:r>
      <w:r w:rsidR="00C14359">
        <w:t xml:space="preserve"> stanju stečajne mase,  sve s obzirom na čin</w:t>
      </w:r>
      <w:r w:rsidR="00BB47E9">
        <w:t>jenično stanje. Stečajni dužnik</w:t>
      </w:r>
      <w:r>
        <w:t xml:space="preserve"> nema sredstava za namirenje vjerovnika</w:t>
      </w:r>
      <w:r w:rsidR="00BB47E9">
        <w:t xml:space="preserve"> i po</w:t>
      </w:r>
      <w:r w:rsidR="00C14359">
        <w:t xml:space="preserve"> prijedlogu stečajnog upravitelja postoje sve zakonske pretpostavke za postupanje sukladno članku 203. Stečajnog zakona.</w:t>
      </w:r>
      <w:r w:rsidR="0035283C">
        <w:t xml:space="preserve"> </w:t>
      </w:r>
      <w:r w:rsidR="00C14359">
        <w:t>Sukladno stanju spisa stečajna masa nije dostatna ni za pokriće troškova postupka pa je stečajni sudac</w:t>
      </w:r>
      <w:r w:rsidR="00BB47E9">
        <w:t xml:space="preserve"> prihvatio prijedlog stečajnog upravitelja i</w:t>
      </w:r>
      <w:r w:rsidR="00C14359">
        <w:t xml:space="preserve"> odlučio pribaviti mišljenje vjerovnika stečajne mase, stečajnog upravitelja i skupštine vjerovnika sukladno članku 203. Stečajnog zakona</w:t>
      </w:r>
      <w:r w:rsidR="00412E71">
        <w:t xml:space="preserve"> koji se primjenjuje u ovom predmetu ( NN 44/96 – 133/12 )</w:t>
      </w:r>
      <w:r w:rsidR="00C14359">
        <w:t>.</w:t>
      </w:r>
      <w:r w:rsidR="00117C92">
        <w:t xml:space="preserve"> </w:t>
      </w:r>
    </w:p>
    <w:p w:rsidRDefault="00412E71" w:rsidP="00C14359" w:rsidR="00412E71">
      <w:pPr>
        <w:jc w:val="both"/>
      </w:pPr>
    </w:p>
    <w:p w:rsidRDefault="00C14359" w:rsidP="00C14359" w:rsidR="00C14359">
      <w:pPr>
        <w:jc w:val="center"/>
      </w:pPr>
      <w:r>
        <w:t xml:space="preserve">Zagreb, </w:t>
      </w:r>
      <w:r w:rsidR="008F0344">
        <w:t>05</w:t>
      </w:r>
      <w:r>
        <w:t xml:space="preserve">. </w:t>
      </w:r>
      <w:r w:rsidR="008F0344">
        <w:t>svibnja</w:t>
      </w:r>
      <w:r w:rsidR="0035283C">
        <w:t xml:space="preserve"> 201</w:t>
      </w:r>
      <w:r w:rsidR="00412E71">
        <w:t>6</w:t>
      </w:r>
      <w:r>
        <w:t>. godine</w:t>
      </w:r>
    </w:p>
    <w:p w:rsidRDefault="00C14359" w:rsidP="00C14359" w:rsidR="00C14359">
      <w:r>
        <w:t xml:space="preserve">                                                                                       </w:t>
      </w:r>
      <w:r w:rsidR="00190EF0">
        <w:tab/>
      </w:r>
      <w:r w:rsidR="00190EF0">
        <w:tab/>
      </w:r>
      <w:r>
        <w:t xml:space="preserve">  Stečajni sudac:</w:t>
      </w:r>
    </w:p>
    <w:p w:rsidRDefault="00C14359" w:rsidP="00C14359" w:rsidR="00943F12">
      <w:r>
        <w:t xml:space="preserve">                                                                                       </w:t>
      </w:r>
      <w:r w:rsidR="00190EF0">
        <w:tab/>
      </w:r>
      <w:r w:rsidR="00190EF0">
        <w:tab/>
      </w:r>
      <w:r>
        <w:t xml:space="preserve">  </w:t>
      </w:r>
      <w:smartTag w:element="PersonName" w:uri="urn:schemas-microsoft-com:office:smarttags">
        <w:r>
          <w:t>Nino Radić</w:t>
        </w:r>
      </w:smartTag>
      <w:r w:rsidR="00943F12">
        <w:t xml:space="preserve">  v.r. </w:t>
      </w:r>
    </w:p>
    <w:p w:rsidRDefault="00C14359" w:rsidP="00C14359" w:rsidR="00C14359">
      <w:r>
        <w:t>POUKA O PRAVNOM LIJEKU:</w:t>
      </w:r>
    </w:p>
    <w:p w:rsidRDefault="00C14359" w:rsidP="00C14359" w:rsidR="00FC2250">
      <w:r>
        <w:t>Protiv ovog rješenja nije do</w:t>
      </w:r>
      <w:r w:rsidR="0035283C">
        <w:t>puštena žalba (čl. 278 ZPP-a i 11</w:t>
      </w:r>
      <w:r>
        <w:t>. SZ-a).</w:t>
      </w:r>
    </w:p>
    <w:p w:rsidRDefault="00365672" w:rsidR="00365672">
      <w:r>
        <w:t xml:space="preserve">    </w:t>
      </w:r>
    </w:p>
    <w:p w:rsidRDefault="00365672" w:rsidP="00365672" w:rsidR="00365672">
      <w:pPr>
        <w:ind w:firstLine="708" w:left="5664"/>
      </w:pPr>
      <w:r>
        <w:t xml:space="preserve"> Za točnost </w:t>
      </w:r>
      <w:proofErr w:type="spellStart"/>
      <w:r>
        <w:t>otpravka</w:t>
      </w:r>
      <w:proofErr w:type="spellEnd"/>
      <w:r>
        <w:t xml:space="preserve">: </w:t>
      </w:r>
    </w:p>
    <w:p w:rsidRDefault="00365672" w:rsidR="00365672">
      <w:r>
        <w:tab/>
      </w:r>
      <w:r>
        <w:tab/>
      </w:r>
      <w:r>
        <w:tab/>
      </w:r>
      <w:r>
        <w:tab/>
      </w:r>
      <w:r>
        <w:tab/>
      </w:r>
      <w:r>
        <w:tab/>
        <w:t xml:space="preserve">                                     Tatjana Slaviček </w:t>
      </w:r>
    </w:p>
    <w:p w:rsidRDefault="00365672" w:rsidP="00C14359" w:rsidR="00365672"/>
    <w:p w:rsidRDefault="002B4495" w:rsidR="002B4495">
      <w:r>
        <w:t xml:space="preserve">  </w:t>
      </w:r>
    </w:p>
    <w:sectPr w:rsidR="002B449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1">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abstractNum w:abstractNumId="2">
    <w:nsid w:val="653437F6"/>
    <w:multiLevelType w:val="hybridMultilevel"/>
    <w:tmpl w:val="F8E2A466"/>
    <w:lvl w:tplc="34BA1C32" w:ilvl="0">
      <w:start w:val="12"/>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285"/>
    <w:rsid w:val="00040374"/>
    <w:rsid w:val="00043A6E"/>
    <w:rsid w:val="0004413C"/>
    <w:rsid w:val="0004641E"/>
    <w:rsid w:val="0004683C"/>
    <w:rsid w:val="00047FC2"/>
    <w:rsid w:val="000500B0"/>
    <w:rsid w:val="0005074B"/>
    <w:rsid w:val="00050AD7"/>
    <w:rsid w:val="0005575B"/>
    <w:rsid w:val="00057314"/>
    <w:rsid w:val="00057D06"/>
    <w:rsid w:val="00062BEB"/>
    <w:rsid w:val="00065DDC"/>
    <w:rsid w:val="000667E0"/>
    <w:rsid w:val="00071632"/>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177"/>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17C92"/>
    <w:rsid w:val="00121F5E"/>
    <w:rsid w:val="00123271"/>
    <w:rsid w:val="00126F70"/>
    <w:rsid w:val="001270D8"/>
    <w:rsid w:val="0013051E"/>
    <w:rsid w:val="00130EE2"/>
    <w:rsid w:val="00132CCA"/>
    <w:rsid w:val="00134BA4"/>
    <w:rsid w:val="00134F88"/>
    <w:rsid w:val="00136C5D"/>
    <w:rsid w:val="00137001"/>
    <w:rsid w:val="00137DCA"/>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7C0"/>
    <w:rsid w:val="00176A48"/>
    <w:rsid w:val="00176AC6"/>
    <w:rsid w:val="001806F5"/>
    <w:rsid w:val="00181C81"/>
    <w:rsid w:val="00181CE5"/>
    <w:rsid w:val="00181E31"/>
    <w:rsid w:val="00182BC1"/>
    <w:rsid w:val="0018402A"/>
    <w:rsid w:val="0018489B"/>
    <w:rsid w:val="00184D50"/>
    <w:rsid w:val="001901AA"/>
    <w:rsid w:val="001908A2"/>
    <w:rsid w:val="00190EF0"/>
    <w:rsid w:val="0019398B"/>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5A0"/>
    <w:rsid w:val="001D766C"/>
    <w:rsid w:val="001D7DEE"/>
    <w:rsid w:val="001E03D9"/>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580E"/>
    <w:rsid w:val="00245C82"/>
    <w:rsid w:val="002525FB"/>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4495"/>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283C"/>
    <w:rsid w:val="0035319B"/>
    <w:rsid w:val="00353D98"/>
    <w:rsid w:val="00357F9F"/>
    <w:rsid w:val="0036000D"/>
    <w:rsid w:val="0036047F"/>
    <w:rsid w:val="00361842"/>
    <w:rsid w:val="00363CC7"/>
    <w:rsid w:val="0036459C"/>
    <w:rsid w:val="00365672"/>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5198"/>
    <w:rsid w:val="003967D2"/>
    <w:rsid w:val="00397DEC"/>
    <w:rsid w:val="003A0BD1"/>
    <w:rsid w:val="003A1D86"/>
    <w:rsid w:val="003A21A8"/>
    <w:rsid w:val="003A3088"/>
    <w:rsid w:val="003A4064"/>
    <w:rsid w:val="003A53F6"/>
    <w:rsid w:val="003A5A14"/>
    <w:rsid w:val="003A7942"/>
    <w:rsid w:val="003B039B"/>
    <w:rsid w:val="003B080D"/>
    <w:rsid w:val="003B1CAF"/>
    <w:rsid w:val="003B2301"/>
    <w:rsid w:val="003B3140"/>
    <w:rsid w:val="003B4704"/>
    <w:rsid w:val="003B5195"/>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0E3C"/>
    <w:rsid w:val="004021E5"/>
    <w:rsid w:val="004027F3"/>
    <w:rsid w:val="004035AB"/>
    <w:rsid w:val="00405C03"/>
    <w:rsid w:val="004068F2"/>
    <w:rsid w:val="00410255"/>
    <w:rsid w:val="00410B3A"/>
    <w:rsid w:val="00412E71"/>
    <w:rsid w:val="00414178"/>
    <w:rsid w:val="00415217"/>
    <w:rsid w:val="0041608F"/>
    <w:rsid w:val="00417A86"/>
    <w:rsid w:val="00417B65"/>
    <w:rsid w:val="004207CD"/>
    <w:rsid w:val="00420EB8"/>
    <w:rsid w:val="00421160"/>
    <w:rsid w:val="004225AE"/>
    <w:rsid w:val="004242BA"/>
    <w:rsid w:val="00424630"/>
    <w:rsid w:val="0042726E"/>
    <w:rsid w:val="00427EAD"/>
    <w:rsid w:val="0043068A"/>
    <w:rsid w:val="004331DE"/>
    <w:rsid w:val="00435E5D"/>
    <w:rsid w:val="00440066"/>
    <w:rsid w:val="00446CC0"/>
    <w:rsid w:val="00447166"/>
    <w:rsid w:val="0045019F"/>
    <w:rsid w:val="00450A26"/>
    <w:rsid w:val="0045278D"/>
    <w:rsid w:val="00452FC7"/>
    <w:rsid w:val="0045382F"/>
    <w:rsid w:val="00457E1D"/>
    <w:rsid w:val="00460578"/>
    <w:rsid w:val="00460A25"/>
    <w:rsid w:val="0046542B"/>
    <w:rsid w:val="00466005"/>
    <w:rsid w:val="00470021"/>
    <w:rsid w:val="004708DD"/>
    <w:rsid w:val="00470C90"/>
    <w:rsid w:val="00470F5E"/>
    <w:rsid w:val="00472A07"/>
    <w:rsid w:val="00475BA9"/>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39B8"/>
    <w:rsid w:val="005642E1"/>
    <w:rsid w:val="00565A63"/>
    <w:rsid w:val="0056604C"/>
    <w:rsid w:val="00567099"/>
    <w:rsid w:val="0057138F"/>
    <w:rsid w:val="0057147A"/>
    <w:rsid w:val="00574651"/>
    <w:rsid w:val="0057772F"/>
    <w:rsid w:val="00585728"/>
    <w:rsid w:val="00585C0C"/>
    <w:rsid w:val="00586ED6"/>
    <w:rsid w:val="00594568"/>
    <w:rsid w:val="00595A31"/>
    <w:rsid w:val="005964C2"/>
    <w:rsid w:val="005964C6"/>
    <w:rsid w:val="005A58A0"/>
    <w:rsid w:val="005B038C"/>
    <w:rsid w:val="005B1184"/>
    <w:rsid w:val="005B1FAB"/>
    <w:rsid w:val="005B35D8"/>
    <w:rsid w:val="005B3B38"/>
    <w:rsid w:val="005B5E33"/>
    <w:rsid w:val="005B6344"/>
    <w:rsid w:val="005B6709"/>
    <w:rsid w:val="005C087C"/>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1CF6"/>
    <w:rsid w:val="006040D4"/>
    <w:rsid w:val="006041C9"/>
    <w:rsid w:val="006059C1"/>
    <w:rsid w:val="0060676D"/>
    <w:rsid w:val="00606BB1"/>
    <w:rsid w:val="0060715C"/>
    <w:rsid w:val="00610D48"/>
    <w:rsid w:val="00611E26"/>
    <w:rsid w:val="00613AA0"/>
    <w:rsid w:val="00613B61"/>
    <w:rsid w:val="00614029"/>
    <w:rsid w:val="006140AC"/>
    <w:rsid w:val="00614A0A"/>
    <w:rsid w:val="00614A93"/>
    <w:rsid w:val="0061769D"/>
    <w:rsid w:val="00621A0A"/>
    <w:rsid w:val="0062446A"/>
    <w:rsid w:val="0062491D"/>
    <w:rsid w:val="00624DF2"/>
    <w:rsid w:val="00625B27"/>
    <w:rsid w:val="006303D8"/>
    <w:rsid w:val="0063159C"/>
    <w:rsid w:val="00631F47"/>
    <w:rsid w:val="00633956"/>
    <w:rsid w:val="00633CBB"/>
    <w:rsid w:val="00633FBA"/>
    <w:rsid w:val="00634174"/>
    <w:rsid w:val="0063493D"/>
    <w:rsid w:val="0063780B"/>
    <w:rsid w:val="006415AE"/>
    <w:rsid w:val="00641E1C"/>
    <w:rsid w:val="00642586"/>
    <w:rsid w:val="00642BAF"/>
    <w:rsid w:val="0064374F"/>
    <w:rsid w:val="00645715"/>
    <w:rsid w:val="00646EBB"/>
    <w:rsid w:val="00650A3E"/>
    <w:rsid w:val="00652C57"/>
    <w:rsid w:val="00653AE1"/>
    <w:rsid w:val="0065764C"/>
    <w:rsid w:val="00657BAB"/>
    <w:rsid w:val="00660CCA"/>
    <w:rsid w:val="0066143E"/>
    <w:rsid w:val="006623E5"/>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6248"/>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5B57"/>
    <w:rsid w:val="00706686"/>
    <w:rsid w:val="00710FDA"/>
    <w:rsid w:val="0071158F"/>
    <w:rsid w:val="0071241D"/>
    <w:rsid w:val="00714804"/>
    <w:rsid w:val="0071528F"/>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2A1B"/>
    <w:rsid w:val="00804FDF"/>
    <w:rsid w:val="008065B5"/>
    <w:rsid w:val="0081008F"/>
    <w:rsid w:val="00814D10"/>
    <w:rsid w:val="00815596"/>
    <w:rsid w:val="00815B34"/>
    <w:rsid w:val="008161DA"/>
    <w:rsid w:val="0081746E"/>
    <w:rsid w:val="00826E20"/>
    <w:rsid w:val="00830817"/>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802C7"/>
    <w:rsid w:val="00882D0B"/>
    <w:rsid w:val="0088592C"/>
    <w:rsid w:val="00886A35"/>
    <w:rsid w:val="0088730C"/>
    <w:rsid w:val="00887ADA"/>
    <w:rsid w:val="00887F6F"/>
    <w:rsid w:val="00890448"/>
    <w:rsid w:val="00890C49"/>
    <w:rsid w:val="008927FD"/>
    <w:rsid w:val="008951B6"/>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344"/>
    <w:rsid w:val="008F13C3"/>
    <w:rsid w:val="008F1661"/>
    <w:rsid w:val="008F1A67"/>
    <w:rsid w:val="008F2693"/>
    <w:rsid w:val="008F46B3"/>
    <w:rsid w:val="008F5EFD"/>
    <w:rsid w:val="008F6F1E"/>
    <w:rsid w:val="008F73DB"/>
    <w:rsid w:val="00901211"/>
    <w:rsid w:val="00901599"/>
    <w:rsid w:val="00901650"/>
    <w:rsid w:val="009115B8"/>
    <w:rsid w:val="00914EAA"/>
    <w:rsid w:val="00916C4F"/>
    <w:rsid w:val="009218DD"/>
    <w:rsid w:val="00921D5C"/>
    <w:rsid w:val="00922234"/>
    <w:rsid w:val="009222FB"/>
    <w:rsid w:val="00924E4A"/>
    <w:rsid w:val="009267E0"/>
    <w:rsid w:val="00927A86"/>
    <w:rsid w:val="009306EA"/>
    <w:rsid w:val="009333FE"/>
    <w:rsid w:val="00933500"/>
    <w:rsid w:val="009348B4"/>
    <w:rsid w:val="00943F12"/>
    <w:rsid w:val="009473E6"/>
    <w:rsid w:val="00955DC7"/>
    <w:rsid w:val="0095623C"/>
    <w:rsid w:val="0095748A"/>
    <w:rsid w:val="00957759"/>
    <w:rsid w:val="00957CA8"/>
    <w:rsid w:val="00957FF8"/>
    <w:rsid w:val="0096147D"/>
    <w:rsid w:val="009622E6"/>
    <w:rsid w:val="009641DE"/>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9C5"/>
    <w:rsid w:val="009A2DEB"/>
    <w:rsid w:val="009B2A60"/>
    <w:rsid w:val="009B3777"/>
    <w:rsid w:val="009B6E59"/>
    <w:rsid w:val="009B6EFB"/>
    <w:rsid w:val="009B75EA"/>
    <w:rsid w:val="009C0D7A"/>
    <w:rsid w:val="009C1EDF"/>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273E"/>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136B"/>
    <w:rsid w:val="00AB233B"/>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48B0"/>
    <w:rsid w:val="00AF5E7C"/>
    <w:rsid w:val="00AF7608"/>
    <w:rsid w:val="00AF76B1"/>
    <w:rsid w:val="00B00709"/>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EC0"/>
    <w:rsid w:val="00B675B1"/>
    <w:rsid w:val="00B70297"/>
    <w:rsid w:val="00B7056E"/>
    <w:rsid w:val="00B70600"/>
    <w:rsid w:val="00B706F4"/>
    <w:rsid w:val="00B707B8"/>
    <w:rsid w:val="00B73F59"/>
    <w:rsid w:val="00B771FB"/>
    <w:rsid w:val="00B80394"/>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47E9"/>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41EF"/>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4359"/>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5133"/>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46D6C"/>
    <w:rsid w:val="00D52301"/>
    <w:rsid w:val="00D53877"/>
    <w:rsid w:val="00D53D8F"/>
    <w:rsid w:val="00D560CE"/>
    <w:rsid w:val="00D56D65"/>
    <w:rsid w:val="00D603C3"/>
    <w:rsid w:val="00D6170B"/>
    <w:rsid w:val="00D65498"/>
    <w:rsid w:val="00D67197"/>
    <w:rsid w:val="00D7029F"/>
    <w:rsid w:val="00D71794"/>
    <w:rsid w:val="00D73F28"/>
    <w:rsid w:val="00D74A50"/>
    <w:rsid w:val="00D76A71"/>
    <w:rsid w:val="00D8046F"/>
    <w:rsid w:val="00D808C3"/>
    <w:rsid w:val="00D81AA6"/>
    <w:rsid w:val="00D83668"/>
    <w:rsid w:val="00D83B12"/>
    <w:rsid w:val="00D8506C"/>
    <w:rsid w:val="00D87E40"/>
    <w:rsid w:val="00D905C1"/>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8FA"/>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1F8F"/>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41F"/>
    <w:rsid w:val="00E256E3"/>
    <w:rsid w:val="00E25B90"/>
    <w:rsid w:val="00E25E3C"/>
    <w:rsid w:val="00E314B1"/>
    <w:rsid w:val="00E32762"/>
    <w:rsid w:val="00E3307C"/>
    <w:rsid w:val="00E46D00"/>
    <w:rsid w:val="00E509F1"/>
    <w:rsid w:val="00E5273B"/>
    <w:rsid w:val="00E56661"/>
    <w:rsid w:val="00E571FD"/>
    <w:rsid w:val="00E57E8B"/>
    <w:rsid w:val="00E646AD"/>
    <w:rsid w:val="00E70AE7"/>
    <w:rsid w:val="00E7187B"/>
    <w:rsid w:val="00E7528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9D9"/>
    <w:rsid w:val="00FA4B69"/>
    <w:rsid w:val="00FA5A47"/>
    <w:rsid w:val="00FA69B9"/>
    <w:rsid w:val="00FB4027"/>
    <w:rsid w:val="00FB5A64"/>
    <w:rsid w:val="00FC0060"/>
    <w:rsid w:val="00FC024C"/>
    <w:rsid w:val="00FC2250"/>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01CF6"/>
    <w:rPr>
      <w:rFonts w:cs="Tahoma" w:hAnsi="Tahoma" w:ascii="Tahoma"/>
      <w:sz w:val="16"/>
      <w:szCs w:val="16"/>
    </w:rPr>
  </w:style>
  <w:style w:customStyle="true" w:styleId="TekstbaloniaChar" w:type="character">
    <w:name w:val="Tekst balončića Char"/>
    <w:basedOn w:val="Zadanifontodlomka"/>
    <w:link w:val="Tekstbalonia"/>
    <w:rsid w:val="00601CF6"/>
    <w:rPr>
      <w:rFonts w:cs="Tahoma" w:hAnsi="Tahoma" w:ascii="Tahoma"/>
      <w:sz w:val="16"/>
      <w:szCs w:val="16"/>
    </w:rPr>
  </w:style>
  <w:style w:styleId="Tekstrezerviranogmjesta" w:type="character">
    <w:name w:val="Placeholder Text"/>
    <w:basedOn w:val="Zadanifontodlomka"/>
    <w:uiPriority w:val="99"/>
    <w:semiHidden/>
    <w:rsid w:val="009C1EDF"/>
    <w:rPr>
      <w:color w:val="808080"/>
      <w:bdr w:space="0" w:sz="0" w:color="auto" w:val="none"/>
      <w:shd w:fill="auto" w:color="auto" w:val="clear"/>
    </w:rPr>
  </w:style>
  <w:style w:customStyle="true" w:styleId="eSPISCCParagraphDefaultFont" w:type="character">
    <w:name w:val="eSPIS_CC_Paragraph Default Font"/>
    <w:basedOn w:val="Zadanifontodlomka"/>
    <w:rsid w:val="009C1ED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C1ED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C1ED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C1ED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01CF6"/>
    <w:rPr>
      <w:rFonts w:ascii="Tahoma" w:cs="Tahoma" w:hAnsi="Tahoma"/>
      <w:sz w:val="16"/>
      <w:szCs w:val="16"/>
    </w:rPr>
  </w:style>
  <w:style w:customStyle="1" w:styleId="TekstbaloniaChar" w:type="character">
    <w:name w:val="Tekst balončića Char"/>
    <w:basedOn w:val="Zadanifontodlomka"/>
    <w:link w:val="Tekstbalonia"/>
    <w:rsid w:val="00601CF6"/>
    <w:rPr>
      <w:rFonts w:ascii="Tahoma" w:cs="Tahoma" w:hAnsi="Tahoma"/>
      <w:sz w:val="16"/>
      <w:szCs w:val="16"/>
    </w:rPr>
  </w:style>
  <w:style w:styleId="Tekstrezerviranogmjesta" w:type="character">
    <w:name w:val="Placeholder Text"/>
    <w:basedOn w:val="Zadanifontodlomka"/>
    <w:uiPriority w:val="99"/>
    <w:semiHidden/>
    <w:rsid w:val="009C1EDF"/>
    <w:rPr>
      <w:color w:val="808080"/>
      <w:bdr w:color="auto" w:space="0" w:sz="0" w:val="none"/>
      <w:shd w:color="auto" w:fill="auto" w:val="clear"/>
    </w:rPr>
  </w:style>
  <w:style w:customStyle="1" w:styleId="eSPISCCParagraphDefaultFont" w:type="character">
    <w:name w:val="eSPIS_CC_Paragraph Default Font"/>
    <w:basedOn w:val="Zadanifontodlomka"/>
    <w:rsid w:val="009C1ED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C1ED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C1ED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C1ED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St-1410/2011-93</izvorni_sadrzaj>
    <derivirana_varijabla naziv="DomainObject.Oznaka_1">St-1410/2011-93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1410</izvorni_sadrzaj>
    <derivirana_varijabla naziv="DomainObject.Predmet.Broj_1">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2011.</izvorni_sadrzaj>
    <derivirana_varijabla naziv="DomainObject.Predmet.DatumOsnivanja_1">27.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St-1410/2011</izvorni_sadrzaj>
    <derivirana_varijabla naziv="DomainObject.Predmet.OznakaBroj_1">St-1410/2011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SVEA d.o.o.</izvorni_sadrzaj>
    <derivirana_varijabla naziv="DomainObject.Predmet.ProtustrankaFormated_1">  SVEA d.o.o.</derivirana_varijabla>
  </DomainObject.Predmet.ProtustrankaFormated>
  <DomainObject.Predmet.ProtustrankaFormatedOIB>
    <izvorni_sadrzaj>  SVEA d.o.o., OIB 73128853566</izvorni_sadrzaj>
    <derivirana_varijabla naziv="DomainObject.Predmet.ProtustrankaFormatedOIB_1">  SVEA d.o.o., OIB 73128853566</derivirana_varijabla>
  </DomainObject.Predmet.ProtustrankaFormatedOIB>
  <DomainObject.Predmet.ProtustrankaFormatedWithAdress>
    <izvorni_sadrzaj> SVEA d.o.o., MATIJE GUPCA 10, SVETI KIŽ ZAČRETJE</izvorni_sadrzaj>
    <derivirana_varijabla naziv="DomainObject.Predmet.ProtustrankaFormatedWithAdress_1"> SVEA d.o.o., MATIJE GUPCA 10, SVETI KIŽ ZAČRETJE</derivirana_varijabla>
  </DomainObject.Predmet.ProtustrankaFormatedWithAdress>
  <DomainObject.Predmet.ProtustrankaFormatedWithAdressOIB>
    <izvorni_sadrzaj> SVEA d.o.o., OIB 73128853566, MATIJE GUPCA 10, SVETI KIŽ ZAČRETJE</izvorni_sadrzaj>
    <derivirana_varijabla naziv="DomainObject.Predmet.ProtustrankaFormatedWithAdressOIB_1"> SVEA d.o.o., OIB 73128853566, MATIJE GUPCA 10, SVETI KIŽ ZAČRETJE</derivirana_varijabla>
  </DomainObject.Predmet.ProtustrankaFormatedWithAdressOIB>
  <DomainObject.Predmet.ProtustrankaWithAdress>
    <izvorni_sadrzaj>SVEA d.o.o. MATIJE GUPCA 10, SVETI KIŽ ZAČRETJE</izvorni_sadrzaj>
    <derivirana_varijabla naziv="DomainObject.Predmet.ProtustrankaWithAdress_1">SVEA d.o.o. MATIJE GUPCA 10, SVETI KIŽ ZAČRETJE</derivirana_varijabla>
  </DomainObject.Predmet.ProtustrankaWithAdress>
  <DomainObject.Predmet.ProtustrankaWithAdressOIB>
    <izvorni_sadrzaj>SVEA d.o.o., OIB 73128853566, MATIJE GUPCA 10, SVETI KIŽ ZAČRETJE</izvorni_sadrzaj>
    <derivirana_varijabla naziv="DomainObject.Predmet.ProtustrankaWithAdressOIB_1">SVEA d.o.o., OIB 73128853566, MATIJE GUPCA 10, SVETI KIŽ ZAČRETJE</derivirana_varijabla>
  </DomainObject.Predmet.ProtustrankaWithAdressOIB>
  <DomainObject.Predmet.ProtustrankaNazivFormated>
    <izvorni_sadrzaj>SVEA d.o.o.</izvorni_sadrzaj>
    <derivirana_varijabla naziv="DomainObject.Predmet.ProtustrankaNazivFormated_1">SVEA d.o.o.</derivirana_varijabla>
  </DomainObject.Predmet.ProtustrankaNazivFormated>
  <DomainObject.Predmet.ProtustrankaNazivFormatedOIB>
    <izvorni_sadrzaj>SVEA d.o.o., OIB 73128853566</izvorni_sadrzaj>
    <derivirana_varijabla naziv="DomainObject.Predmet.ProtustrankaNazivFormatedOIB_1">SVEA d.o.o., OIB 73128853566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KRISTINA BOROVEC zastupanog po punomoćniku ELVIS SEVER-KOREN; GORDANA ŽERDIN zastupanog po punomoćniku ELVIS SEVER-KOREN; JASMINKA GRUJIĆ zastupanog po punomoćniku ELVIS SEVER-KOREN; ROMINA PTIČEK zastupanog po punomoćniku ELVIS SEVER-KOREN; ANKICA TRBOJEVIĆ zastupanog po punomoćniku ELVIS SEVER-KOREN; KRISTINA VUKIĆ zastupanog po punomoćniku ELVIS SEVER-KOREN; SNJEŽANA JURINČIĆ zastupanog po punomoćniku ELVIS SEVER-KOREN; VJEROVNICI; MAJA MESAROŠ; ZLATKO MARČIĆ; RT 2, trgovina na malo, d. o. o.</izvorni_sadrzaj>
    <derivirana_varijabla naziv="DomainObject.Predmet.StrankaFormated_1">  KRISTINA BOROVEC zastupanog po punomoćniku ELVIS SEVER-KOREN; GORDANA ŽERDIN zastupanog po punomoćniku ELVIS SEVER-KOREN; JASMINKA GRUJIĆ zastupanog po punomoćniku ELVIS SEVER-KOREN; ROMINA PTIČEK zastupanog po punomoćniku ELVIS SEVER-KOREN; ANKICA TRBOJEVIĆ zastupanog po punomoćniku ELVIS SEVER-KOREN; KRISTINA VUKIĆ zastupanog po punomoćniku ELVIS SEVER-KOREN; SNJEŽANA JURINČIĆ zastupanog po punomoćniku ELVIS SEVER-KOREN; VJEROVNICI; MAJA MESAROŠ; ZLATKO MARČIĆ; RT 2, trgovina na malo, d. o. o.</derivirana_varijabla>
  </DomainObject.Predmet.StrankaFormated>
  <DomainObject.Predmet.StrankaFormatedOIB>
    <izvorni_sadrzaj>  KRISTINA BOROVEC, OIB 79333502943 zastupanog po punomoćniku ELVIS SEVER-KOREN; GORDANA ŽERDIN, OIB 57161521071 zastupanog po punomoćniku ELVIS SEVER-KOREN; JASMINKA GRUJIĆ, OIB 08642227423 zastupanog po punomoćniku ELVIS SEVER-KOREN; ROMINA PTIČEK, OIB 12628198888 zastupanog po punomoćniku ELVIS SEVER-KOREN; ANKICA TRBOJEVIĆ, OIB 01831582250 zastupanog po punomoćniku ELVIS SEVER-KOREN; KRISTINA VUKIĆ, OIB 66254074703 zastupanog po punomoćniku ELVIS SEVER-KOREN; SNJEŽANA JURINČIĆ, OIB 79321517246 zastupanog po punomoćniku ELVIS SEVER-KOREN; VJEROVNICI; MAJA MESAROŠ; ZLATKO MARČIĆ; RT 2, trgovina na malo, d. o. o., OIB 48112503689</izvorni_sadrzaj>
    <derivirana_varijabla naziv="DomainObject.Predmet.StrankaFormatedOIB_1">  KRISTINA BOROVEC, OIB 79333502943 zastupanog po punomoćniku ELVIS SEVER-KOREN; GORDANA ŽERDIN, OIB 57161521071 zastupanog po punomoćniku ELVIS SEVER-KOREN; JASMINKA GRUJIĆ, OIB 08642227423 zastupanog po punomoćniku ELVIS SEVER-KOREN; ROMINA PTIČEK, OIB 12628198888 zastupanog po punomoćniku ELVIS SEVER-KOREN; ANKICA TRBOJEVIĆ, OIB 01831582250 zastupanog po punomoćniku ELVIS SEVER-KOREN; KRISTINA VUKIĆ, OIB 66254074703 zastupanog po punomoćniku ELVIS SEVER-KOREN; SNJEŽANA JURINČIĆ, OIB 79321517246 zastupanog po punomoćniku ELVIS SEVER-KOREN; VJEROVNICI; MAJA MESAROŠ; ZLATKO MARČIĆ; RT 2, trgovina na malo, d. o. o., OIB 48112503689</derivirana_varijabla>
  </DomainObject.Predmet.StrankaFormatedOIB>
  <DomainObject.Predmet.StrankaFormatedWithAdress>
    <izvorni_sadrzaj> KRISTINA BOROVEC, PAVLA LONČAR 6, 10290 Zaprešić zastupanog po punomoćniku ELVIS SEVER-KOREN; GORDANA ŽERDIN, DONJI PUSTODOL 14, 10000 Zagreb zastupanog po punomoćniku ELVIS SEVER-KOREN; JASMINKA GRUJIĆ, BRUNE BUŠIĆA 34, 10000 Zagreb zastupanog po punomoćniku ELVIS SEVER-KOREN; ROMINA PTIČEK, PTIČEKOVA 66, 49243 Oroslavje zastupanog po punomoćniku ELVIS SEVER-KOREN; ANKICA TRBOJEVIĆ, TINA UJEVIĆA 3, 10290 Zaprešić zastupanog po punomoćniku ELVIS SEVER-KOREN; KRISTINA VUKIĆ, CIGLENICA ZAGORSKA 98 D, 49223 SV. KRIŽ ZAČRETJE zastupanog po punomoćniku ELVIS SEVER-KOREN; SNJEŽANA JURINČIĆ, SLAVKA KOLARA 35, DUGO SELO, BRCKOVLJANA zastupanog po punomoćniku ELVIS SEVER-KOREN; VJEROVNICI, 10000 Zagreb; MAJA MESAROŠ; ZLATKO MARČIĆ; RT 2, trgovina na malo, d. o. o., Mladenići, Brtuni 35, 51216 Viškovo</izvorni_sadrzaj>
    <derivirana_varijabla naziv="DomainObject.Predmet.StrankaFormatedWithAdress_1"> KRISTINA BOROVEC, PAVLA LONČAR 6, 10290 Zaprešić zastupanog po punomoćniku ELVIS SEVER-KOREN; GORDANA ŽERDIN, DONJI PUSTODOL 14, 10000 Zagreb zastupanog po punomoćniku ELVIS SEVER-KOREN; JASMINKA GRUJIĆ, BRUNE BUŠIĆA 34, 10000 Zagreb zastupanog po punomoćniku ELVIS SEVER-KOREN; ROMINA PTIČEK, PTIČEKOVA 66, 49243 Oroslavje zastupanog po punomoćniku ELVIS SEVER-KOREN; ANKICA TRBOJEVIĆ, TINA UJEVIĆA 3, 10290 Zaprešić zastupanog po punomoćniku ELVIS SEVER-KOREN; KRISTINA VUKIĆ, CIGLENICA ZAGORSKA 98 D, 49223 SV. KRIŽ ZAČRETJE zastupanog po punomoćniku ELVIS SEVER-KOREN; SNJEŽANA JURINČIĆ, SLAVKA KOLARA 35, DUGO SELO, BRCKOVLJANA zastupanog po punomoćniku ELVIS SEVER-KOREN; VJEROVNICI, 10000 Zagreb; MAJA MESAROŠ; ZLATKO MARČIĆ; RT 2, trgovina na malo, d. o. o., Mladenići, Brtuni 35, 51216 Viškovo</derivirana_varijabla>
  </DomainObject.Predmet.StrankaFormatedWithAdress>
  <DomainObject.Predmet.StrankaFormatedWithAdressOIB>
    <izvorni_sadrzaj> KRISTINA BOROVEC, OIB 79333502943, PAVLA LONČAR 6, 10290 Zaprešić zastupanog po punomoćniku ELVIS SEVER-KOREN; GORDANA ŽERDIN, OIB 57161521071, DONJI PUSTODOL 14, 10000 Zagreb zastupanog po punomoćniku ELVIS SEVER-KOREN; JASMINKA GRUJIĆ, OIB 08642227423, BRUNE BUŠIĆA 34, 10000 Zagreb zastupanog po punomoćniku ELVIS SEVER-KOREN; ROMINA PTIČEK, OIB 12628198888, PTIČEKOVA 66, 49243 Oroslavje zastupanog po punomoćniku ELVIS SEVER-KOREN; ANKICA TRBOJEVIĆ, OIB 01831582250, TINA UJEVIĆA 3, 10290 Zaprešić zastupanog po punomoćniku ELVIS SEVER-KOREN; KRISTINA VUKIĆ, OIB 66254074703, CIGLENICA ZAGORSKA 98 D, 49223 SV. KRIŽ ZAČRETJE zastupanog po punomoćniku ELVIS SEVER-KOREN; SNJEŽANA JURINČIĆ, OIB 79321517246, SLAVKA KOLARA 35, DUGO SELO, BRCKOVLJANA zastupanog po punomoćniku ELVIS SEVER-KOREN; VJEROVNICI, 10000 Zagreb; MAJA MESAROŠ; ZLATKO MARČIĆ; RT 2, trgovina na malo, d. o. o., OIB 48112503689, Mladenići, Brtuni 35, 51216 Viškovo</izvorni_sadrzaj>
    <derivirana_varijabla naziv="DomainObject.Predmet.StrankaFormatedWithAdressOIB_1"> KRISTINA BOROVEC, OIB 79333502943, PAVLA LONČAR 6, 10290 Zaprešić zastupanog po punomoćniku ELVIS SEVER-KOREN; GORDANA ŽERDIN, OIB 57161521071, DONJI PUSTODOL 14, 10000 Zagreb zastupanog po punomoćniku ELVIS SEVER-KOREN; JASMINKA GRUJIĆ, OIB 08642227423, BRUNE BUŠIĆA 34, 10000 Zagreb zastupanog po punomoćniku ELVIS SEVER-KOREN; ROMINA PTIČEK, OIB 12628198888, PTIČEKOVA 66, 49243 Oroslavje zastupanog po punomoćniku ELVIS SEVER-KOREN; ANKICA TRBOJEVIĆ, OIB 01831582250, TINA UJEVIĆA 3, 10290 Zaprešić zastupanog po punomoćniku ELVIS SEVER-KOREN; KRISTINA VUKIĆ, OIB 66254074703, CIGLENICA ZAGORSKA 98 D, 49223 SV. KRIŽ ZAČRETJE zastupanog po punomoćniku ELVIS SEVER-KOREN; SNJEŽANA JURINČIĆ, OIB 79321517246, SLAVKA KOLARA 35, DUGO SELO, BRCKOVLJANA zastupanog po punomoćniku ELVIS SEVER-KOREN; VJEROVNICI, 10000 Zagreb; MAJA MESAROŠ; ZLATKO MARČIĆ; RT 2, trgovina na malo, d. o. o., OIB 48112503689, Mladenići, Brtuni 35, 51216 Viškovo</derivirana_varijabla>
  </DomainObject.Predmet.StrankaFormatedWithAdressOIB>
  <DomainObject.Predmet.StrankaWithAdress>
    <izvorni_sadrzaj>KRISTINA BOROVEC PAVLA LONČAR 6,10290 Zaprešić,GORDANA ŽERDIN DONJI PUSTODOL 14,10000 Zagreb,JASMINKA GRUJIĆ BRUNE BUŠIĆA 34,10000 Zagreb,ROMINA PTIČEK PTIČEKOVA 66,49243 Oroslavje,ANKICA TRBOJEVIĆ TINA UJEVIĆA 3,10290 Zaprešić,KRISTINA VUKIĆ CIGLENICA ZAGORSKA 98 D,49223 SV. KRIŽ ZAČRETJE,SNJEŽANA JURINČIĆ SLAVKA KOLARA 35,DUGO SELO, BRCKOVLJANA,VJEROVNICI 10000 Zagreb,MAJA MESAROŠ ,ZLATKO MARČIĆ ,RT 2, trgovina na malo, d. o. o. Mladenići, Brtuni 35,51216 Viškovo</izvorni_sadrzaj>
    <derivirana_varijabla naziv="DomainObject.Predmet.StrankaWithAdress_1">KRISTINA BOROVEC PAVLA LONČAR 6,10290 Zaprešić,GORDANA ŽERDIN DONJI PUSTODOL 14,10000 Zagreb,JASMINKA GRUJIĆ BRUNE BUŠIĆA 34,10000 Zagreb,ROMINA PTIČEK PTIČEKOVA 66,49243 Oroslavje,ANKICA TRBOJEVIĆ TINA UJEVIĆA 3,10290 Zaprešić,KRISTINA VUKIĆ CIGLENICA ZAGORSKA 98 D,49223 SV. KRIŽ ZAČRETJE,SNJEŽANA JURINČIĆ SLAVKA KOLARA 35,DUGO SELO, BRCKOVLJANA,VJEROVNICI 10000 Zagreb,MAJA MESAROŠ ,ZLATKO MARČIĆ ,RT 2, trgovina na malo, d. o. o. Mladenići, Brtuni 35,51216 Viškovo</derivirana_varijabla>
  </DomainObject.Predmet.StrankaWithAdress>
  <DomainObject.Predmet.StrankaWithAdressOIB>
    <izvorni_sadrzaj>KRISTINA BOROVEC, OIB 79333502943, PAVLA LONČAR 6,10290 Zaprešić,GORDANA ŽERDIN, OIB 57161521071, DONJI PUSTODOL 14,10000 Zagreb,JASMINKA GRUJIĆ, OIB 08642227423, BRUNE BUŠIĆA 34,10000 Zagreb,ROMINA PTIČEK, OIB 12628198888, PTIČEKOVA 66,49243 Oroslavje,ANKICA TRBOJEVIĆ, OIB 01831582250, TINA UJEVIĆA 3,10290 Zaprešić,KRISTINA VUKIĆ, OIB 66254074703, CIGLENICA ZAGORSKA 98 D,49223 SV. KRIŽ ZAČRETJE,SNJEŽANA JURINČIĆ, OIB 79321517246, SLAVKA KOLARA 35,DUGO SELO, BRCKOVLJANA,VJEROVNICI, 10000 Zagreb,MAJA MESAROŠ,ZLATKO MARČIĆ,RT 2, trgovina na malo, d. o. o., OIB 48112503689, Mladenići, Brtuni 35,51216 Viškovo</izvorni_sadrzaj>
    <derivirana_varijabla naziv="DomainObject.Predmet.StrankaWithAdressOIB_1">KRISTINA BOROVEC, OIB 79333502943, PAVLA LONČAR 6,10290 Zaprešić,GORDANA ŽERDIN, OIB 57161521071, DONJI PUSTODOL 14,10000 Zagreb,JASMINKA GRUJIĆ, OIB 08642227423, BRUNE BUŠIĆA 34,10000 Zagreb,ROMINA PTIČEK, OIB 12628198888, PTIČEKOVA 66,49243 Oroslavje,ANKICA TRBOJEVIĆ, OIB 01831582250, TINA UJEVIĆA 3,10290 Zaprešić,KRISTINA VUKIĆ, OIB 66254074703, CIGLENICA ZAGORSKA 98 D,49223 SV. KRIŽ ZAČRETJE,SNJEŽANA JURINČIĆ, OIB 79321517246, SLAVKA KOLARA 35,DUGO SELO, BRCKOVLJANA,VJEROVNICI, 10000 Zagreb,MAJA MESAROŠ,ZLATKO MARČIĆ,RT 2, trgovina na malo, d. o. o., OIB 48112503689, Mladenići, Brtuni 35,51216 Viškovo</derivirana_varijabla>
  </DomainObject.Predmet.StrankaWithAdressOIB>
  <DomainObject.Predmet.StrankaNazivFormated>
    <izvorni_sadrzaj>KRISTINA BOROVEC,GORDANA ŽERDIN,JASMINKA GRUJIĆ,ROMINA PTIČEK,ANKICA TRBOJEVIĆ,KRISTINA VUKIĆ,SNJEŽANA JURINČIĆ,VJEROVNICI,MAJA MESAROŠ,ZLATKO MARČIĆ,RT 2, trgovina na malo, d. o. o.</izvorni_sadrzaj>
    <derivirana_varijabla naziv="DomainObject.Predmet.StrankaNazivFormated_1">KRISTINA BOROVEC,GORDANA ŽERDIN,JASMINKA GRUJIĆ,ROMINA PTIČEK,ANKICA TRBOJEVIĆ,KRISTINA VUKIĆ,SNJEŽANA JURINČIĆ,VJEROVNICI,MAJA MESAROŠ,ZLATKO MARČIĆ,RT 2, trgovina na malo, d. o. o.</derivirana_varijabla>
  </DomainObject.Predmet.StrankaNazivFormated>
  <DomainObject.Predmet.StrankaNazivFormatedOIB>
    <izvorni_sadrzaj>KRISTINA BOROVEC, OIB 79333502943,GORDANA ŽERDIN, OIB 57161521071,JASMINKA GRUJIĆ, OIB 08642227423,ROMINA PTIČEK, OIB 12628198888,ANKICA TRBOJEVIĆ, OIB 01831582250,KRISTINA VUKIĆ, OIB 66254074703,SNJEŽANA JURINČIĆ, OIB 79321517246,VJEROVNICI,MAJA MESAROŠ,ZLATKO MARČIĆ,RT 2, trgovina na malo, d. o. o., OIB 48112503689</izvorni_sadrzaj>
    <derivirana_varijabla naziv="DomainObject.Predmet.StrankaNazivFormatedOIB_1">KRISTINA BOROVEC, OIB 79333502943,GORDANA ŽERDIN, OIB 57161521071,JASMINKA GRUJIĆ, OIB 08642227423,ROMINA PTIČEK, OIB 12628198888,ANKICA TRBOJEVIĆ, OIB 01831582250,KRISTINA VUKIĆ, OIB 66254074703,SNJEŽANA JURINČIĆ, OIB 79321517246,VJEROVNICI,MAJA MESAROŠ,ZLATKO MARČIĆ,RT 2, trgovina na malo, d. o. o., OIB 48112503689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KRISTINA BOROVEC zastupanog po punomoćniku ELVIS SEVER-KOREN</item>
      <item>GORDANA ŽERDIN zastupanog po punomoćniku ELVIS SEVER-KOREN</item>
      <item>JASMINKA GRUJIĆ zastupanog po punomoćniku ELVIS SEVER-KOREN</item>
      <item>ROMINA PTIČEK zastupanog po punomoćniku ELVIS SEVER-KOREN</item>
      <item>ANKICA TRBOJEVIĆ zastupanog po punomoćniku ELVIS SEVER-KOREN</item>
      <item>KRISTINA VUKIĆ zastupanog po punomoćniku ELVIS SEVER-KOREN</item>
      <item>SNJEŽANA JURINČIĆ zastupanog po punomoćniku ELVIS SEVER-KOREN</item>
      <item>VJEROVNICI</item>
      <item>MAJA MESAROŠ</item>
      <item>ZLATKO MARČIĆ</item>
      <item>RT 2, trgovina na malo, d. o. o.</item>
    </izvorni_sadrzaj>
    <derivirana_varijabla naziv="DomainObject.Predmet.StrankaListFormated_1">
      <item>KRISTINA BOROVEC zastupanog po punomoćniku ELVIS SEVER-KOREN</item>
      <item>GORDANA ŽERDIN zastupanog po punomoćniku ELVIS SEVER-KOREN</item>
      <item>JASMINKA GRUJIĆ zastupanog po punomoćniku ELVIS SEVER-KOREN</item>
      <item>ROMINA PTIČEK zastupanog po punomoćniku ELVIS SEVER-KOREN</item>
      <item>ANKICA TRBOJEVIĆ zastupanog po punomoćniku ELVIS SEVER-KOREN</item>
      <item>KRISTINA VUKIĆ zastupanog po punomoćniku ELVIS SEVER-KOREN</item>
      <item>SNJEŽANA JURINČIĆ zastupanog po punomoćniku ELVIS SEVER-KOREN</item>
      <item>VJEROVNICI</item>
      <item>MAJA MESAROŠ</item>
      <item>ZLATKO MARČIĆ</item>
      <item>RT 2, trgovina na malo, d. o. o.</item>
    </derivirana_varijabla>
  </DomainObject.Predmet.StrankaListFormated>
  <DomainObject.Predmet.StrankaListFormatedOIB>
    <izvorni_sadrzaj>
      <item>KRISTINA BOROVEC, OIB 79333502943 zastupanog po punomoćniku ELVIS SEVER-KOREN</item>
      <item>GORDANA ŽERDIN, OIB 57161521071 zastupanog po punomoćniku ELVIS SEVER-KOREN</item>
      <item>JASMINKA GRUJIĆ, OIB 08642227423 zastupanog po punomoćniku ELVIS SEVER-KOREN</item>
      <item>ROMINA PTIČEK, OIB 12628198888 zastupanog po punomoćniku ELVIS SEVER-KOREN</item>
      <item>ANKICA TRBOJEVIĆ, OIB 01831582250 zastupanog po punomoćniku ELVIS SEVER-KOREN</item>
      <item>KRISTINA VUKIĆ, OIB 66254074703 zastupanog po punomoćniku ELVIS SEVER-KOREN</item>
      <item>SNJEŽANA JURINČIĆ, OIB 79321517246 zastupanog po punomoćniku ELVIS SEVER-KOREN</item>
      <item>VJEROVNICI</item>
      <item>MAJA MESAROŠ</item>
      <item>ZLATKO MARČIĆ</item>
      <item>RT 2, trgovina na malo, d. o. o., OIB 48112503689</item>
    </izvorni_sadrzaj>
    <derivirana_varijabla naziv="DomainObject.Predmet.StrankaListFormatedOIB_1">
      <item>KRISTINA BOROVEC, OIB 79333502943 zastupanog po punomoćniku ELVIS SEVER-KOREN</item>
      <item>GORDANA ŽERDIN, OIB 57161521071 zastupanog po punomoćniku ELVIS SEVER-KOREN</item>
      <item>JASMINKA GRUJIĆ, OIB 08642227423 zastupanog po punomoćniku ELVIS SEVER-KOREN</item>
      <item>ROMINA PTIČEK, OIB 12628198888 zastupanog po punomoćniku ELVIS SEVER-KOREN</item>
      <item>ANKICA TRBOJEVIĆ, OIB 01831582250 zastupanog po punomoćniku ELVIS SEVER-KOREN</item>
      <item>KRISTINA VUKIĆ, OIB 66254074703 zastupanog po punomoćniku ELVIS SEVER-KOREN</item>
      <item>SNJEŽANA JURINČIĆ, OIB 79321517246 zastupanog po punomoćniku ELVIS SEVER-KOREN</item>
      <item>VJEROVNICI</item>
      <item>MAJA MESAROŠ</item>
      <item>ZLATKO MARČIĆ</item>
      <item>RT 2, trgovina na malo, d. o. o., OIB 48112503689</item>
    </derivirana_varijabla>
  </DomainObject.Predmet.StrankaListFormatedOIB>
  <DomainObject.Predmet.StrankaListFormatedWithAdress>
    <izvorni_sadrzaj>
      <item>KRISTINA BOROVEC, PAVLA LONČAR 6, 10290 Zaprešić zastupanog po punomoćniku ELVIS SEVER-KOREN</item>
      <item>GORDANA ŽERDIN, DONJI PUSTODOL 14, 10000 Zagreb zastupanog po punomoćniku ELVIS SEVER-KOREN</item>
      <item>JASMINKA GRUJIĆ, BRUNE BUŠIĆA 34, 10000 Zagreb zastupanog po punomoćniku ELVIS SEVER-KOREN</item>
      <item>ROMINA PTIČEK, PTIČEKOVA 66, 49243 Oroslavje zastupanog po punomoćniku ELVIS SEVER-KOREN</item>
      <item>ANKICA TRBOJEVIĆ, TINA UJEVIĆA 3, 10290 Zaprešić zastupanog po punomoćniku ELVIS SEVER-KOREN</item>
      <item>KRISTINA VUKIĆ, CIGLENICA ZAGORSKA 98 D, 49223 SV. KRIŽ ZAČRETJE zastupanog po punomoćniku ELVIS SEVER-KOREN</item>
      <item>SNJEŽANA JURINČIĆ, SLAVKA KOLARA 35, DUGO SELO, BRCKOVLJANA zastupanog po punomoćniku ELVIS SEVER-KOREN</item>
      <item>VJEROVNICI, 10000 Zagreb</item>
      <item>MAJA MESAROŠ</item>
      <item>ZLATKO MARČIĆ</item>
      <item>RT 2, trgovina na malo, d. o. o., Mladenići, Brtuni 35, 51216 Viškovo</item>
    </izvorni_sadrzaj>
    <derivirana_varijabla naziv="DomainObject.Predmet.StrankaListFormatedWithAdress_1">
      <item>KRISTINA BOROVEC, PAVLA LONČAR 6, 10290 Zaprešić zastupanog po punomoćniku ELVIS SEVER-KOREN</item>
      <item>GORDANA ŽERDIN, DONJI PUSTODOL 14, 10000 Zagreb zastupanog po punomoćniku ELVIS SEVER-KOREN</item>
      <item>JASMINKA GRUJIĆ, BRUNE BUŠIĆA 34, 10000 Zagreb zastupanog po punomoćniku ELVIS SEVER-KOREN</item>
      <item>ROMINA PTIČEK, PTIČEKOVA 66, 49243 Oroslavje zastupanog po punomoćniku ELVIS SEVER-KOREN</item>
      <item>ANKICA TRBOJEVIĆ, TINA UJEVIĆA 3, 10290 Zaprešić zastupanog po punomoćniku ELVIS SEVER-KOREN</item>
      <item>KRISTINA VUKIĆ, CIGLENICA ZAGORSKA 98 D, 49223 SV. KRIŽ ZAČRETJE zastupanog po punomoćniku ELVIS SEVER-KOREN</item>
      <item>SNJEŽANA JURINČIĆ, SLAVKA KOLARA 35, DUGO SELO, BRCKOVLJANA zastupanog po punomoćniku ELVIS SEVER-KOREN</item>
      <item>VJEROVNICI, 10000 Zagreb</item>
      <item>MAJA MESAROŠ</item>
      <item>ZLATKO MARČIĆ</item>
      <item>RT 2, trgovina na malo, d. o. o., Mladenići, Brtuni 35, 51216 Viškovo</item>
    </derivirana_varijabla>
  </DomainObject.Predmet.StrankaListFormatedWithAdress>
  <DomainObject.Predmet.StrankaListFormatedWithAdressOIB>
    <izvorni_sadrzaj>
      <item>KRISTINA BOROVEC, OIB 79333502943, PAVLA LONČAR 6, 10290 Zaprešić zastupanog po punomoćniku ELVIS SEVER-KOREN</item>
      <item>GORDANA ŽERDIN, OIB 57161521071, DONJI PUSTODOL 14, 10000 Zagreb zastupanog po punomoćniku ELVIS SEVER-KOREN</item>
      <item>JASMINKA GRUJIĆ, OIB 08642227423, BRUNE BUŠIĆA 34, 10000 Zagreb zastupanog po punomoćniku ELVIS SEVER-KOREN</item>
      <item>ROMINA PTIČEK, OIB 12628198888, PTIČEKOVA 66, 49243 Oroslavje zastupanog po punomoćniku ELVIS SEVER-KOREN</item>
      <item>ANKICA TRBOJEVIĆ, OIB 01831582250, TINA UJEVIĆA 3, 10290 Zaprešić zastupanog po punomoćniku ELVIS SEVER-KOREN</item>
      <item>KRISTINA VUKIĆ, OIB 66254074703, CIGLENICA ZAGORSKA 98 D, 49223 SV. KRIŽ ZAČRETJE zastupanog po punomoćniku ELVIS SEVER-KOREN</item>
      <item>SNJEŽANA JURINČIĆ, OIB 79321517246, SLAVKA KOLARA 35, DUGO SELO, BRCKOVLJANA zastupanog po punomoćniku ELVIS SEVER-KOREN</item>
      <item>VJEROVNICI, 10000 Zagreb</item>
      <item>MAJA MESAROŠ</item>
      <item>ZLATKO MARČIĆ</item>
      <item>RT 2, trgovina na malo, d. o. o., OIB 48112503689, Mladenići, Brtuni 35, 51216 Viškovo</item>
    </izvorni_sadrzaj>
    <derivirana_varijabla naziv="DomainObject.Predmet.StrankaListFormatedWithAdressOIB_1">
      <item>KRISTINA BOROVEC, OIB 79333502943, PAVLA LONČAR 6, 10290 Zaprešić zastupanog po punomoćniku ELVIS SEVER-KOREN</item>
      <item>GORDANA ŽERDIN, OIB 57161521071, DONJI PUSTODOL 14, 10000 Zagreb zastupanog po punomoćniku ELVIS SEVER-KOREN</item>
      <item>JASMINKA GRUJIĆ, OIB 08642227423, BRUNE BUŠIĆA 34, 10000 Zagreb zastupanog po punomoćniku ELVIS SEVER-KOREN</item>
      <item>ROMINA PTIČEK, OIB 12628198888, PTIČEKOVA 66, 49243 Oroslavje zastupanog po punomoćniku ELVIS SEVER-KOREN</item>
      <item>ANKICA TRBOJEVIĆ, OIB 01831582250, TINA UJEVIĆA 3, 10290 Zaprešić zastupanog po punomoćniku ELVIS SEVER-KOREN</item>
      <item>KRISTINA VUKIĆ, OIB 66254074703, CIGLENICA ZAGORSKA 98 D, 49223 SV. KRIŽ ZAČRETJE zastupanog po punomoćniku ELVIS SEVER-KOREN</item>
      <item>SNJEŽANA JURINČIĆ, OIB 79321517246, SLAVKA KOLARA 35, DUGO SELO, BRCKOVLJANA zastupanog po punomoćniku ELVIS SEVER-KOREN</item>
      <item>VJEROVNICI, 10000 Zagreb</item>
      <item>MAJA MESAROŠ</item>
      <item>ZLATKO MARČIĆ</item>
      <item>RT 2, trgovina na malo, d. o. o., OIB 48112503689, Mladenići, Brtuni 35, 51216 Viškovo</item>
    </derivirana_varijabla>
  </DomainObject.Predmet.StrankaListFormatedWithAdressOIB>
  <DomainObject.Predmet.StrankaListNazivFormated>
    <izvorni_sadrzaj>
      <item>KRISTINA BOROVEC</item>
      <item>GORDANA ŽERDIN</item>
      <item>JASMINKA GRUJIĆ</item>
      <item>ROMINA PTIČEK</item>
      <item>ANKICA TRBOJEVIĆ</item>
      <item>KRISTINA VUKIĆ</item>
      <item>SNJEŽANA JURINČIĆ</item>
      <item>VJEROVNICI</item>
      <item>MAJA MESAROŠ</item>
      <item>ZLATKO MARČIĆ</item>
      <item>RT 2, trgovina na malo, d. o. o.</item>
    </izvorni_sadrzaj>
    <derivirana_varijabla naziv="DomainObject.Predmet.StrankaListNazivFormated_1">
      <item>KRISTINA BOROVEC</item>
      <item>GORDANA ŽERDIN</item>
      <item>JASMINKA GRUJIĆ</item>
      <item>ROMINA PTIČEK</item>
      <item>ANKICA TRBOJEVIĆ</item>
      <item>KRISTINA VUKIĆ</item>
      <item>SNJEŽANA JURINČIĆ</item>
      <item>VJEROVNICI</item>
      <item>MAJA MESAROŠ</item>
      <item>ZLATKO MARČIĆ</item>
      <item>RT 2, trgovina na malo, d. o. o.</item>
    </derivirana_varijabla>
  </DomainObject.Predmet.StrankaListNazivFormated>
  <DomainObject.Predmet.StrankaListNazivFormatedOIB>
    <izvorni_sadrzaj>
      <item>KRISTINA BOROVEC, OIB 79333502943</item>
      <item>GORDANA ŽERDIN, OIB 57161521071</item>
      <item>JASMINKA GRUJIĆ, OIB 08642227423</item>
      <item>ROMINA PTIČEK, OIB 12628198888</item>
      <item>ANKICA TRBOJEVIĆ, OIB 01831582250</item>
      <item>KRISTINA VUKIĆ, OIB 66254074703</item>
      <item>SNJEŽANA JURINČIĆ, OIB 79321517246</item>
      <item>VJEROVNICI</item>
      <item>MAJA MESAROŠ</item>
      <item>ZLATKO MARČIĆ</item>
      <item>RT 2, trgovina na malo, d. o. o., OIB 48112503689</item>
    </izvorni_sadrzaj>
    <derivirana_varijabla naziv="DomainObject.Predmet.StrankaListNazivFormatedOIB_1">
      <item>KRISTINA BOROVEC, OIB 79333502943</item>
      <item>GORDANA ŽERDIN, OIB 57161521071</item>
      <item>JASMINKA GRUJIĆ, OIB 08642227423</item>
      <item>ROMINA PTIČEK, OIB 12628198888</item>
      <item>ANKICA TRBOJEVIĆ, OIB 01831582250</item>
      <item>KRISTINA VUKIĆ, OIB 66254074703</item>
      <item>SNJEŽANA JURINČIĆ, OIB 79321517246</item>
      <item>VJEROVNICI</item>
      <item>MAJA MESAROŠ</item>
      <item>ZLATKO MARČIĆ</item>
      <item>RT 2, trgovina na malo, d. o. o., OIB 48112503689</item>
    </derivirana_varijabla>
  </DomainObject.Predmet.StrankaListNazivFormatedOIB>
  <DomainObject.Predmet.ProtuStrankaListFormated>
    <izvorni_sadrzaj>
      <item>SVEA d.o.o.</item>
    </izvorni_sadrzaj>
    <derivirana_varijabla naziv="DomainObject.Predmet.ProtuStrankaListFormated_1">
      <item>SVEA d.o.o.</item>
    </derivirana_varijabla>
  </DomainObject.Predmet.ProtuStrankaListFormated>
  <DomainObject.Predmet.ProtuStrankaListFormatedOIB>
    <izvorni_sadrzaj>
      <item>SVEA d.o.o., OIB 73128853566</item>
    </izvorni_sadrzaj>
    <derivirana_varijabla naziv="DomainObject.Predmet.ProtuStrankaListFormatedOIB_1">
      <item>SVEA d.o.o., OIB 73128853566</item>
    </derivirana_varijabla>
  </DomainObject.Predmet.ProtuStrankaListFormatedOIB>
  <DomainObject.Predmet.ProtuStrankaListFormatedWithAdress>
    <izvorni_sadrzaj>
      <item>SVEA d.o.o., MATIJE GUPCA 10, SVETI KIŽ ZAČRETJE</item>
    </izvorni_sadrzaj>
    <derivirana_varijabla naziv="DomainObject.Predmet.ProtuStrankaListFormatedWithAdress_1">
      <item>SVEA d.o.o., MATIJE GUPCA 10, SVETI KIŽ ZAČRETJE</item>
    </derivirana_varijabla>
  </DomainObject.Predmet.ProtuStrankaListFormatedWithAdress>
  <DomainObject.Predmet.ProtuStrankaListFormatedWithAdressOIB>
    <izvorni_sadrzaj>
      <item>SVEA d.o.o., OIB 73128853566, MATIJE GUPCA 10, SVETI KIŽ ZAČRETJE</item>
    </izvorni_sadrzaj>
    <derivirana_varijabla naziv="DomainObject.Predmet.ProtuStrankaListFormatedWithAdressOIB_1">
      <item>SVEA d.o.o., OIB 73128853566, MATIJE GUPCA 10, SVETI KIŽ ZAČRETJE</item>
    </derivirana_varijabla>
  </DomainObject.Predmet.ProtuStrankaListFormatedWithAdressOIB>
  <DomainObject.Predmet.ProtuStrankaListNazivFormated>
    <izvorni_sadrzaj>
      <item>SVEA d.o.o.</item>
    </izvorni_sadrzaj>
    <derivirana_varijabla naziv="DomainObject.Predmet.ProtuStrankaListNazivFormated_1">
      <item>SVEA d.o.o.</item>
    </derivirana_varijabla>
  </DomainObject.Predmet.ProtuStrankaListNazivFormated>
  <DomainObject.Predmet.ProtuStrankaListNazivFormatedOIB>
    <izvorni_sadrzaj>
      <item>SVEA d.o.o., OIB 73128853566</item>
    </izvorni_sadrzaj>
    <derivirana_varijabla naziv="DomainObject.Predmet.ProtuStrankaListNazivFormatedOIB_1">
      <item>SVEA d.o.o., OIB 73128853566</item>
    </derivirana_varijabla>
  </DomainObject.Predmet.ProtuStrankaListNazivFormatedOIB>
  <DomainObject.Predmet.OstaliListFormated>
    <izvorni_sadrzaj>
      <item>ELVIS SEVER-KOREN punomoćnik sudionika u postupku KRISTINA BOROVEC; SNJEŽANA JURINČIĆ; ROMINA PTIČEK; KRISTINA VUKIĆ; JASMINKA GRUJIĆ; ANKICA TRBOJEVIĆ; GORDANA ŽERDIN</item>
      <item>Ante Jukić</item>
      <item>TOWER CENTAR RIJEKA  d.o.o.</item>
      <item>SCHIESSER  AG,</item>
      <item>OD Kovačević,  Koren i partneri</item>
      <item>OD Kovač, Miše, Bobinac</item>
    </izvorni_sadrzaj>
    <derivirana_varijabla naziv="DomainObject.Predmet.OstaliListFormated_1">
      <item>ELVIS SEVER-KOREN punomoćnik sudionika u postupku KRISTINA BOROVEC; SNJEŽANA JURINČIĆ; ROMINA PTIČEK; KRISTINA VUKIĆ; JASMINKA GRUJIĆ; ANKICA TRBOJEVIĆ; GORDANA ŽERDIN</item>
      <item>Ante Jukić</item>
      <item>TOWER CENTAR RIJEKA  d.o.o.</item>
      <item>SCHIESSER  AG,</item>
      <item>OD Kovačević,  Koren i partneri</item>
      <item>OD Kovač, Miše, Bobinac</item>
    </derivirana_varijabla>
  </DomainObject.Predmet.OstaliListFormated>
  <DomainObject.Predmet.OstaliListFormatedOIB>
    <izvorni_sadrzaj>
      <item>ELVIS SEVER-KOREN punomoćnik sudionika u postupku KRISTINA BOROVEC; SNJEŽANA JURINČIĆ; ROMINA PTIČEK; KRISTINA VUKIĆ; JASMINKA GRUJIĆ; ANKICA TRBOJEVIĆ; GORDANA ŽERDIN</item>
      <item>Ante Jukić, OIB 74320689175</item>
      <item>TOWER CENTAR RIJEKA  d.o.o.</item>
      <item>SCHIESSER  AG,</item>
      <item>OD Kovačević,  Koren i partneri</item>
      <item>OD Kovač, Miše, Bobinac</item>
    </izvorni_sadrzaj>
    <derivirana_varijabla naziv="DomainObject.Predmet.OstaliListFormatedOIB_1">
      <item>ELVIS SEVER-KOREN punomoćnik sudionika u postupku KRISTINA BOROVEC; SNJEŽANA JURINČIĆ; ROMINA PTIČEK; KRISTINA VUKIĆ; JASMINKA GRUJIĆ; ANKICA TRBOJEVIĆ; GORDANA ŽERDIN</item>
      <item>Ante Jukić, OIB 74320689175</item>
      <item>TOWER CENTAR RIJEKA  d.o.o.</item>
      <item>SCHIESSER  AG,</item>
      <item>OD Kovačević,  Koren i partneri</item>
      <item>OD Kovač, Miše, Bobinac</item>
    </derivirana_varijabla>
  </DomainObject.Predmet.OstaliListFormatedOIB>
  <DomainObject.Predmet.OstaliListFormatedWithAdress>
    <izvorni_sadrzaj>
      <item>ELVIS SEVER-KOREN, KRALJEVIĆEVA 8b, 10000 Zagreb punomoćnik sudionika u postupku KRISTINA BOROVEC; SNJEŽANA JURINČIĆ; ROMINA PTIČEK; KRISTINA VUKIĆ; JASMINKA GRUJIĆ; ANKICA TRBOJEVIĆ; GORDANA ŽERDIN</item>
      <item>Ante Jukić, Majstora Radonje 12, 10000 Zagreb</item>
      <item>TOWER CENTAR RIJEKA  d.o.o., Strossmayerova  16, 51000 Rijeka</item>
      <item>SCHIESSER  AG,, Schutzebstrasse 18, 78315 Radolfzell</item>
      <item>OD Kovačević,  Koren i partneri, Supilova 6/3, 51000 Rijeka</item>
      <item>OD Kovač, Miše, Bobinac, Koranska 16, 10000 Zagreb</item>
    </izvorni_sadrzaj>
    <derivirana_varijabla naziv="DomainObject.Predmet.OstaliListFormatedWithAdress_1">
      <item>ELVIS SEVER-KOREN, KRALJEVIĆEVA 8b, 10000 Zagreb punomoćnik sudionika u postupku KRISTINA BOROVEC; SNJEŽANA JURINČIĆ; ROMINA PTIČEK; KRISTINA VUKIĆ; JASMINKA GRUJIĆ; ANKICA TRBOJEVIĆ; GORDANA ŽERDIN</item>
      <item>Ante Jukić, Majstora Radonje 12, 10000 Zagreb</item>
      <item>TOWER CENTAR RIJEKA  d.o.o., Strossmayerova  16, 51000 Rijeka</item>
      <item>SCHIESSER  AG,, Schutzebstrasse 18, 78315 Radolfzell</item>
      <item>OD Kovačević,  Koren i partneri, Supilova 6/3, 51000 Rijeka</item>
      <item>OD Kovač, Miše, Bobinac, Koranska 16, 10000 Zagreb</item>
    </derivirana_varijabla>
  </DomainObject.Predmet.OstaliListFormatedWithAdress>
  <DomainObject.Predmet.OstaliListFormatedWithAdressOIB>
    <izvorni_sadrzaj>
      <item>ELVIS SEVER-KOREN, KRALJEVIĆEVA 8b, 10000 Zagreb punomoćnik sudionika u postupku KRISTINA BOROVEC; SNJEŽANA JURINČIĆ; ROMINA PTIČEK; KRISTINA VUKIĆ; JASMINKA GRUJIĆ; ANKICA TRBOJEVIĆ; GORDANA ŽERDIN</item>
      <item>Ante Jukić, OIB 74320689175, Majstora Radonje 12, 10000 Zagreb</item>
      <item>TOWER CENTAR RIJEKA  d.o.o., Strossmayerova  16, 51000 Rijeka</item>
      <item>SCHIESSER  AG,, Schutzebstrasse 18, 78315 Radolfzell</item>
      <item>OD Kovačević,  Koren i partneri, Supilova 6/3, 51000 Rijeka</item>
      <item>OD Kovač, Miše, Bobinac, Koranska 16, 10000 Zagreb</item>
    </izvorni_sadrzaj>
    <derivirana_varijabla naziv="DomainObject.Predmet.OstaliListFormatedWithAdressOIB_1">
      <item>ELVIS SEVER-KOREN, KRALJEVIĆEVA 8b, 10000 Zagreb punomoćnik sudionika u postupku KRISTINA BOROVEC; SNJEŽANA JURINČIĆ; ROMINA PTIČEK; KRISTINA VUKIĆ; JASMINKA GRUJIĆ; ANKICA TRBOJEVIĆ; GORDANA ŽERDIN</item>
      <item>Ante Jukić, OIB 74320689175, Majstora Radonje 12, 10000 Zagreb</item>
      <item>TOWER CENTAR RIJEKA  d.o.o., Strossmayerova  16, 51000 Rijeka</item>
      <item>SCHIESSER  AG,, Schutzebstrasse 18, 78315 Radolfzell</item>
      <item>OD Kovačević,  Koren i partneri, Supilova 6/3, 51000 Rijeka</item>
      <item>OD Kovač, Miše, Bobinac, Koranska 16, 10000 Zagreb</item>
    </derivirana_varijabla>
  </DomainObject.Predmet.OstaliListFormatedWithAdressOIB>
  <DomainObject.Predmet.OstaliListNazivFormated>
    <izvorni_sadrzaj>
      <item>ELVIS SEVER-KOREN</item>
      <item>Ante Jukić</item>
      <item>TOWER CENTAR RIJEKA  d.o.o.</item>
      <item>SCHIESSER  AG,</item>
      <item>OD Kovačević,  Koren i partneri</item>
      <item>OD Kovač, Miše, Bobinac</item>
    </izvorni_sadrzaj>
    <derivirana_varijabla naziv="DomainObject.Predmet.OstaliListNazivFormated_1">
      <item>ELVIS SEVER-KOREN</item>
      <item>Ante Jukić</item>
      <item>TOWER CENTAR RIJEKA  d.o.o.</item>
      <item>SCHIESSER  AG,</item>
      <item>OD Kovačević,  Koren i partneri</item>
      <item>OD Kovač, Miše, Bobinac</item>
    </derivirana_varijabla>
  </DomainObject.Predmet.OstaliListNazivFormated>
  <DomainObject.Predmet.OstaliListNazivFormatedOIB>
    <izvorni_sadrzaj>
      <item>ELVIS SEVER-KOREN</item>
      <item>Ante Jukić, OIB 74320689175</item>
      <item>TOWER CENTAR RIJEKA  d.o.o.</item>
      <item>SCHIESSER  AG,</item>
      <item>OD Kovačević,  Koren i partneri</item>
      <item>OD Kovač, Miše, Bobinac</item>
    </izvorni_sadrzaj>
    <derivirana_varijabla naziv="DomainObject.Predmet.OstaliListNazivFormatedOIB_1">
      <item>ELVIS SEVER-KOREN</item>
      <item>Ante Jukić, OIB 74320689175</item>
      <item>TOWER CENTAR RIJEKA  d.o.o.</item>
      <item>SCHIESSER  AG,</item>
      <item>OD Kovačević,  Koren i partneri</item>
      <item>OD Kovač, Miše, Bobinac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St-1410/2011-93</izvorni_sadrzaj>
    <derivirana_varijabla naziv="DomainObject.PoslovniBrojDokumenta_1">St-1410/2011-93</derivirana_varijabla>
  </DomainObject.PoslovniBrojDokumenta>
  <DomainObject.Predmet.StrankaIDrugi>
    <izvorni_sadrzaj>KRISTINA BOROVEC i dr.</izvorni_sadrzaj>
    <derivirana_varijabla naziv="DomainObject.Predmet.StrankaIDrugi_1">KRISTINA BOROVEC i dr.</derivirana_varijabla>
  </DomainObject.Predmet.StrankaIDrugi>
  <DomainObject.Predmet.ProtustrankaIDrugi>
    <izvorni_sadrzaj>SVEA d.o.o.</izvorni_sadrzaj>
    <derivirana_varijabla naziv="DomainObject.Predmet.ProtustrankaIDrugi_1">SVEA d.o.o.</derivirana_varijabla>
  </DomainObject.Predmet.ProtustrankaIDrugi>
  <DomainObject.Predmet.StrankaIDrugiAdressOIB>
    <izvorni_sadrzaj>KRISTINA BOROVEC, OIB 79333502943, PAVLA LONČAR 6, 10290 Zaprešić i dr.</izvorni_sadrzaj>
    <derivirana_varijabla naziv="DomainObject.Predmet.StrankaIDrugiAdressOIB_1">KRISTINA BOROVEC, OIB 79333502943, PAVLA LONČAR 6, 10290 Zaprešić i dr.</derivirana_varijabla>
  </DomainObject.Predmet.StrankaIDrugiAdressOIB>
  <DomainObject.Predmet.ProtustrankaIDrugiAdressOIB>
    <izvorni_sadrzaj>SVEA d.o.o., OIB 73128853566, MATIJE GUPCA 10, SVETI KIŽ ZAČRETJE</izvorni_sadrzaj>
    <derivirana_varijabla naziv="DomainObject.Predmet.ProtustrankaIDrugiAdressOIB_1">SVEA d.o.o., OIB 73128853566, MATIJE GUPCA 10, SVETI KIŽ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SVEA d.o.o.</item>
      <item>ELVIS SEVER-KOREN</item>
      <item>KRISTINA BOROVEC</item>
      <item>GORDANA ŽERDIN</item>
      <item>JASMINKA GRUJIĆ</item>
      <item>ROMINA PTIČEK</item>
      <item>ANKICA TRBOJEVIĆ</item>
      <item>KRISTINA VUKIĆ</item>
      <item>SNJEŽANA JURINČIĆ</item>
      <item>Ante Jukić</item>
      <item>TOWER CENTAR RIJEKA  d.o.o.</item>
      <item>SCHIESSER  AG,</item>
      <item>OD Kovačević,  Koren i partneri</item>
      <item>OD Kovač, Miše, Bobinac</item>
      <item>VJEROVNICI</item>
      <item>MAJA MESAROŠ</item>
      <item>ZLATKO MARČIĆ</item>
      <item>RT 2, trgovina na malo, d. o. o.</item>
    </izvorni_sadrzaj>
    <derivirana_varijabla naziv="DomainObject.Predmet.SudioniciListNaziv_1">
      <item>SVEA d.o.o.</item>
      <item>ELVIS SEVER-KOREN</item>
      <item>KRISTINA BOROVEC</item>
      <item>GORDANA ŽERDIN</item>
      <item>JASMINKA GRUJIĆ</item>
      <item>ROMINA PTIČEK</item>
      <item>ANKICA TRBOJEVIĆ</item>
      <item>KRISTINA VUKIĆ</item>
      <item>SNJEŽANA JURINČIĆ</item>
      <item>Ante Jukić</item>
      <item>TOWER CENTAR RIJEKA  d.o.o.</item>
      <item>SCHIESSER  AG,</item>
      <item>OD Kovačević,  Koren i partneri</item>
      <item>OD Kovač, Miše, Bobinac</item>
      <item>VJEROVNICI</item>
      <item>MAJA MESAROŠ</item>
      <item>ZLATKO MARČIĆ</item>
      <item>RT 2, trgovina na malo, d. o. o.</item>
    </derivirana_varijabla>
  </DomainObject.Predmet.SudioniciListNaziv>
  <DomainObject.Predmet.SudioniciListAdressOIB>
    <izvorni_sadrzaj>
      <item>SVEA d.o.o., OIB 73128853566, MATIJE GUPCA 10,SVETI KIŽ ZAČRETJE</item>
      <item>ELVIS SEVER-KOREN, KRALJEVIĆEVA 8b,10000 Zagreb</item>
      <item>KRISTINA BOROVEC, OIB 79333502943, PAVLA LONČAR 6,10290 Zaprešić</item>
      <item>GORDANA ŽERDIN, OIB 57161521071, DONJI PUSTODOL 14,10000 Zagreb</item>
      <item>JASMINKA GRUJIĆ, OIB 08642227423, BRUNE BUŠIĆA 34,10000 Zagreb</item>
      <item>ROMINA PTIČEK, OIB 12628198888, PTIČEKOVA 66,49243 Oroslavje</item>
      <item>ANKICA TRBOJEVIĆ, OIB 01831582250, TINA UJEVIĆA 3,10290 Zaprešić</item>
      <item>KRISTINA VUKIĆ, OIB 66254074703, CIGLENICA ZAGORSKA 98 D,49223 SV. KRIŽ ZAČRETJE</item>
      <item>SNJEŽANA JURINČIĆ, OIB 79321517246, SLAVKA KOLARA 35,DUGO SELO, BRCKOVLJANA</item>
      <item>Ante Jukić, OIB 74320689175, Majstora Radonje 12,10000 Zagreb</item>
      <item>TOWER CENTAR RIJEKA  d.o.o., Strossmayerova  16,51000 Rijeka</item>
      <item>SCHIESSER  AG,, Schutzebstrasse 18,78315 Radolfzell</item>
      <item>OD Kovačević,  Koren i partneri, Supilova 6/3,51000 Rijeka</item>
      <item>OD Kovač, Miše, Bobinac, Koranska 16,10000 Zagreb</item>
      <item>VJEROVNICI, 10000 Zagreb</item>
      <item>MAJA MESAROŠ</item>
      <item>ZLATKO MARČIĆ</item>
      <item>RT 2, trgovina na malo, d. o. o., OIB 48112503689, Mladenići, Brtuni 35,51216 Viškovo</item>
    </izvorni_sadrzaj>
    <derivirana_varijabla naziv="DomainObject.Predmet.SudioniciListAdressOIB_1">
      <item>SVEA d.o.o., OIB 73128853566, MATIJE GUPCA 10,SVETI KIŽ ZAČRETJE</item>
      <item>ELVIS SEVER-KOREN, KRALJEVIĆEVA 8b,10000 Zagreb</item>
      <item>KRISTINA BOROVEC, OIB 79333502943, PAVLA LONČAR 6,10290 Zaprešić</item>
      <item>GORDANA ŽERDIN, OIB 57161521071, DONJI PUSTODOL 14,10000 Zagreb</item>
      <item>JASMINKA GRUJIĆ, OIB 08642227423, BRUNE BUŠIĆA 34,10000 Zagreb</item>
      <item>ROMINA PTIČEK, OIB 12628198888, PTIČEKOVA 66,49243 Oroslavje</item>
      <item>ANKICA TRBOJEVIĆ, OIB 01831582250, TINA UJEVIĆA 3,10290 Zaprešić</item>
      <item>KRISTINA VUKIĆ, OIB 66254074703, CIGLENICA ZAGORSKA 98 D,49223 SV. KRIŽ ZAČRETJE</item>
      <item>SNJEŽANA JURINČIĆ, OIB 79321517246, SLAVKA KOLARA 35,DUGO SELO, BRCKOVLJANA</item>
      <item>Ante Jukić, OIB 74320689175, Majstora Radonje 12,10000 Zagreb</item>
      <item>TOWER CENTAR RIJEKA  d.o.o., Strossmayerova  16,51000 Rijeka</item>
      <item>SCHIESSER  AG,, Schutzebstrasse 18,78315 Radolfzell</item>
      <item>OD Kovačević,  Koren i partneri, Supilova 6/3,51000 Rijeka</item>
      <item>OD Kovač, Miše, Bobinac, Koranska 16,10000 Zagreb</item>
      <item>VJEROVNICI, 10000 Zagreb</item>
      <item>MAJA MESAROŠ</item>
      <item>ZLATKO MARČIĆ</item>
      <item>RT 2, trgovina na malo, d. o. o., OIB 48112503689, Mladenići, Brtuni 35,51216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73128853566</item>
      <item>, OIB null</item>
      <item>, OIB 79333502943</item>
      <item>, OIB 57161521071</item>
      <item>, OIB 08642227423</item>
      <item>, OIB 12628198888</item>
      <item>, OIB 01831582250</item>
      <item>, OIB 66254074703</item>
      <item>, OIB 79321517246</item>
      <item>, OIB 74320689175</item>
      <item>, OIB null</item>
      <item>, OIB null</item>
      <item>, OIB null</item>
      <item>, OIB null</item>
      <item>, OIB null</item>
      <item>, OIB null</item>
      <item>, OIB null</item>
      <item>, OIB 48112503689</item>
    </izvorni_sadrzaj>
    <derivirana_varijabla naziv="DomainObject.Predmet.SudioniciListNazivOIB_1">
      <item>, OIB 73128853566</item>
      <item>, OIB null</item>
      <item>, OIB 79333502943</item>
      <item>, OIB 57161521071</item>
      <item>, OIB 08642227423</item>
      <item>, OIB 12628198888</item>
      <item>, OIB 01831582250</item>
      <item>, OIB 66254074703</item>
      <item>, OIB 79321517246</item>
      <item>, OIB 74320689175</item>
      <item>, OIB null</item>
      <item>, OIB null</item>
      <item>, OIB null</item>
      <item>, OIB null</item>
      <item>, OIB null</item>
      <item>, OIB null</item>
      <item>, OIB null</item>
      <item>, OIB 48112503689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292</properties:Words>
  <properties:Characters>1604</properties:Characters>
  <properties:Lines>46</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2016-05-05T08:40:00Z</dcterms:created>
  <dc:creator>radicn</dc:creator>
  <cp:lastModifiedBy>Tatjana Slaviček</cp:lastModifiedBy>
  <cp:lastPrinted>2016-05-05T08:39:00Z</cp:lastPrinted>
  <dcterms:modified xmlns:xsi="http://www.w3.org/2001/XMLSchema-instance" xsi:type="dcterms:W3CDTF">2016-05-05T09:05:00Z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St-1410/2011-93 / Odluka - Rješenje</vt:lpwstr>
  </prop:property>
  <prop:property name="CC_coloring" pid="4" fmtid="{D5CDD505-2E9C-101B-9397-08002B2CF9AE}">
    <vt:bool>false</vt:bool>
  </prop:property>
  <prop:property name="BrojStranica" pid="5" fmtid="{D5CDD505-2E9C-101B-9397-08002B2CF9AE}">
    <vt:i4>1</vt:i4>
  </prop:property>
</prop:Properties>
</file>