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bd5e" w14:paraId="ae8bd5e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52124">
        <w:t>7</w:t>
      </w:r>
      <w:r w:rsidR="000432FB">
        <w:t>7</w:t>
      </w:r>
      <w:r w:rsidR="00BA7384">
        <w:t>8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E83576">
        <w:t xml:space="preserve"> </w:t>
      </w:r>
      <w:r w:rsidR="00BA7384">
        <w:t xml:space="preserve">INTELEKT TOP j.d.o.o. za inovativnu elektroniku Zagreb, </w:t>
      </w:r>
      <w:proofErr w:type="spellStart"/>
      <w:r w:rsidR="00BA7384">
        <w:t>Buzinska</w:t>
      </w:r>
      <w:proofErr w:type="spellEnd"/>
      <w:r w:rsidR="00BA7384">
        <w:t xml:space="preserve"> cesta 58, </w:t>
      </w:r>
      <w:proofErr w:type="spellStart"/>
      <w:r w:rsidR="00BA7384">
        <w:t>MBS</w:t>
      </w:r>
      <w:proofErr w:type="spellEnd"/>
      <w:r w:rsidR="00BA7384">
        <w:t xml:space="preserve">: 080884844, </w:t>
      </w:r>
      <w:proofErr w:type="spellStart"/>
      <w:r w:rsidR="00BA7384">
        <w:t>OIB</w:t>
      </w:r>
      <w:proofErr w:type="spellEnd"/>
      <w:r w:rsidR="00BA7384">
        <w:t xml:space="preserve">: 86458826032, </w:t>
      </w:r>
      <w:r w:rsidR="00C52180">
        <w:t xml:space="preserve">dana </w:t>
      </w:r>
      <w:r w:rsidR="00BA7384">
        <w:t>20</w:t>
      </w:r>
      <w:r w:rsidR="003319F8">
        <w:t>. studenog</w:t>
      </w:r>
      <w:r w:rsidR="00C52180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C52180" w:rsidP="00A247C1" w:rsidR="00C5218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C52180" w:rsidP="007A31D3" w:rsidR="00C52180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734D9F">
        <w:rPr>
          <w:bCs/>
        </w:rPr>
        <w:t xml:space="preserve"> </w:t>
      </w:r>
      <w:r w:rsidR="00BA7384">
        <w:t xml:space="preserve">INTELEKT TOP j.d.o.o. za inovativnu elektroniku Zagreb, </w:t>
      </w:r>
      <w:proofErr w:type="spellStart"/>
      <w:r w:rsidR="00BA7384">
        <w:t>Buzinska</w:t>
      </w:r>
      <w:proofErr w:type="spellEnd"/>
      <w:r w:rsidR="00BA7384">
        <w:t xml:space="preserve"> cesta 58, </w:t>
      </w:r>
      <w:proofErr w:type="spellStart"/>
      <w:r w:rsidR="00BA7384">
        <w:t>MBS</w:t>
      </w:r>
      <w:proofErr w:type="spellEnd"/>
      <w:r w:rsidR="00BA7384">
        <w:t xml:space="preserve">: 080884844, </w:t>
      </w:r>
      <w:proofErr w:type="spellStart"/>
      <w:r w:rsidR="00BA7384">
        <w:t>OIB</w:t>
      </w:r>
      <w:proofErr w:type="spellEnd"/>
      <w:r w:rsidR="00BA7384">
        <w:t>: 86458826032</w:t>
      </w:r>
      <w:r w:rsidR="000432FB">
        <w:t>.</w:t>
      </w:r>
      <w:r w:rsidR="00734D9F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1C21C7">
        <w:t xml:space="preserve">Zoran </w:t>
      </w:r>
      <w:proofErr w:type="spellStart"/>
      <w:r w:rsidR="001C21C7">
        <w:t>Ostović</w:t>
      </w:r>
      <w:proofErr w:type="spellEnd"/>
      <w:r w:rsidR="001C21C7">
        <w:t xml:space="preserve">, </w:t>
      </w:r>
      <w:proofErr w:type="spellStart"/>
      <w:r w:rsidR="001C21C7">
        <w:t>OIB</w:t>
      </w:r>
      <w:proofErr w:type="spellEnd"/>
      <w:r w:rsidR="001C21C7">
        <w:t>: 14973076805, Velika Gorica, Šibenska 19.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4639FD">
        <w:t xml:space="preserve"> </w:t>
      </w:r>
      <w:r w:rsidR="00BA7384">
        <w:t xml:space="preserve">INTELEKT TOP j.d.o.o. za inovativnu elektroniku Zagreb, </w:t>
      </w:r>
      <w:proofErr w:type="spellStart"/>
      <w:r w:rsidR="00BA7384">
        <w:t>Buzinska</w:t>
      </w:r>
      <w:proofErr w:type="spellEnd"/>
      <w:r w:rsidR="00BA7384">
        <w:t xml:space="preserve"> cesta 58, </w:t>
      </w:r>
      <w:proofErr w:type="spellStart"/>
      <w:r w:rsidR="00BA7384">
        <w:t>MBS</w:t>
      </w:r>
      <w:proofErr w:type="spellEnd"/>
      <w:r w:rsidR="00BA7384">
        <w:t xml:space="preserve">: 080884844, </w:t>
      </w:r>
      <w:proofErr w:type="spellStart"/>
      <w:r w:rsidR="00BA7384">
        <w:t>OIB</w:t>
      </w:r>
      <w:proofErr w:type="spellEnd"/>
      <w:r w:rsidR="00BA7384">
        <w:t>: 86458826032</w:t>
      </w:r>
      <w:r w:rsidR="000432FB">
        <w:t>.</w:t>
      </w:r>
      <w:r w:rsidR="004639FD">
        <w:t xml:space="preserve"> </w:t>
      </w:r>
      <w:r w:rsidR="003319F8">
        <w:t xml:space="preserve"> 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4639FD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C52180" w:rsidP="00172559" w:rsidR="00C52180">
      <w:pPr>
        <w:pStyle w:val="Tijeloteksta"/>
        <w:ind w:left="360"/>
        <w:jc w:val="center"/>
        <w:rPr>
          <w:bCs/>
        </w:rPr>
      </w:pPr>
    </w:p>
    <w:p w:rsidRDefault="004639FD" w:rsidP="00172559" w:rsidR="004639FD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BA7384">
        <w:rPr>
          <w:bCs/>
        </w:rPr>
        <w:t>9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BA7384">
        <w:rPr>
          <w:bCs/>
        </w:rPr>
        <w:t>254</w:t>
      </w:r>
      <w:r w:rsidR="00486D78">
        <w:rPr>
          <w:bCs/>
        </w:rPr>
        <w:t xml:space="preserve"> od </w:t>
      </w:r>
      <w:r w:rsidR="00BA7384">
        <w:rPr>
          <w:bCs/>
        </w:rPr>
        <w:t>7.</w:t>
      </w:r>
      <w:r w:rsidR="00486D78">
        <w:rPr>
          <w:bCs/>
        </w:rPr>
        <w:t xml:space="preserve"> </w:t>
      </w:r>
      <w:r>
        <w:rPr>
          <w:bCs/>
        </w:rPr>
        <w:t>ožujka 2017. nad stečajnim dužnikom</w:t>
      </w:r>
      <w:r>
        <w:t xml:space="preserve"> </w:t>
      </w:r>
      <w:r w:rsidR="00BA7384">
        <w:t xml:space="preserve">INTELEKT TOP j.d.o.o. za inovativnu elektroniku Zagreb, </w:t>
      </w:r>
      <w:proofErr w:type="spellStart"/>
      <w:r w:rsidR="00BA7384">
        <w:t>Buzinska</w:t>
      </w:r>
      <w:proofErr w:type="spellEnd"/>
      <w:r w:rsidR="00BA7384">
        <w:t xml:space="preserve"> cesta 58, </w:t>
      </w:r>
      <w:proofErr w:type="spellStart"/>
      <w:r w:rsidR="00BA7384">
        <w:t>MBS</w:t>
      </w:r>
      <w:proofErr w:type="spellEnd"/>
      <w:r w:rsidR="00BA7384">
        <w:t xml:space="preserve">: 080884844, </w:t>
      </w:r>
      <w:proofErr w:type="spellStart"/>
      <w:r w:rsidR="00BA7384">
        <w:t>OIB</w:t>
      </w:r>
      <w:proofErr w:type="spellEnd"/>
      <w:r w:rsidR="00BA7384">
        <w:t>: 86458826032.</w:t>
      </w:r>
      <w:r w:rsidR="000432FB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86D78">
        <w:t>7</w:t>
      </w:r>
      <w:r w:rsidR="000432FB">
        <w:t>7</w:t>
      </w:r>
      <w:r w:rsidR="00BA7384">
        <w:t>8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BA7384">
        <w:t>8</w:t>
      </w:r>
      <w:r w:rsidR="003319F8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486D78">
        <w:t>7</w:t>
      </w:r>
      <w:r w:rsidR="000432FB">
        <w:t>7</w:t>
      </w:r>
      <w:r w:rsidR="00BA7384">
        <w:t>8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F438F">
        <w:t>1</w:t>
      </w:r>
      <w:r w:rsidR="000432FB">
        <w:t>7</w:t>
      </w:r>
      <w:r w:rsidR="003319F8">
        <w:t>. studenog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C21C7" w:rsidR="00996504">
      <w:pgSz w:code="9" w:h="16838" w:w="11906"/>
      <w:pgMar w:gutter="0" w:footer="709" w:header="709" w:left="1704" w:bottom="1560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432FB"/>
    <w:rsid w:val="000535EA"/>
    <w:rsid w:val="00077C9D"/>
    <w:rsid w:val="00091B4B"/>
    <w:rsid w:val="000D0569"/>
    <w:rsid w:val="000E762A"/>
    <w:rsid w:val="000F438F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21C7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319F8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39FD"/>
    <w:rsid w:val="0046632E"/>
    <w:rsid w:val="00476EB4"/>
    <w:rsid w:val="00482F57"/>
    <w:rsid w:val="00486D78"/>
    <w:rsid w:val="0048747B"/>
    <w:rsid w:val="00490010"/>
    <w:rsid w:val="004A6F2C"/>
    <w:rsid w:val="004B490A"/>
    <w:rsid w:val="004C3969"/>
    <w:rsid w:val="004C7AC4"/>
    <w:rsid w:val="004D4CC0"/>
    <w:rsid w:val="004D5A26"/>
    <w:rsid w:val="004E466C"/>
    <w:rsid w:val="004F5FE8"/>
    <w:rsid w:val="005058D7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34D9F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1F6B"/>
    <w:rsid w:val="009D2F35"/>
    <w:rsid w:val="009E3293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706CB"/>
    <w:rsid w:val="00B82540"/>
    <w:rsid w:val="00B95B20"/>
    <w:rsid w:val="00BA7384"/>
    <w:rsid w:val="00BE0AFD"/>
    <w:rsid w:val="00BE33FF"/>
    <w:rsid w:val="00C042E1"/>
    <w:rsid w:val="00C2016D"/>
    <w:rsid w:val="00C25CCE"/>
    <w:rsid w:val="00C33593"/>
    <w:rsid w:val="00C52180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33C3"/>
    <w:rsid w:val="00DE5F69"/>
    <w:rsid w:val="00E06819"/>
    <w:rsid w:val="00E23AF8"/>
    <w:rsid w:val="00E60C19"/>
    <w:rsid w:val="00E70E4B"/>
    <w:rsid w:val="00E83576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00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9001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9001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01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01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00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9001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9001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01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01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St-778/2017</izvorni_sadrzaj>
    <derivirana_varijabla naziv="DomainObject.Predmet.OznakaBroj_1">St-778/2017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INTELEKT TOP j.d.o.o. za inovativnu elektroniku</izvorni_sadrzaj>
    <derivirana_varijabla naziv="DomainObject.Predmet.ProtustrankaFormated_1">  INTELEKT TOP j.d.o.o. za inovativnu elektroniku</derivirana_varijabla>
  </DomainObject.Predmet.ProtustrankaFormated>
  <DomainObject.Predmet.ProtustrankaFormatedOIB>
    <izvorni_sadrzaj>  INTELEKT TOP j.d.o.o. za inovativnu elektroniku, OIB 86458826032</izvorni_sadrzaj>
    <derivirana_varijabla naziv="DomainObject.Predmet.ProtustrankaFormatedOIB_1">  INTELEKT TOP j.d.o.o. za inovativnu elektroniku, OIB 86458826032</derivirana_varijabla>
  </DomainObject.Predmet.ProtustrankaFormatedOIB>
  <DomainObject.Predmet.ProtustrankaFormatedWithAdress>
    <izvorni_sadrzaj> INTELEKT TOP j.d.o.o. za inovativnu elektroniku, Buzinska cesta 58 , 10000 Zagreb</izvorni_sadrzaj>
    <derivirana_varijabla naziv="DomainObject.Predmet.ProtustrankaFormatedWithAdress_1"> INTELEKT TOP j.d.o.o. za inovativnu elektroniku, Buzinska cesta 58 , 10000 Zagreb</derivirana_varijabla>
  </DomainObject.Predmet.ProtustrankaFormatedWithAdress>
  <DomainObject.Predmet.ProtustrankaFormatedWithAdressOIB>
    <izvorni_sadrzaj> INTELEKT TOP j.d.o.o. za inovativnu elektroniku, OIB 86458826032, Buzinska cesta 58 , 10000 Zagreb</izvorni_sadrzaj>
    <derivirana_varijabla naziv="DomainObject.Predmet.ProtustrankaFormatedWithAdressOIB_1"> INTELEKT TOP j.d.o.o. za inovativnu elektroniku, OIB 86458826032, Buzinska cesta 58 , 10000 Zagreb</derivirana_varijabla>
  </DomainObject.Predmet.ProtustrankaFormatedWithAdressOIB>
  <DomainObject.Predmet.ProtustrankaWithAdress>
    <izvorni_sadrzaj>INTELEKT TOP j.d.o.o. za inovativnu elektroniku Buzinska cesta 58 , 10000 Zagreb</izvorni_sadrzaj>
    <derivirana_varijabla naziv="DomainObject.Predmet.ProtustrankaWithAdress_1">INTELEKT TOP j.d.o.o. za inovativnu elektroniku Buzinska cesta 58 , 10000 Zagreb</derivirana_varijabla>
  </DomainObject.Predmet.ProtustrankaWithAdress>
  <DomainObject.Predmet.ProtustrankaWithAdressOIB>
    <izvorni_sadrzaj>INTELEKT TOP j.d.o.o. za inovativnu elektroniku, OIB 86458826032, Buzinska cesta 58 , 10000 Zagreb</izvorni_sadrzaj>
    <derivirana_varijabla naziv="DomainObject.Predmet.ProtustrankaWithAdressOIB_1">INTELEKT TOP j.d.o.o. za inovativnu elektroniku, OIB 86458826032, Buzinska cesta 58 , 10000 Zagreb</derivirana_varijabla>
  </DomainObject.Predmet.ProtustrankaWithAdressOIB>
  <DomainObject.Predmet.ProtustrankaNazivFormated>
    <izvorni_sadrzaj>INTELEKT TOP j.d.o.o. za inovativnu elektroniku</izvorni_sadrzaj>
    <derivirana_varijabla naziv="DomainObject.Predmet.ProtustrankaNazivFormated_1">INTELEKT TOP j.d.o.o. za inovativnu elektroniku</derivirana_varijabla>
  </DomainObject.Predmet.ProtustrankaNazivFormated>
  <DomainObject.Predmet.ProtustrankaNazivFormatedOIB>
    <izvorni_sadrzaj>INTELEKT TOP j.d.o.o. za inovativnu elektroniku, OIB 86458826032</izvorni_sadrzaj>
    <derivirana_varijabla naziv="DomainObject.Predmet.ProtustrankaNazivFormatedOIB_1">INTELEKT TOP j.d.o.o. za inovativnu elektroniku, OIB 86458826032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INTELEKT TOP j.d.o.o. za inovativnu elektroniku</item>
    </izvorni_sadrzaj>
    <derivirana_varijabla naziv="DomainObject.Predmet.ProtuStrankaListFormated_1">
      <item>INTELEKT TOP j.d.o.o. za inovativnu elektroniku</item>
    </derivirana_varijabla>
  </DomainObject.Predmet.ProtuStrankaListFormated>
  <DomainObject.Predmet.ProtuStrankaListFormatedOIB>
    <izvorni_sadrzaj>
      <item>INTELEKT TOP j.d.o.o. za inovativnu elektroniku, OIB 86458826032</item>
    </izvorni_sadrzaj>
    <derivirana_varijabla naziv="DomainObject.Predmet.ProtuStrankaListFormatedOIB_1">
      <item>INTELEKT TOP j.d.o.o. za inovativnu elektroniku, OIB 86458826032</item>
    </derivirana_varijabla>
  </DomainObject.Predmet.ProtuStrankaListFormatedOIB>
  <DomainObject.Predmet.ProtuStrankaListFormatedWithAdress>
    <izvorni_sadrzaj>
      <item>INTELEKT TOP j.d.o.o. za inovativnu elektroniku, Buzinska cesta 58 , 10000 Zagreb</item>
    </izvorni_sadrzaj>
    <derivirana_varijabla naziv="DomainObject.Predmet.ProtuStrankaListFormatedWithAdress_1">
      <item>INTELEKT TOP j.d.o.o. za inovativnu elektroniku, Buzinska cesta 58 , 10000 Zagreb</item>
    </derivirana_varijabla>
  </DomainObject.Predmet.ProtuStrankaListFormatedWithAdress>
  <DomainObject.Predmet.ProtuStrankaListFormatedWithAdressOIB>
    <izvorni_sadrzaj>
      <item>INTELEKT TOP j.d.o.o. za inovativnu elektroniku, OIB 86458826032, Buzinska cesta 58 , 10000 Zagreb</item>
    </izvorni_sadrzaj>
    <derivirana_varijabla naziv="DomainObject.Predmet.ProtuStrankaListFormatedWithAdressOIB_1">
      <item>INTELEKT TOP j.d.o.o. za inovativnu elektroniku, OIB 86458826032, Buzinska cesta 58 , 10000 Zagreb</item>
    </derivirana_varijabla>
  </DomainObject.Predmet.ProtuStrankaListFormatedWithAdressOIB>
  <DomainObject.Predmet.ProtuStrankaListNazivFormated>
    <izvorni_sadrzaj>
      <item>INTELEKT TOP j.d.o.o. za inovativnu elektroniku</item>
    </izvorni_sadrzaj>
    <derivirana_varijabla naziv="DomainObject.Predmet.ProtuStrankaListNazivFormated_1">
      <item>INTELEKT TOP j.d.o.o. za inovativnu elektroniku</item>
    </derivirana_varijabla>
  </DomainObject.Predmet.ProtuStrankaListNazivFormated>
  <DomainObject.Predmet.ProtuStrankaListNazivFormatedOIB>
    <izvorni_sadrzaj>
      <item>INTELEKT TOP j.d.o.o. za inovativnu elektroniku, OIB 86458826032</item>
    </izvorni_sadrzaj>
    <derivirana_varijabla naziv="DomainObject.Predmet.ProtuStrankaListNazivFormatedOIB_1">
      <item>INTELEKT TOP j.d.o.o. za inovativnu elektroniku, OIB 86458826032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INTELEKT TOP j.d.o.o. za inovativnu elektroniku</izvorni_sadrzaj>
    <derivirana_varijabla naziv="DomainObject.Predmet.ProtustrankaIDrugi_1">INTELEKT TOP j.d.o.o. za inovativnu elektroniku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INTELEKT TOP j.d.o.o. za inovativnu elektroniku, OIB 86458826032, Buzinska cesta 58 , 10000 Zagreb</izvorni_sadrzaj>
    <derivirana_varijabla naziv="DomainObject.Predmet.ProtustrankaIDrugiAdressOIB_1">INTELEKT TOP j.d.o.o. za inovativnu elektroniku, OIB 86458826032, Buzinska cesta 58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INTELEKT TOP j.d.o.o. za inovativnu elektroniku</item>
      <item>FINA Regionalni centar Zagreb</item>
    </izvorni_sadrzaj>
    <derivirana_varijabla naziv="DomainObject.Predmet.SudioniciListNaziv_1">
      <item>INTELEKT TOP j.d.o.o. za inovativnu elektroniku</item>
      <item>FINA Regionalni centar Zagreb</item>
    </derivirana_varijabla>
  </DomainObject.Predmet.SudioniciListNaziv>
  <DomainObject.Predmet.SudioniciListAdressOIB>
    <izvorni_sadrzaj>
      <item>INTELEKT TOP j.d.o.o. za inovativnu elektroniku, OIB 86458826032, Buzinska cesta 58 ,10000 Zagreb</item>
      <item>FINA Regionalni centar Zagreb, OIB 85821130368, Trg svibanjskih žrtava 1995. br. 1,10000 Zagreb</item>
    </izvorni_sadrzaj>
    <derivirana_varijabla naziv="DomainObject.Predmet.SudioniciListAdressOIB_1">
      <item>INTELEKT TOP j.d.o.o. za inovativnu elektroniku, OIB 86458826032, Buzinska cesta 58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86458826032</item>
      <item>, OIB 85821130368</item>
    </izvorni_sadrzaj>
    <derivirana_varijabla naziv="DomainObject.Predmet.SudioniciListNazivOIB_1">
      <item>, OIB 86458826032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D204C1-CD6C-47DC-84E4-F2E5B3FAE8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3177</properties:Characters>
  <properties:Lines>93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2017-11-20T08:19:00Z</dcterms:created>
  <dc:creator>Korisnik</dc:creator>
  <cp:lastModifiedBy>Ljiljana Floršić</cp:lastModifiedBy>
  <cp:lastPrinted>2017-11-20T08:25:00Z</cp:lastPrinted>
  <dcterms:modified xmlns:xsi="http://www.w3.org/2001/XMLSchema-instance" xsi:type="dcterms:W3CDTF">2017-11-20T08:26:00Z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