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7bab" w14:paraId="fb97bab" w:rsidRDefault="00952AD6" w:rsidP="001D7C1D" w:rsidR="001D7C1D" w:rsidRPr="00D5549F">
      <w:pPr>
        <w15:collapsed w:val="false"/>
        <w:rPr>
          <w:noProof/>
          <w:lang w:eastAsia="hr-HR"/>
        </w:rPr>
      </w:pPr>
      <w:bookmarkStart w:name="_GoBack" w:id="0"/>
      <w:bookmarkEnd w:id="0"/>
      <w:r w:rsidRPr="00D5549F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D5549F">
      <w:r w:rsidRPr="00D5549F">
        <w:t>REPUBLIKA HRVATSKA</w:t>
      </w:r>
    </w:p>
    <w:p w:rsidRDefault="001D7C1D" w:rsidP="001D7C1D" w:rsidR="001D7C1D" w:rsidRPr="00D5549F">
      <w:r w:rsidRPr="00D5549F">
        <w:t>TRGOVAČKI SUD U ZAGREBU</w:t>
      </w:r>
    </w:p>
    <w:p w:rsidRDefault="001D7C1D" w:rsidP="001D7C1D" w:rsidR="005C35E5" w:rsidRPr="00D5549F">
      <w:r w:rsidRPr="00D5549F">
        <w:t>Zagreb, Amruševa 2/II</w:t>
      </w:r>
    </w:p>
    <w:p w:rsidRDefault="001D7C1D" w:rsidP="002C7B2D" w:rsidR="002C7B2D" w:rsidRPr="00D5549F">
      <w:r w:rsidRPr="00D5549F">
        <w:t xml:space="preserve">     </w:t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="00E22224" w:rsidRPr="00D5549F">
        <w:tab/>
      </w:r>
      <w:r w:rsidR="00E22224" w:rsidRPr="00D5549F">
        <w:tab/>
      </w:r>
      <w:r w:rsidR="00E22224" w:rsidRPr="00D5549F">
        <w:tab/>
      </w:r>
    </w:p>
    <w:p w:rsidRDefault="00E3002E" w:rsidP="005C35E5" w:rsidR="00E3002E" w:rsidRPr="00D5549F">
      <w:pPr>
        <w:jc w:val="right"/>
      </w:pPr>
    </w:p>
    <w:p w:rsidRDefault="005C35E5" w:rsidP="00494008" w:rsidR="005C35E5" w:rsidRPr="00D5549F">
      <w:pPr>
        <w:jc w:val="center"/>
      </w:pPr>
    </w:p>
    <w:p w:rsidRDefault="00494008" w:rsidP="00494008" w:rsidR="001D7C1D" w:rsidRPr="00D5549F">
      <w:pPr>
        <w:jc w:val="center"/>
      </w:pPr>
      <w:r w:rsidRPr="00D5549F">
        <w:t>R E P U B L I K A   H R V A T S K A</w:t>
      </w:r>
    </w:p>
    <w:p w:rsidRDefault="006E687C" w:rsidP="006E687C" w:rsidR="006E687C" w:rsidRPr="00D5549F">
      <w:pPr>
        <w:ind w:left="2880"/>
      </w:pPr>
      <w:r w:rsidRPr="00D5549F">
        <w:t xml:space="preserve">              Z A K LJ U Č A K</w:t>
      </w:r>
    </w:p>
    <w:p w:rsidRDefault="006E687C" w:rsidP="001D7C1D" w:rsidR="006E687C" w:rsidRPr="00D5549F">
      <w:pPr>
        <w:ind w:firstLine="708"/>
        <w:jc w:val="both"/>
      </w:pPr>
    </w:p>
    <w:p w:rsidRDefault="002242D8" w:rsidP="002242D8" w:rsidR="002242D8" w:rsidRPr="00D5549F">
      <w:pPr>
        <w:jc w:val="both"/>
      </w:pPr>
      <w:r w:rsidRPr="00D5549F">
        <w:t xml:space="preserve">Trgovački sud u Zagrebu, po sucu Nikoli Ribarić, u predstečajnom postupku u povodu prijedloga dužnika BIO PHARM VET d.o.o., Zagreb (Grad Zagreb), Medvedgradska 1/c, OIB: 59417050556, dana </w:t>
      </w:r>
      <w:r w:rsidR="00D5549F">
        <w:t>10</w:t>
      </w:r>
      <w:r w:rsidRPr="00D5549F">
        <w:t xml:space="preserve">. srpnja 2019. godine, </w:t>
      </w:r>
    </w:p>
    <w:p w:rsidRDefault="00802B4E" w:rsidP="006E687C" w:rsidR="00802B4E" w:rsidRPr="00D5549F">
      <w:pPr>
        <w:jc w:val="center"/>
      </w:pPr>
    </w:p>
    <w:p w:rsidRDefault="00376B1C" w:rsidP="006E687C" w:rsidR="00376B1C" w:rsidRPr="00D5549F">
      <w:pPr>
        <w:jc w:val="center"/>
      </w:pPr>
    </w:p>
    <w:p w:rsidRDefault="006E687C" w:rsidP="006E687C" w:rsidR="00952AD6" w:rsidRPr="00D5549F">
      <w:pPr>
        <w:jc w:val="center"/>
        <w:rPr>
          <w:b/>
        </w:rPr>
      </w:pPr>
      <w:r w:rsidRPr="00D5549F">
        <w:t>z a k lj u č i o  j e</w:t>
      </w:r>
    </w:p>
    <w:p w:rsidRDefault="0042407B" w:rsidP="0042407B" w:rsidR="0042407B" w:rsidRPr="00D5549F">
      <w:pPr>
        <w:jc w:val="center"/>
        <w:rPr>
          <w:b/>
        </w:rPr>
      </w:pPr>
    </w:p>
    <w:p w:rsidRDefault="00850C98" w:rsidP="00290051" w:rsidR="009648A2" w:rsidRPr="00D5549F">
      <w:pPr>
        <w:ind w:firstLine="708"/>
        <w:jc w:val="both"/>
      </w:pPr>
      <w:r w:rsidRPr="00D5549F">
        <w:t xml:space="preserve">Ročište za glasovanje o planu restrukturiranja </w:t>
      </w:r>
      <w:r w:rsidR="0017606F" w:rsidRPr="00D5549F">
        <w:t xml:space="preserve">dužnika </w:t>
      </w:r>
      <w:r w:rsidR="002242D8" w:rsidRPr="00D5549F">
        <w:t>BIO PHARM VET d.o.o., Zagreb (Grad Zagreb), Medvedgradska 1/c, OIB: 59417050556,</w:t>
      </w:r>
      <w:r w:rsidR="0017606F" w:rsidRPr="00D5549F">
        <w:t xml:space="preserve"> </w:t>
      </w:r>
      <w:r w:rsidRPr="00D5549F">
        <w:t>određuje se za dan</w:t>
      </w:r>
      <w:r w:rsidR="00427F7A" w:rsidRPr="00D5549F">
        <w:t>:</w:t>
      </w:r>
    </w:p>
    <w:p w:rsidRDefault="005C35E5" w:rsidP="00290051" w:rsidR="005C35E5" w:rsidRPr="00D5549F">
      <w:pPr>
        <w:ind w:firstLine="708"/>
        <w:jc w:val="both"/>
      </w:pPr>
    </w:p>
    <w:p w:rsidRDefault="005A2F1D" w:rsidP="00376B1C" w:rsidR="00376B1C" w:rsidRPr="00D5549F">
      <w:pPr>
        <w:ind w:firstLine="372" w:left="708"/>
        <w:jc w:val="center"/>
        <w:rPr>
          <w:b/>
        </w:rPr>
      </w:pPr>
      <w:r w:rsidRPr="00D5549F">
        <w:rPr>
          <w:b/>
        </w:rPr>
        <w:t>19</w:t>
      </w:r>
      <w:r w:rsidR="00040AC6" w:rsidRPr="00D5549F">
        <w:rPr>
          <w:b/>
        </w:rPr>
        <w:t>.</w:t>
      </w:r>
      <w:r w:rsidRPr="00D5549F">
        <w:rPr>
          <w:b/>
        </w:rPr>
        <w:t xml:space="preserve"> srpnja</w:t>
      </w:r>
      <w:r w:rsidR="00040AC6" w:rsidRPr="00D5549F">
        <w:rPr>
          <w:b/>
        </w:rPr>
        <w:t xml:space="preserve"> 201</w:t>
      </w:r>
      <w:r w:rsidRPr="00D5549F">
        <w:rPr>
          <w:b/>
        </w:rPr>
        <w:t>9</w:t>
      </w:r>
      <w:r w:rsidR="00040AC6" w:rsidRPr="00D5549F">
        <w:t xml:space="preserve">. </w:t>
      </w:r>
      <w:r w:rsidR="002730D8" w:rsidRPr="00D5549F">
        <w:rPr>
          <w:b/>
        </w:rPr>
        <w:t xml:space="preserve"> u </w:t>
      </w:r>
      <w:r w:rsidR="002C7B2D" w:rsidRPr="00D5549F">
        <w:rPr>
          <w:b/>
        </w:rPr>
        <w:t>1</w:t>
      </w:r>
      <w:r w:rsidR="00207728" w:rsidRPr="00D5549F">
        <w:rPr>
          <w:b/>
        </w:rPr>
        <w:t>0</w:t>
      </w:r>
      <w:r w:rsidR="002C7B2D" w:rsidRPr="00D5549F">
        <w:rPr>
          <w:b/>
        </w:rPr>
        <w:t>,</w:t>
      </w:r>
      <w:r w:rsidRPr="00D5549F">
        <w:rPr>
          <w:b/>
        </w:rPr>
        <w:t>45</w:t>
      </w:r>
      <w:r w:rsidR="002730D8" w:rsidRPr="00D5549F">
        <w:rPr>
          <w:b/>
        </w:rPr>
        <w:t xml:space="preserve"> sati</w:t>
      </w:r>
    </w:p>
    <w:p w:rsidRDefault="00376B1C" w:rsidP="00376B1C" w:rsidR="00376B1C" w:rsidRPr="00D5549F">
      <w:pPr>
        <w:jc w:val="both"/>
      </w:pPr>
    </w:p>
    <w:p w:rsidRDefault="002730D8" w:rsidP="00D5549F" w:rsidR="002730D8" w:rsidRPr="00D5549F">
      <w:pPr>
        <w:jc w:val="both"/>
      </w:pPr>
      <w:r w:rsidRPr="00D5549F">
        <w:t>u zgradi Trgovačkog suda u Zagrebu, Petrinjska 8, so</w:t>
      </w:r>
      <w:r w:rsidR="00D5549F">
        <w:t xml:space="preserve">ba broj 96/II  (mala dvorana)  </w:t>
      </w:r>
      <w:r w:rsidR="005C554A" w:rsidRPr="00D5549F">
        <w:t>na koje se ročište  objavom ovog zaključka na e-oglasna ploča suda pozivaju</w:t>
      </w:r>
      <w:r w:rsidRPr="00D5549F">
        <w:t>:</w:t>
      </w:r>
    </w:p>
    <w:p w:rsidRDefault="0017606F" w:rsidP="005C554A" w:rsidR="0017606F" w:rsidRPr="00D5549F">
      <w:pPr>
        <w:ind w:firstLine="372"/>
        <w:jc w:val="both"/>
      </w:pPr>
    </w:p>
    <w:p w:rsidRDefault="002730D8" w:rsidP="002730D8" w:rsidR="002730D8" w:rsidRPr="00D5549F">
      <w:pPr>
        <w:ind w:left="705"/>
      </w:pPr>
      <w:r w:rsidRPr="00D5549F">
        <w:t>-</w:t>
      </w:r>
      <w:r w:rsidR="00376B1C" w:rsidRPr="00D5549F">
        <w:t xml:space="preserve"> </w:t>
      </w:r>
      <w:r w:rsidRPr="00D5549F">
        <w:t>dužnik na adresu</w:t>
      </w:r>
    </w:p>
    <w:p w:rsidRDefault="00D0065F" w:rsidP="002730D8" w:rsidR="00EA6CDB" w:rsidRPr="00D5549F">
      <w:pPr>
        <w:ind w:left="705"/>
      </w:pPr>
      <w:r w:rsidRPr="00D5549F">
        <w:t>-</w:t>
      </w:r>
      <w:r w:rsidR="00376B1C" w:rsidRPr="00D5549F">
        <w:t xml:space="preserve"> </w:t>
      </w:r>
      <w:r w:rsidR="00EA6CDB" w:rsidRPr="00D5549F">
        <w:t xml:space="preserve">punomoćnik </w:t>
      </w:r>
      <w:r w:rsidR="00096172" w:rsidRPr="00D5549F">
        <w:t>Davor Palatinuš</w:t>
      </w:r>
    </w:p>
    <w:p w:rsidRDefault="002730D8" w:rsidP="00096172" w:rsidR="002730D8" w:rsidRPr="00D5549F">
      <w:pPr>
        <w:ind w:left="705"/>
      </w:pPr>
      <w:r w:rsidRPr="00D5549F">
        <w:t>-</w:t>
      </w:r>
      <w:r w:rsidR="00376B1C" w:rsidRPr="00D5549F">
        <w:t xml:space="preserve"> </w:t>
      </w:r>
      <w:r w:rsidRPr="00D5549F">
        <w:t xml:space="preserve">zz dužnika </w:t>
      </w:r>
      <w:r w:rsidR="00096172" w:rsidRPr="00D5549F">
        <w:t xml:space="preserve">Mladen Orešić, Zagreb, Medvedgradska 1/C  </w:t>
      </w:r>
    </w:p>
    <w:p w:rsidRDefault="002730D8" w:rsidP="00802055" w:rsidR="004039F9" w:rsidRPr="00D5549F">
      <w:pPr>
        <w:ind w:left="705"/>
      </w:pPr>
      <w:r w:rsidRPr="00D5549F">
        <w:t>-</w:t>
      </w:r>
      <w:r w:rsidR="00376B1C" w:rsidRPr="00D5549F">
        <w:t xml:space="preserve"> </w:t>
      </w:r>
      <w:r w:rsidRPr="00D5549F">
        <w:t>povjeren</w:t>
      </w:r>
      <w:r w:rsidR="005C554A" w:rsidRPr="00D5549F">
        <w:t>i</w:t>
      </w:r>
      <w:r w:rsidRPr="00D5549F">
        <w:t>k</w:t>
      </w:r>
      <w:r w:rsidR="00E65341" w:rsidRPr="00D5549F">
        <w:t xml:space="preserve"> </w:t>
      </w:r>
    </w:p>
    <w:p w:rsidRDefault="002730D8" w:rsidP="005C554A" w:rsidR="005C554A" w:rsidRPr="00D5549F">
      <w:pPr>
        <w:jc w:val="both"/>
      </w:pPr>
      <w:r w:rsidRPr="00D5549F">
        <w:tab/>
        <w:t>-</w:t>
      </w:r>
      <w:r w:rsidR="005C554A" w:rsidRPr="00D5549F">
        <w:t>vjerovnici dužnika navedeni u popisu vjerovnika i prava glasa koja im pripadaju (članak 57. Stečajnog zakona</w:t>
      </w:r>
      <w:r w:rsidR="00290051" w:rsidRPr="00D5549F">
        <w:t xml:space="preserve">, </w:t>
      </w:r>
      <w:r w:rsidR="005C554A" w:rsidRPr="00D5549F">
        <w:t>N.N.br. 71/15, dalje: SZ), koji popis je javno objavljen na e-oglasnoj ploči Trgovačkog suda</w:t>
      </w:r>
    </w:p>
    <w:p w:rsidRDefault="002730D8" w:rsidP="005C554A" w:rsidR="002730D8" w:rsidRPr="00D5549F">
      <w:pPr>
        <w:jc w:val="both"/>
      </w:pPr>
      <w:r w:rsidRPr="00D5549F">
        <w:t xml:space="preserve"> </w:t>
      </w:r>
    </w:p>
    <w:p w:rsidRDefault="009648A2" w:rsidP="009648A2" w:rsidR="009648A2" w:rsidRPr="00D5549F">
      <w:pPr>
        <w:jc w:val="both"/>
      </w:pPr>
    </w:p>
    <w:p w:rsidRDefault="00D47B9A" w:rsidP="00D47B9A" w:rsidR="00D47B9A" w:rsidRPr="00D5549F">
      <w:pPr>
        <w:ind w:firstLine="360"/>
        <w:jc w:val="both"/>
      </w:pPr>
      <w:r w:rsidRPr="00D5549F">
        <w:tab/>
      </w:r>
      <w:r w:rsidR="00802055" w:rsidRPr="00D5549F">
        <w:rPr>
          <w:b/>
        </w:rPr>
        <w:t>N</w:t>
      </w:r>
      <w:r w:rsidRPr="00D5549F">
        <w:rPr>
          <w:b/>
        </w:rPr>
        <w:t>apomena</w:t>
      </w:r>
      <w:r w:rsidRPr="00D5549F">
        <w:t>:</w:t>
      </w:r>
    </w:p>
    <w:p w:rsidRDefault="00D47B9A" w:rsidP="00D47B9A" w:rsidR="009519C9" w:rsidRPr="00D5549F">
      <w:pPr>
        <w:ind w:firstLine="708"/>
        <w:jc w:val="both"/>
      </w:pPr>
      <w:r w:rsidRPr="00D5549F">
        <w:t>-</w:t>
      </w:r>
      <w:r w:rsidR="00802055" w:rsidRPr="00D5549F">
        <w:t xml:space="preserve"> </w:t>
      </w:r>
      <w:r w:rsidR="00E30BD5" w:rsidRPr="00D5549F">
        <w:t xml:space="preserve">vjerovnici </w:t>
      </w:r>
      <w:r w:rsidR="009519C9" w:rsidRPr="00D5549F">
        <w:t xml:space="preserve">dužnika </w:t>
      </w:r>
      <w:r w:rsidR="00E30BD5" w:rsidRPr="00D5549F">
        <w:t>na</w:t>
      </w:r>
      <w:r w:rsidR="00EC32DC" w:rsidRPr="00D5549F">
        <w:t xml:space="preserve">vedeni u </w:t>
      </w:r>
      <w:r w:rsidR="00E30BD5" w:rsidRPr="00D5549F">
        <w:t>popisu vjerovnika i prava glasa koja im pripadaju</w:t>
      </w:r>
      <w:r w:rsidR="001445A9" w:rsidRPr="00D5549F">
        <w:t xml:space="preserve"> </w:t>
      </w:r>
      <w:r w:rsidR="0017606F" w:rsidRPr="00D5549F">
        <w:t xml:space="preserve">mogu do </w:t>
      </w:r>
      <w:r w:rsidR="00DC795F" w:rsidRPr="00D5549F">
        <w:t xml:space="preserve">ročišta </w:t>
      </w:r>
      <w:r w:rsidR="00EC32DC" w:rsidRPr="00D5549F">
        <w:t>za glasovanje</w:t>
      </w:r>
      <w:r w:rsidR="0017606F" w:rsidRPr="00D5549F">
        <w:t>, pozivom na gornji broj spisa</w:t>
      </w:r>
      <w:r w:rsidR="001251F9" w:rsidRPr="00D5549F">
        <w:t>,</w:t>
      </w:r>
      <w:r w:rsidR="0017606F" w:rsidRPr="00D5549F">
        <w:t xml:space="preserve"> </w:t>
      </w:r>
      <w:r w:rsidR="00DC795F" w:rsidRPr="00D5549F">
        <w:t>dostaviti sudu popunjeni obrazac za glasovanje (obrazac br.11.)</w:t>
      </w:r>
      <w:r w:rsidR="00E15C0B" w:rsidRPr="00D5549F">
        <w:t xml:space="preserve">, </w:t>
      </w:r>
      <w:r w:rsidR="00DC795F" w:rsidRPr="00D5549F">
        <w:t xml:space="preserve"> propisan </w:t>
      </w:r>
      <w:r w:rsidR="00871FF4" w:rsidRPr="00D5549F">
        <w:t xml:space="preserve">Pravilnikom </w:t>
      </w:r>
      <w:r w:rsidR="00EC32DC" w:rsidRPr="00D5549F">
        <w:t xml:space="preserve">o sadržaju i </w:t>
      </w:r>
      <w:r w:rsidR="009519C9" w:rsidRPr="00D5549F">
        <w:t>obliku obrazaca na kojima se podnose podnesci u predstečajnom i stečajnom postupku (N.N.br, 197/15</w:t>
      </w:r>
      <w:r w:rsidR="00C678F0" w:rsidRPr="00D5549F">
        <w:t>, 104/17</w:t>
      </w:r>
      <w:r w:rsidR="009519C9" w:rsidRPr="00D5549F">
        <w:t>)</w:t>
      </w:r>
      <w:r w:rsidR="00CA6224" w:rsidRPr="00D5549F">
        <w:t>.</w:t>
      </w:r>
      <w:r w:rsidR="00CA6224" w:rsidRPr="00D5549F">
        <w:rPr>
          <w:color w:val="484848"/>
        </w:rPr>
        <w:t xml:space="preserve"> </w:t>
      </w:r>
      <w:r w:rsidR="00CA6224" w:rsidRPr="00D5549F">
        <w:t>Ako je vjerovnik pravna osoba, uz obrazac mora biti priložen dokaz da ga je potpisala ovlaštena osoba.</w:t>
      </w:r>
    </w:p>
    <w:p w:rsidRDefault="00D47B9A" w:rsidP="00D47B9A" w:rsidR="00465B4F" w:rsidRPr="00D5549F">
      <w:pPr>
        <w:ind w:firstLine="708"/>
        <w:jc w:val="both"/>
      </w:pPr>
      <w:r w:rsidRPr="00D5549F">
        <w:t>-</w:t>
      </w:r>
      <w:r w:rsidR="00802055" w:rsidRPr="00D5549F">
        <w:t xml:space="preserve"> </w:t>
      </w:r>
      <w:r w:rsidRPr="00D5549F">
        <w:t>ako v</w:t>
      </w:r>
      <w:r w:rsidR="00465B4F" w:rsidRPr="00D5549F">
        <w:t>jerovnici  do početka ročišta za glasovanje ne dostave obrazac za glasovanje ili dostave obrazac iz kojeg se ne može nedvojbeno utvrditi</w:t>
      </w:r>
      <w:r w:rsidR="008354D0" w:rsidRPr="00D5549F">
        <w:t xml:space="preserve"> </w:t>
      </w:r>
      <w:r w:rsidR="00465B4F" w:rsidRPr="00D5549F">
        <w:t xml:space="preserve">kako su glasovali, smatrat će se da su glasovali protiv plana restrukturiranja </w:t>
      </w:r>
    </w:p>
    <w:p w:rsidRDefault="00465B4F" w:rsidP="00952AD6" w:rsidR="005C35E5" w:rsidRPr="00D5549F">
      <w:pPr>
        <w:ind w:firstLine="708"/>
        <w:jc w:val="both"/>
      </w:pPr>
      <w:r w:rsidRPr="00D5549F">
        <w:lastRenderedPageBreak/>
        <w:t>-</w:t>
      </w:r>
      <w:r w:rsidR="00802055" w:rsidRPr="00D5549F">
        <w:t xml:space="preserve"> </w:t>
      </w:r>
      <w:r w:rsidRPr="00D5549F">
        <w:t xml:space="preserve">ako vjerovnici </w:t>
      </w:r>
      <w:r w:rsidR="008354D0" w:rsidRPr="00D5549F">
        <w:t xml:space="preserve">s pravom glasa </w:t>
      </w:r>
      <w:r w:rsidRPr="00D5549F">
        <w:t>nazočni na ročištu za gl</w:t>
      </w:r>
      <w:r w:rsidR="008354D0" w:rsidRPr="00D5549F">
        <w:t>a</w:t>
      </w:r>
      <w:r w:rsidRPr="00D5549F">
        <w:t xml:space="preserve">sovanje  </w:t>
      </w:r>
      <w:r w:rsidR="008354D0" w:rsidRPr="00D5549F">
        <w:t>ne glasuju ni na tom ročištu, smatrat će se da su glasoval</w:t>
      </w:r>
      <w:r w:rsidR="00B33305" w:rsidRPr="00D5549F">
        <w:t>i protiv plana restrukturiranja</w:t>
      </w:r>
    </w:p>
    <w:p w:rsidRDefault="00B33305" w:rsidP="00952AD6" w:rsidR="00B33305" w:rsidRPr="00D5549F">
      <w:pPr>
        <w:ind w:firstLine="708"/>
        <w:jc w:val="both"/>
      </w:pPr>
      <w:r w:rsidRPr="00D5549F">
        <w:t>-</w:t>
      </w:r>
      <w:r w:rsidRPr="00D5549F">
        <w:rPr>
          <w:color w:val="484848"/>
        </w:rPr>
        <w:t xml:space="preserve"> </w:t>
      </w:r>
      <w:r w:rsidRPr="00D5549F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D5549F">
        <w:t>.</w:t>
      </w:r>
    </w:p>
    <w:p w:rsidRDefault="00B33305" w:rsidP="00952AD6" w:rsidR="00B33305" w:rsidRPr="00D5549F">
      <w:pPr>
        <w:ind w:firstLine="708"/>
        <w:jc w:val="both"/>
        <w:rPr>
          <w:b/>
          <w:i/>
        </w:rPr>
      </w:pPr>
    </w:p>
    <w:p w:rsidRDefault="00952AD6" w:rsidP="001251F9" w:rsidR="00952AD6" w:rsidRPr="00D5549F">
      <w:pPr>
        <w:jc w:val="center"/>
      </w:pPr>
    </w:p>
    <w:p w:rsidRDefault="0042407B" w:rsidP="001251F9" w:rsidR="0042407B" w:rsidRPr="00D5549F">
      <w:pPr>
        <w:jc w:val="center"/>
      </w:pPr>
      <w:r w:rsidRPr="00D5549F">
        <w:t>Obrazloženje</w:t>
      </w:r>
    </w:p>
    <w:p w:rsidRDefault="0042407B" w:rsidP="0042407B" w:rsidR="0042407B" w:rsidRPr="00D5549F">
      <w:pPr>
        <w:pStyle w:val="Tijeloteksta"/>
        <w:jc w:val="center"/>
      </w:pPr>
    </w:p>
    <w:p w:rsidRDefault="008354D0" w:rsidP="00A628FE" w:rsidR="00A628FE" w:rsidRPr="00D5549F">
      <w:pPr>
        <w:ind w:firstLine="708"/>
        <w:jc w:val="both"/>
      </w:pPr>
      <w:r w:rsidRPr="00D5549F">
        <w:t>Ročište za glasovanje o planu restrukturiranja određeno je</w:t>
      </w:r>
      <w:r w:rsidR="00A628FE" w:rsidRPr="00D5549F">
        <w:t xml:space="preserve"> </w:t>
      </w:r>
      <w:r w:rsidRPr="00D5549F">
        <w:t>temelje</w:t>
      </w:r>
      <w:r w:rsidR="0076488F" w:rsidRPr="00D5549F">
        <w:t>m</w:t>
      </w:r>
      <w:r w:rsidRPr="00D5549F">
        <w:t xml:space="preserve"> članka </w:t>
      </w:r>
      <w:r w:rsidR="00A628FE" w:rsidRPr="00D5549F">
        <w:t>55. S</w:t>
      </w:r>
      <w:r w:rsidR="001D7C1D" w:rsidRPr="00D5549F">
        <w:t>Z</w:t>
      </w:r>
      <w:r w:rsidR="00A628FE" w:rsidRPr="00D5549F">
        <w:t>-a.</w:t>
      </w:r>
    </w:p>
    <w:p w:rsidRDefault="00A628FE" w:rsidP="00A628FE" w:rsidR="00A628FE" w:rsidRPr="00D5549F">
      <w:pPr>
        <w:ind w:firstLine="708"/>
        <w:jc w:val="both"/>
      </w:pPr>
    </w:p>
    <w:p w:rsidRDefault="00677248" w:rsidP="00A628FE" w:rsidR="00677248" w:rsidRPr="00D5549F">
      <w:pPr>
        <w:ind w:firstLine="708"/>
        <w:jc w:val="both"/>
      </w:pPr>
    </w:p>
    <w:p w:rsidRDefault="00494008" w:rsidP="005C35E5" w:rsidR="005C35E5" w:rsidRPr="00D5549F">
      <w:pPr>
        <w:jc w:val="center"/>
      </w:pPr>
      <w:r w:rsidRPr="00D5549F">
        <w:t xml:space="preserve"> </w:t>
      </w:r>
      <w:r w:rsidR="005C35E5" w:rsidRPr="00D5549F">
        <w:t>Zagreb,</w:t>
      </w:r>
      <w:r w:rsidR="007B25BA" w:rsidRPr="00D5549F">
        <w:t xml:space="preserve"> 10</w:t>
      </w:r>
      <w:r w:rsidR="005C35E5" w:rsidRPr="00D5549F">
        <w:t>.</w:t>
      </w:r>
      <w:r w:rsidR="007B25BA" w:rsidRPr="00D5549F">
        <w:t xml:space="preserve"> srpnja</w:t>
      </w:r>
      <w:r w:rsidR="005C35E5" w:rsidRPr="00D5549F">
        <w:t xml:space="preserve"> 201</w:t>
      </w:r>
      <w:r w:rsidR="007B25BA" w:rsidRPr="00D5549F">
        <w:t>9</w:t>
      </w:r>
      <w:r w:rsidR="005C35E5" w:rsidRPr="00D5549F">
        <w:t>.</w:t>
      </w:r>
    </w:p>
    <w:p w:rsidRDefault="00E22224" w:rsidP="006D2C4C" w:rsidR="00E22224" w:rsidRPr="00D554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77A65" w:rsidP="006D2C4C" w:rsidR="00277A65" w:rsidRPr="00D5549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D5549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7A65" w:rsidP="006D2C4C" w:rsidR="00CE60E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D5549F">
        <w:rPr>
          <w:rFonts w:hAnsi="Times New Roman" w:ascii="Times New Roman"/>
          <w:b w:val="false"/>
          <w:color w:val="auto"/>
          <w:szCs w:val="24"/>
        </w:rPr>
        <w:t>Nikola Ribarić</w:t>
      </w:r>
      <w:r w:rsidR="00CE60E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E60E6" w:rsidP="006D2C4C" w:rsidR="00CE60E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CE60E6" w:rsidP="00CE60E6" w:rsidR="00CE60E6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CE60E6" w:rsidP="006D2C4C" w:rsidR="00277A65" w:rsidRPr="00D5549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77A65" w:rsidRPr="00D5549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76B0" w:rsidP="00C327D4" w:rsidR="003176B0" w:rsidRPr="00D554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5549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D5549F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D5549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D5549F"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  <w:r w:rsidRPr="00D5549F">
        <w:tab/>
      </w:r>
    </w:p>
    <w:p w:rsidRDefault="001D7C1D" w:rsidP="001D7C1D" w:rsidR="001D7C1D" w:rsidRPr="00D5549F">
      <w:r w:rsidRPr="00D5549F">
        <w:t>UPUTA O PRAVNOM LIJEKU:</w:t>
      </w:r>
    </w:p>
    <w:p w:rsidRDefault="001251F9" w:rsidP="001251F9" w:rsidR="001251F9" w:rsidRPr="00D5549F">
      <w:pPr>
        <w:jc w:val="both"/>
      </w:pPr>
      <w:r w:rsidRPr="00D5549F">
        <w:t>Protiv zaključka žalba nije dopuštena (članak 19. stavak 7.SZ-a)</w:t>
      </w:r>
    </w:p>
    <w:p w:rsidRDefault="00873C16" w:rsidP="001D7C1D" w:rsidR="00873C16" w:rsidRPr="00D5549F"/>
    <w:p w:rsidRDefault="00277A65" w:rsidP="001D7C1D" w:rsidR="00277A65" w:rsidRPr="00D5549F"/>
    <w:p w:rsidRDefault="00E22224" w:rsidP="001D7C1D" w:rsidR="00E22224" w:rsidRPr="00D5549F"/>
    <w:sectPr w:rsidSect="0083551A" w:rsidR="00E22224" w:rsidRPr="00D5549F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6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802B4E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76B1C">
      <w:t xml:space="preserve">   </w:t>
    </w:r>
    <w:r>
      <w:tab/>
    </w:r>
    <w:r w:rsidR="00376B1C">
      <w:t xml:space="preserve">          </w:t>
    </w:r>
    <w:r w:rsidR="00D5549F">
      <w:t>72. St-2068/2018-47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6172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242D8"/>
    <w:rsid w:val="00251ADB"/>
    <w:rsid w:val="002730D8"/>
    <w:rsid w:val="00277A65"/>
    <w:rsid w:val="002841E8"/>
    <w:rsid w:val="00290051"/>
    <w:rsid w:val="002B46B4"/>
    <w:rsid w:val="002B747D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76B1C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75751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65238"/>
    <w:rsid w:val="00585191"/>
    <w:rsid w:val="005A14BE"/>
    <w:rsid w:val="005A26E1"/>
    <w:rsid w:val="005A2F1D"/>
    <w:rsid w:val="005A3656"/>
    <w:rsid w:val="005B4DE4"/>
    <w:rsid w:val="005C35E5"/>
    <w:rsid w:val="005C554A"/>
    <w:rsid w:val="005C5DB0"/>
    <w:rsid w:val="005D3C61"/>
    <w:rsid w:val="00656AB1"/>
    <w:rsid w:val="00657CB1"/>
    <w:rsid w:val="00677248"/>
    <w:rsid w:val="006852CE"/>
    <w:rsid w:val="00696016"/>
    <w:rsid w:val="006C17E9"/>
    <w:rsid w:val="006C6D31"/>
    <w:rsid w:val="006C7720"/>
    <w:rsid w:val="006D2C4C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25BA"/>
    <w:rsid w:val="007B7CA2"/>
    <w:rsid w:val="007F5CBE"/>
    <w:rsid w:val="00802055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60E6"/>
    <w:rsid w:val="00CE75B7"/>
    <w:rsid w:val="00D0065F"/>
    <w:rsid w:val="00D03905"/>
    <w:rsid w:val="00D1401A"/>
    <w:rsid w:val="00D452A3"/>
    <w:rsid w:val="00D47B9A"/>
    <w:rsid w:val="00D53EC5"/>
    <w:rsid w:val="00D5549F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</izvorni_sadrzaj>
    <derivirana_varijabla naziv="DomainObject.Primjedba_1">Ročište za glasovanje</derivirana_varijabla>
  </DomainObject.Primjedba>
  <DomainObject.Oznaka>
    <izvorni_sadrzaj>St-2068/2018-47</izvorni_sadrzaj>
    <derivirana_varijabla naziv="DomainObject.Oznaka_1">St-2068/2018-47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d.o.o.; Mladen Orešić</izvorni_sadrzaj>
    <derivirana_varijabla naziv="DomainObject.Predmet.StrankaFormated_1">  BIO PHARM VET trgovina i usluge u veterini d.o.o.; Mladen Orešić</derivirana_varijabla>
  </DomainObject.Predmet.StrankaFormated>
  <DomainObject.Predmet.StrankaFormatedOIB>
    <izvorni_sadrzaj>  BIO PHARM VET trgovina i usluge u veterini d.o.o., OIB 59417050556; Mladen Orešić, OIB 04207747994</izvorni_sadrzaj>
    <derivirana_varijabla naziv="DomainObject.Predmet.StrankaFormatedOIB_1">  BIO PHARM VET trgovina i usluge u veterini d.o.o., OIB 59417050556; Mladen Orešić, OIB 04207747994</derivirana_varijabla>
  </DomainObject.Predmet.StrankaFormatedOIB>
  <DomainObject.Predmet.StrankaFormatedWithAdress>
    <izvorni_sadrzaj> BIO PHARM VET trgovina i usluge u veterini d.o.o., Medvedgradska 1/c, 10000 Zagreb; Mladen Orešić, Medvedgradska Ulica 1 C, 10000 Zagreb</izvorni_sadrzaj>
    <derivirana_varijabla naziv="DomainObject.Predmet.StrankaFormatedWithAdress_1"> BIO PHARM VET trgovina i usluge u veterini d.o.o., Medvedgradska 1/c, 10000 Zagreb; Mladen Orešić, Medvedgradska Ulica 1 C, 10000 Zagreb</derivirana_varijabla>
  </DomainObject.Predmet.StrankaFormatedWithAdress>
  <DomainObject.Predmet.StrankaFormatedWithAdressOIB>
    <izvorni_sadrzaj> BIO PHARM VET trgovina i usluge u veterini d.o.o., OIB 59417050556, Medvedgradska 1/c, 10000 Zagreb; Mladen Orešić, OIB 04207747994, Medvedgradska Ulica 1 C, 10000 Zagreb</izvorni_sadrzaj>
    <derivirana_varijabla naziv="DomainObject.Predmet.StrankaFormatedWithAdressOIB_1"> BIO PHARM VET trgovina i usluge u veterini d.o.o., OIB 59417050556, Medvedgradska 1/c, 10000 Zagreb; Mladen Orešić, OIB 04207747994, Medvedgradska Ulica 1 C, 10000 Zagreb</derivirana_varijabla>
  </DomainObject.Predmet.StrankaFormatedWithAdressOIB>
  <DomainObject.Predmet.StrankaWithAdress>
    <izvorni_sadrzaj>BIO PHARM VET trgovina i usluge u veterini d.o.o. Medvedgradska 1/c,10000 Zagreb,Mladen Orešić Medvedgradska Ulica 1 C,10000 Zagreb</izvorni_sadrzaj>
    <derivirana_varijabla naziv="DomainObject.Predmet.StrankaWithAdress_1">BIO PHARM VET trgovina i usluge u veterini d.o.o. Medvedgradska 1/c,10000 Zagreb,Mladen Orešić Medvedgradska Ulica 1 C,10000 Zagreb</derivirana_varijabla>
  </DomainObject.Predmet.StrankaWithAdress>
  <DomainObject.Predmet.StrankaWithAdressOIB>
    <izvorni_sadrzaj>BIO PHARM VET trgovina i usluge u veterini d.o.o., OIB 59417050556, Medvedgradska 1/c,10000 Zagreb,Mladen Orešić, OIB 04207747994, Medvedgradska Ulica 1 C,10000 Zagreb</izvorni_sadrzaj>
    <derivirana_varijabla naziv="DomainObject.Predmet.StrankaWithAdressOIB_1">BIO PHARM VET trgovina i usluge u veterini d.o.o., OIB 59417050556, Medvedgradska 1/c,10000 Zagreb,Mladen Orešić, OIB 04207747994, Medvedgradska Ulica 1 C,10000 Zagreb</derivirana_varijabla>
  </DomainObject.Predmet.StrankaWithAdressOIB>
  <DomainObject.Predmet.StrankaNazivFormated>
    <izvorni_sadrzaj>BIO PHARM VET trgovina i usluge u veterini d.o.o.,Mladen Orešić</izvorni_sadrzaj>
    <derivirana_varijabla naziv="DomainObject.Predmet.StrankaNazivFormated_1">BIO PHARM VET trgovina i usluge u veterini d.o.o.,Mladen Orešić</derivirana_varijabla>
  </DomainObject.Predmet.StrankaNazivFormated>
  <DomainObject.Predmet.StrankaNazivFormatedOIB>
    <izvorni_sadrzaj>BIO PHARM VET trgovina i usluge u veterini d.o.o., OIB 59417050556,Mladen Orešić, OIB 04207747994</izvorni_sadrzaj>
    <derivirana_varijabla naziv="DomainObject.Predmet.StrankaNazivFormatedOIB_1">BIO PHARM VET trgovina i usluge u veterini d.o.o., OIB 59417050556,Mladen Orešić, OIB 04207747994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BIO PHARM VET trgovina i usluge u veterini d.o.o.</item>
      <item>Mladen Orešić</item>
    </izvorni_sadrzaj>
    <derivirana_varijabla naziv="DomainObject.Predmet.StrankaListFormated_1">
      <item>BIO PHARM VET trgovina i usluge u veterini d.o.o.</item>
      <item>Mladen Orešić</item>
    </derivirana_varijabla>
  </DomainObject.Predmet.StrankaListFormated>
  <DomainObject.Predmet.StrankaListFormatedOIB>
    <izvorni_sadrzaj>
      <item>BIO PHARM VET trgovina i usluge u veterini d.o.o., OIB 59417050556</item>
      <item>Mladen Orešić, OIB 04207747994</item>
    </izvorni_sadrzaj>
    <derivirana_varijabla naziv="DomainObject.Predmet.StrankaListFormatedOIB_1">
      <item>BIO PHARM VET trgovina i usluge u veterini d.o.o., OIB 59417050556</item>
      <item>Mladen Orešić, OIB 04207747994</item>
    </derivirana_varijabla>
  </DomainObject.Predmet.StrankaListFormatedOIB>
  <DomainObject.Predmet.StrankaListFormatedWithAdress>
    <izvorni_sadrzaj>
      <item>BIO PHARM VET trgovina i usluge u veterini d.o.o., Medvedgradska 1/c, 10000 Zagreb</item>
      <item>Mladen Orešić, Medvedgradska Ulica 1 C, 10000 Zagreb</item>
    </izvorni_sadrzaj>
    <derivirana_varijabla naziv="DomainObject.Predmet.StrankaListFormatedWithAdress_1">
      <item>BIO PHARM VET trgovina i usluge u veterini d.o.o., Medvedgradska 1/c, 10000 Zagreb</item>
      <item>Mladen Orešić, Medvedgradska Ulica 1 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  <item>Mladen Orešić, OIB 04207747994, Medvedgradska Ulica 1 C, 10000 Zagreb</item>
    </izvorni_sadrzaj>
    <derivirana_varijabla naziv="DomainObject.Predmet.StrankaListFormatedWithAdressOIB_1">
      <item>BIO PHARM VET trgovina i usluge u veterini d.o.o., OIB 59417050556, Medvedgradska 1/c, 10000 Zagreb</item>
      <item>Mladen Orešić, OIB 04207747994, Medvedgradska Ulica 1 C, 10000 Zagreb</item>
    </derivirana_varijabla>
  </DomainObject.Predmet.StrankaListFormatedWithAdressOIB>
  <DomainObject.Predmet.StrankaListNazivFormated>
    <izvorni_sadrzaj>
      <item>BIO PHARM VET trgovina i usluge u veterini d.o.o.</item>
      <item>Mladen Orešić</item>
    </izvorni_sadrzaj>
    <derivirana_varijabla naziv="DomainObject.Predmet.StrankaListNazivFormated_1">
      <item>BIO PHARM VET trgovina i usluge u veterini d.o.o.</item>
      <item>Mladen Orešić</item>
    </derivirana_varijabla>
  </DomainObject.Predmet.StrankaListNazivFormated>
  <DomainObject.Predmet.StrankaListNazivFormatedOIB>
    <izvorni_sadrzaj>
      <item>BIO PHARM VET trgovina i usluge u veterini d.o.o., OIB 59417050556</item>
      <item>Mladen Orešić, OIB 04207747994</item>
    </izvorni_sadrzaj>
    <derivirana_varijabla naziv="DomainObject.Predmet.StrankaListNazivFormatedOIB_1">
      <item>BIO PHARM VET trgovina i usluge u veterini d.o.o., OIB 59417050556</item>
      <item>Mladen Orešić, OIB 04207747994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Formated>
  <DomainObject.Predmet.OstaliList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izvorni_sadrzaj>
    <derivirana_varijabla naziv="DomainObject.Predmet.OstaliListFormatedWithAdress_1">
      <item>Financijska agencija, Ulica grada Vukovara 70, 10000 Zagreb</item>
      <item>Davor Palatinuš, Nova Ves 74, 10000 Zagreb</item>
      <item>RH Ministarstvo uprave, Registar udruga, Maksimirska 63, 10000 Zagreb</item>
      <item>ŽDO Zagreb</item>
      <item>Zajednički odvj.ured Matković &amp; Bezjak, Zagrebačka 5/I, 51000 Rijeka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  <item>RH Ministarstvo uprave, Registar udruga, OIB 81700550832, Maksimirska 63, 10000 Zagreb</item>
      <item>ŽDO Zagreb, OIB 16488001145</item>
      <item>Zajednički odvj.ured Matković &amp; Bezjak, Zagrebačka 5/I, 51000 Rijeka</item>
    </derivirana_varijabla>
  </DomainObject.Predmet.OstaliListFormatedWithAdressOIB>
  <DomainObject.Predmet.OstaliListNazivFormated>
    <izvorni_sadrzaj>
      <item>Financijska agencija</item>
      <item>Davor Palatinuš</item>
      <item>RH Ministarstvo uprave, Registar udruga</item>
      <item>ŽDO Zagreb</item>
      <item>Zajednički odvj.ured Matković &amp; Bezjak</item>
    </izvorni_sadrzaj>
    <derivirana_varijabla naziv="DomainObject.Predmet.OstaliListNazivFormated_1">
      <item>Financijska agencija</item>
      <item>Davor Palatinuš</item>
      <item>RH Ministarstvo uprave, Registar udruga</item>
      <item>ŽDO Zagreb</item>
      <item>Zajednički odvj.ured Matković &amp; Bezjak</item>
    </derivirana_varijabla>
  </DomainObject.Predmet.OstaliListNazivFormated>
  <DomainObject.Predmet.OstaliListNazivFormatedOIB>
    <izvorni_sadrzaj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izvorni_sadrzaj>
    <derivirana_varijabla naziv="DomainObject.Predmet.OstaliListNazivFormatedOIB_1">
      <item>Financijska agencija, OIB 85821130368</item>
      <item>Davor Palatinuš, OIB 32970975894</item>
      <item>RH Ministarstvo uprave, Registar udruga, OIB 81700550832</item>
      <item>ŽDO Zagreb, OIB 16488001145</item>
      <item>Zajednički odvj.ured Matković &amp;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St-2068/2018-47</izvorni_sadrzaj>
    <derivirana_varijabla naziv="DomainObject.PoslovniBrojDokumenta_1">St-2068/2018-47</derivirana_varijabla>
  </DomainObject.PoslovniBrojDokumenta>
  <DomainObject.Predmet.StrankaIDrugi>
    <izvorni_sadrzaj>BIO PHARM VET trgovina i usluge u veterini d.o.o. i dr.</izvorni_sadrzaj>
    <derivirana_varijabla naziv="DomainObject.Predmet.StrankaIDrugi_1">BIO PHARM VET trgovina i usluge u veterini d.o.o. i dr.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 i dr.</izvorni_sadrzaj>
    <derivirana_varijabla naziv="DomainObject.Predmet.StrankaIDrugiAdressOIB_1">BIO PHARM VET trgovina i usluge u veterini d.o.o., OIB 59417050556, Medvedgradska 1/c, 10000 Zagreb i dr.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  <item>Mladen Orešić</item>
      <item>RH Ministarstvo uprave, Registar udruga</item>
      <item>ŽDO Zagreb</item>
      <item>Zajednički odvj.ured Matković &amp; Bezjak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  <item>Mladen Orešić, OIB 04207747994, Medvedgradska Ulica 1 C,10000 Zagreb</item>
      <item>RH Ministarstvo uprave, Registar udruga, OIB 81700550832, Maksimirska 63,10000 Zagreb</item>
      <item>ŽDO Zagreb, OIB 16488001145</item>
      <item>Zajednički odvj.ured Matković &amp; Bezjak, Zagrebačka 5/I,51000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izvorni_sadrzaj>
    <derivirana_varijabla naziv="DomainObject.Predmet.SudioniciListNazivOIB_1">
      <item>, OIB 59417050556</item>
      <item>, OIB 59417050556</item>
      <item>, OIB 85821130368</item>
      <item>, OIB 32970975894</item>
      <item>, OIB 04207747994</item>
      <item>, OIB 81700550832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2035</properties:Characters>
  <properties:Lines>70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2019-07-10T12:37:00Z</dcterms:created>
  <dc:creator>nribaric</dc:creator>
  <cp:lastModifiedBy>Maja Hajtek</cp:lastModifiedBy>
  <cp:lastPrinted>2019-07-10T12:57:00Z</cp:lastPrinted>
  <dcterms:modified xmlns:xsi="http://www.w3.org/2001/XMLSchema-instance" xsi:type="dcterms:W3CDTF">2019-07-10T12:58:00Z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St-2068/2018-47 / Odluka - Zaključak (Ročište_za_glasovanje_o_planu_-bio_pharm_vet_10.7.2019._-_47._-_47)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