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43e2ad5" w14:paraId="43e2ad5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C584B" w:rsidP="004C584B" w:rsidR="004C584B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3B39A1">
        <w:rPr>
          <w:lang w:val="pt-BR"/>
        </w:rPr>
        <w:t>1768/13</w:t>
      </w:r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0B66CF" w:rsidP="000B66CF" w:rsidR="000B66CF" w:rsidRPr="004E47F7"/>
    <w:p w:rsidRDefault="000B66CF" w:rsidP="000B66CF" w:rsidR="002E4BB8">
      <w:pPr>
        <w:ind w:firstLine="708"/>
        <w:jc w:val="both"/>
      </w:pPr>
      <w:r w:rsidRPr="00CB0AE4">
        <w:t xml:space="preserve">TRGOVAČKI SUD U ZAGREBU  po sucu Anti Galiću, kao stečajnom sucu, u stečajnom postupku nad dužnikom </w:t>
      </w:r>
      <w:proofErr w:type="spellStart"/>
      <w:r w:rsidR="003B39A1">
        <w:t>TAVERS</w:t>
      </w:r>
      <w:proofErr w:type="spellEnd"/>
      <w:r w:rsidR="003B39A1">
        <w:t xml:space="preserve"> d.o.o. u stečaju, Ozalj, Karlovačka cesta </w:t>
      </w:r>
      <w:proofErr w:type="spellStart"/>
      <w:r w:rsidR="003B39A1">
        <w:t>64</w:t>
      </w:r>
      <w:proofErr w:type="spellEnd"/>
      <w:r w:rsidR="003B39A1">
        <w:t xml:space="preserve">, </w:t>
      </w:r>
      <w:proofErr w:type="spellStart"/>
      <w:r w:rsidR="003B39A1">
        <w:t>OIB</w:t>
      </w:r>
      <w:proofErr w:type="spellEnd"/>
      <w:r w:rsidR="003B39A1">
        <w:t xml:space="preserve"> </w:t>
      </w:r>
      <w:proofErr w:type="spellStart"/>
      <w:r w:rsidR="003B39A1">
        <w:t>57886743111</w:t>
      </w:r>
      <w:proofErr w:type="spellEnd"/>
      <w:r w:rsidR="003B39A1">
        <w:t xml:space="preserve">, </w:t>
      </w:r>
      <w:r w:rsidR="00636D11">
        <w:t>temeljem član</w:t>
      </w:r>
      <w:r w:rsidR="00174214">
        <w:t xml:space="preserve">ka </w:t>
      </w:r>
      <w:proofErr w:type="spellStart"/>
      <w:r w:rsidR="00174214">
        <w:t>196</w:t>
      </w:r>
      <w:proofErr w:type="spellEnd"/>
      <w:r w:rsidR="00174214">
        <w:t xml:space="preserve">. stavak 1. </w:t>
      </w:r>
      <w:proofErr w:type="spellStart"/>
      <w:r w:rsidR="00174214">
        <w:t>SZ</w:t>
      </w:r>
      <w:proofErr w:type="spellEnd"/>
      <w:r w:rsidR="00174214">
        <w:t xml:space="preserve">-a, </w:t>
      </w:r>
      <w:r>
        <w:t>dana</w:t>
      </w:r>
      <w:r w:rsidRPr="007C2C57">
        <w:t xml:space="preserve"> </w:t>
      </w:r>
      <w:proofErr w:type="spellStart"/>
      <w:r w:rsidR="009E0C00">
        <w:t>9.travnja</w:t>
      </w:r>
      <w:proofErr w:type="spellEnd"/>
      <w:r>
        <w:t xml:space="preserve"> </w:t>
      </w:r>
      <w:proofErr w:type="spellStart"/>
      <w:r>
        <w:t>201</w:t>
      </w:r>
      <w:r w:rsidR="003B39A1">
        <w:t>8</w:t>
      </w:r>
      <w:proofErr w:type="spellEnd"/>
      <w:r>
        <w:t>.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3B39A1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4C584B" w:rsidRPr="00BF2229">
        <w:t xml:space="preserve">dužnikom </w:t>
      </w:r>
      <w:proofErr w:type="spellStart"/>
      <w:r w:rsidR="003B39A1">
        <w:t>TAVERS</w:t>
      </w:r>
      <w:proofErr w:type="spellEnd"/>
      <w:r w:rsidR="003B39A1">
        <w:t xml:space="preserve"> d.o.o. u stečaju, Ozalj, Karlovačka cesta </w:t>
      </w:r>
      <w:proofErr w:type="spellStart"/>
      <w:r w:rsidR="003B39A1">
        <w:t>64</w:t>
      </w:r>
      <w:proofErr w:type="spellEnd"/>
      <w:r w:rsidR="003B39A1">
        <w:t xml:space="preserve">, </w:t>
      </w:r>
      <w:proofErr w:type="spellStart"/>
      <w:r w:rsidR="003B39A1">
        <w:t>OIB</w:t>
      </w:r>
      <w:proofErr w:type="spellEnd"/>
      <w:r w:rsidR="003B39A1">
        <w:t xml:space="preserve"> </w:t>
      </w:r>
      <w:proofErr w:type="spellStart"/>
      <w:r w:rsidR="003B39A1">
        <w:t>57886743111</w:t>
      </w:r>
      <w:proofErr w:type="spellEnd"/>
      <w:r w:rsidR="003B39A1">
        <w:t>,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 xml:space="preserve">vo rješenje </w:t>
      </w:r>
      <w:r w:rsidR="00964DD9">
        <w:t xml:space="preserve">s </w:t>
      </w:r>
      <w:r w:rsidR="00185749">
        <w:t>osnov</w:t>
      </w:r>
      <w:r w:rsidR="00964DD9">
        <w:t>om</w:t>
      </w:r>
      <w:r w:rsidR="00185749">
        <w:t xml:space="preserve">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 w:rsidRPr="00174214">
      <w:pPr>
        <w:numPr>
          <w:ilvl w:val="0"/>
          <w:numId w:val="8"/>
        </w:numPr>
        <w:jc w:val="both"/>
      </w:pPr>
      <w:r>
        <w:t>Nakon pravomoćnosti rješenj</w:t>
      </w:r>
      <w:r w:rsidR="00964DD9">
        <w:t>e</w:t>
      </w:r>
      <w:r>
        <w:t xml:space="preserve"> će se dostaviti sudskom registru ovog suda radi </w:t>
      </w:r>
      <w:r w:rsidRPr="00174214">
        <w:t xml:space="preserve">brisanja dužnika iz registra. </w:t>
      </w:r>
    </w:p>
    <w:p w:rsidRDefault="00185749" w:rsidP="00185749" w:rsidR="00185749" w:rsidRPr="00174214"/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 w:rsidRPr="00174214">
      <w:pPr>
        <w:jc w:val="center"/>
      </w:pPr>
    </w:p>
    <w:p w:rsidRDefault="00FB2DA8" w:rsidP="00FB2DA8" w:rsidR="00FB2DA8" w:rsidRPr="00FB2DA8">
      <w:pPr>
        <w:jc w:val="both"/>
      </w:pPr>
      <w:r w:rsidRPr="00174214">
        <w:tab/>
      </w:r>
      <w:r w:rsidRPr="00FB2DA8">
        <w:t>Uvidom u spis utvrđeno je: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podneskom od </w:t>
      </w:r>
      <w:r w:rsidR="003E4239">
        <w:t xml:space="preserve">7. veljače </w:t>
      </w:r>
      <w:proofErr w:type="spellStart"/>
      <w:r w:rsidR="003E4239">
        <w:t>2017</w:t>
      </w:r>
      <w:proofErr w:type="spellEnd"/>
      <w:r w:rsidRPr="00FB2DA8">
        <w:t>. stečajni upravitelj  je obavijestio stečajnog suca kako je unovčio svu imovinu dužnika, te dostavio završni račun i završni diobni popis,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i zaključkom od </w:t>
      </w:r>
      <w:r w:rsidR="003E4239">
        <w:t xml:space="preserve">9. ožujka </w:t>
      </w:r>
      <w:proofErr w:type="spellStart"/>
      <w:r w:rsidR="003E4239">
        <w:t>2017</w:t>
      </w:r>
      <w:proofErr w:type="spellEnd"/>
      <w:r w:rsidRPr="00FB2DA8">
        <w:t xml:space="preserve"> stečajni je sudac dao suglasnost stečajnom upravitelju na završnu diobu (čl.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FB2DA8">
          <w:t>192</w:t>
        </w:r>
        <w:proofErr w:type="spellEnd"/>
        <w:r w:rsidRPr="00FB2DA8">
          <w:t>. st</w:t>
        </w:r>
      </w:smartTag>
      <w:r w:rsidRPr="00FB2DA8">
        <w:t>. 2. Stečajnog zakona</w:t>
      </w:r>
      <w:r w:rsidR="00725BDE">
        <w:t xml:space="preserve"> </w:t>
      </w:r>
      <w:r w:rsidRPr="00FB2DA8">
        <w:t>-</w:t>
      </w:r>
      <w:r w:rsidR="00725BDE">
        <w:t xml:space="preserve"> </w:t>
      </w:r>
      <w:r w:rsidRPr="00FB2DA8">
        <w:t xml:space="preserve">NN </w:t>
      </w:r>
      <w:proofErr w:type="spellStart"/>
      <w:r w:rsidRPr="00FB2DA8">
        <w:t>br</w:t>
      </w:r>
      <w:proofErr w:type="spellEnd"/>
      <w:r w:rsidRPr="00FB2DA8">
        <w:t xml:space="preserve"> </w:t>
      </w:r>
      <w:proofErr w:type="spellStart"/>
      <w:r w:rsidRPr="00FB2DA8">
        <w:t>44</w:t>
      </w:r>
      <w:proofErr w:type="spellEnd"/>
      <w:r w:rsidRPr="00FB2DA8">
        <w:t>/</w:t>
      </w:r>
      <w:proofErr w:type="spellStart"/>
      <w:r w:rsidRPr="00FB2DA8">
        <w:t>96</w:t>
      </w:r>
      <w:proofErr w:type="spellEnd"/>
      <w:r w:rsidRPr="00FB2DA8">
        <w:t xml:space="preserve">, do </w:t>
      </w:r>
      <w:proofErr w:type="spellStart"/>
      <w:r w:rsidRPr="00FB2DA8">
        <w:t>133</w:t>
      </w:r>
      <w:proofErr w:type="spellEnd"/>
      <w:r w:rsidRPr="00FB2DA8">
        <w:t>/</w:t>
      </w:r>
      <w:proofErr w:type="spellStart"/>
      <w:r w:rsidRPr="00FB2DA8">
        <w:t>12</w:t>
      </w:r>
      <w:proofErr w:type="spellEnd"/>
      <w:r w:rsidRPr="00FB2DA8">
        <w:t xml:space="preserve"> koji se u ovom postupku primjenjuje temeljem odredbe čl. </w:t>
      </w:r>
      <w:proofErr w:type="spellStart"/>
      <w:r w:rsidRPr="00FB2DA8">
        <w:t>441</w:t>
      </w:r>
      <w:proofErr w:type="spellEnd"/>
      <w:r w:rsidRPr="00FB2DA8">
        <w:t xml:space="preserve">. </w:t>
      </w:r>
      <w:proofErr w:type="spellStart"/>
      <w:r w:rsidRPr="00FB2DA8">
        <w:t>st.1</w:t>
      </w:r>
      <w:proofErr w:type="spellEnd"/>
      <w:r w:rsidRPr="00FB2DA8">
        <w:t xml:space="preserve">. Stečajnog zakona NN br. </w:t>
      </w:r>
      <w:proofErr w:type="spellStart"/>
      <w:r w:rsidRPr="00FB2DA8">
        <w:t>71</w:t>
      </w:r>
      <w:proofErr w:type="spellEnd"/>
      <w:r w:rsidRPr="00FB2DA8">
        <w:t>/</w:t>
      </w:r>
      <w:proofErr w:type="spellStart"/>
      <w:r w:rsidRPr="00FB2DA8">
        <w:t>15</w:t>
      </w:r>
      <w:proofErr w:type="spellEnd"/>
      <w:r w:rsidRPr="00FB2DA8">
        <w:t xml:space="preserve">), te odredio da se završni diobni popis izloži na uvid sudionicima u sobi stečajnog  suca u Zagrebu, Petrinjska 8 (čl. </w:t>
      </w:r>
      <w:proofErr w:type="spellStart"/>
      <w:smartTag w:element="metricconverter" w:uri="urn:schemas-microsoft-com:office:smarttags">
        <w:smartTagPr>
          <w:attr w:val="184. st" w:name="ProductID"/>
        </w:smartTagPr>
        <w:r w:rsidRPr="00FB2DA8">
          <w:t>184</w:t>
        </w:r>
        <w:proofErr w:type="spellEnd"/>
        <w:r w:rsidRPr="00FB2DA8">
          <w:t>. st</w:t>
        </w:r>
      </w:smartTag>
      <w:r w:rsidRPr="00FB2DA8">
        <w:t xml:space="preserve">. 1. </w:t>
      </w:r>
      <w:proofErr w:type="spellStart"/>
      <w:r w:rsidRPr="00FB2DA8">
        <w:t>SZ</w:t>
      </w:r>
      <w:proofErr w:type="spellEnd"/>
      <w:r w:rsidRPr="00FB2DA8">
        <w:t>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r w:rsidR="00AA1806">
        <w:t xml:space="preserve">9. ožujka </w:t>
      </w:r>
      <w:proofErr w:type="spellStart"/>
      <w:r w:rsidR="00AA1806">
        <w:t>2017</w:t>
      </w:r>
      <w:proofErr w:type="spellEnd"/>
      <w:r w:rsidR="00AA1806">
        <w:t>.</w:t>
      </w:r>
      <w:r w:rsidRPr="00FB2DA8">
        <w:t xml:space="preserve"> stečajni je sudac potvrdio da je ispitao završni račun stečajnog dužnika dostavljen od strane stečajnog upravitelja (članak </w:t>
      </w:r>
      <w:proofErr w:type="spellStart"/>
      <w:r w:rsidRPr="00FB2DA8">
        <w:t>31</w:t>
      </w:r>
      <w:proofErr w:type="spellEnd"/>
      <w:r w:rsidRPr="00FB2DA8">
        <w:t xml:space="preserve">. stavak 2. </w:t>
      </w:r>
      <w:proofErr w:type="spellStart"/>
      <w:r w:rsidRPr="00FB2DA8">
        <w:t>SZ</w:t>
      </w:r>
      <w:proofErr w:type="spellEnd"/>
      <w:r w:rsidRPr="00FB2DA8">
        <w:t xml:space="preserve">-a), a u skladu sa zaključkom stečajnog suca od </w:t>
      </w:r>
      <w:r w:rsidR="00AA1806">
        <w:t xml:space="preserve">9. ožujka </w:t>
      </w:r>
      <w:proofErr w:type="spellStart"/>
      <w:r w:rsidR="00AA1806">
        <w:t>2017</w:t>
      </w:r>
      <w:proofErr w:type="spellEnd"/>
      <w:r w:rsidR="00AA1806">
        <w:t>.</w:t>
      </w:r>
      <w:r w:rsidRPr="00FB2DA8">
        <w:t xml:space="preserve"> završni račun stečajnog upravitelja bio je izložen na uvid sudionicima u sobi stečajnog suca u Zagrebu, Petrinjska 8 (članak </w:t>
      </w:r>
      <w:proofErr w:type="spellStart"/>
      <w:r w:rsidRPr="00FB2DA8">
        <w:t>31.stavak</w:t>
      </w:r>
      <w:proofErr w:type="spellEnd"/>
      <w:r w:rsidRPr="00FB2DA8">
        <w:t xml:space="preserve"> 3. </w:t>
      </w:r>
      <w:proofErr w:type="spellStart"/>
      <w:r w:rsidRPr="00FB2DA8">
        <w:t>SZ</w:t>
      </w:r>
      <w:proofErr w:type="spellEnd"/>
      <w:r w:rsidRPr="00FB2DA8">
        <w:t>-a),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rješenjem od </w:t>
      </w:r>
      <w:r w:rsidR="00AA1806">
        <w:t xml:space="preserve">9. ožujka </w:t>
      </w:r>
      <w:proofErr w:type="spellStart"/>
      <w:r w:rsidR="00AA1806">
        <w:t>2017</w:t>
      </w:r>
      <w:proofErr w:type="spellEnd"/>
      <w:r w:rsidR="00AA1806">
        <w:t>.</w:t>
      </w:r>
      <w:r w:rsidRPr="00FB2DA8">
        <w:t xml:space="preserve"> stečajni je sudac odredio završno ročište za dan </w:t>
      </w:r>
      <w:proofErr w:type="spellStart"/>
      <w:r w:rsidR="000F0810">
        <w:t>25.travnja</w:t>
      </w:r>
      <w:proofErr w:type="spellEnd"/>
      <w:r w:rsidR="000F0810">
        <w:t xml:space="preserve"> </w:t>
      </w:r>
      <w:proofErr w:type="spellStart"/>
      <w:r w:rsidR="000F0810">
        <w:t>2017</w:t>
      </w:r>
      <w:proofErr w:type="spellEnd"/>
      <w:r w:rsidRPr="00FB2DA8">
        <w:t xml:space="preserve">. (članak </w:t>
      </w:r>
      <w:proofErr w:type="spellStart"/>
      <w:smartTag w:element="metricconverter" w:uri="urn:schemas-microsoft-com:office:smarttags">
        <w:smartTagPr>
          <w:attr w:val="193. st" w:name="ProductID"/>
        </w:smartTagPr>
        <w:r w:rsidRPr="00FB2DA8">
          <w:t>193</w:t>
        </w:r>
        <w:proofErr w:type="spellEnd"/>
        <w:r w:rsidRPr="00FB2DA8">
          <w:t>. st</w:t>
        </w:r>
      </w:smartTag>
      <w:r w:rsidRPr="00FB2DA8">
        <w:t xml:space="preserve">. 2. </w:t>
      </w:r>
      <w:proofErr w:type="spellStart"/>
      <w:r w:rsidRPr="00FB2DA8">
        <w:t>SZ</w:t>
      </w:r>
      <w:proofErr w:type="spellEnd"/>
      <w:r w:rsidRPr="00FB2DA8">
        <w:t xml:space="preserve">-a). 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t xml:space="preserve">na završnom ročištu održanom dana </w:t>
      </w:r>
      <w:proofErr w:type="spellStart"/>
      <w:r w:rsidR="000F0810">
        <w:t>25.travnja</w:t>
      </w:r>
      <w:proofErr w:type="spellEnd"/>
      <w:r w:rsidR="000F0810">
        <w:t xml:space="preserve"> </w:t>
      </w:r>
      <w:proofErr w:type="spellStart"/>
      <w:r w:rsidR="000F0810">
        <w:t>2017</w:t>
      </w:r>
      <w:proofErr w:type="spellEnd"/>
      <w:r w:rsidR="000F0810">
        <w:t xml:space="preserve">. </w:t>
      </w:r>
      <w:r w:rsidRPr="00FB2DA8">
        <w:t>stečajni upravitelj je izložio završni račun stečajnog dužnika,</w:t>
      </w:r>
    </w:p>
    <w:p w:rsidRDefault="00FB2DA8" w:rsidP="00FB2DA8" w:rsidR="00FB2DA8" w:rsidRPr="00FB2DA8">
      <w:pPr>
        <w:numPr>
          <w:ilvl w:val="0"/>
          <w:numId w:val="10"/>
        </w:numPr>
        <w:jc w:val="both"/>
      </w:pPr>
      <w:r w:rsidRPr="00FB2DA8">
        <w:lastRenderedPageBreak/>
        <w:t xml:space="preserve">završni diobni popis stečajni je upravitelj izložio na uvid sudionicima u sobi stečajnog suca u Zagrebu, Petrinjska 8 (članak </w:t>
      </w:r>
      <w:proofErr w:type="spellStart"/>
      <w:r w:rsidRPr="00FB2DA8">
        <w:t>184</w:t>
      </w:r>
      <w:proofErr w:type="spellEnd"/>
      <w:r w:rsidRPr="00FB2DA8">
        <w:t xml:space="preserve">. stavak 1. </w:t>
      </w:r>
      <w:proofErr w:type="spellStart"/>
      <w:r w:rsidRPr="00FB2DA8">
        <w:t>SZ</w:t>
      </w:r>
      <w:proofErr w:type="spellEnd"/>
      <w:r w:rsidRPr="00FB2DA8">
        <w:t>-a),</w:t>
      </w:r>
      <w:r w:rsidR="007A0484">
        <w:t xml:space="preserve"> te bio objavljen na e-oglasna ploča suda</w:t>
      </w:r>
      <w:r w:rsidRPr="00FB2DA8">
        <w:t xml:space="preserve"> </w:t>
      </w:r>
    </w:p>
    <w:p w:rsidRDefault="00FB2DA8" w:rsidP="00FB2DA8" w:rsidR="00FB2DA8">
      <w:pPr>
        <w:numPr>
          <w:ilvl w:val="0"/>
          <w:numId w:val="10"/>
        </w:numPr>
        <w:jc w:val="both"/>
      </w:pPr>
      <w:r w:rsidRPr="00FB2DA8">
        <w:t xml:space="preserve">na završnom ročištu od </w:t>
      </w:r>
      <w:proofErr w:type="spellStart"/>
      <w:r w:rsidR="000F0810">
        <w:t>25.travnja</w:t>
      </w:r>
      <w:proofErr w:type="spellEnd"/>
      <w:r w:rsidR="000F0810">
        <w:t xml:space="preserve"> </w:t>
      </w:r>
      <w:proofErr w:type="spellStart"/>
      <w:r w:rsidR="000F0810">
        <w:t>2017</w:t>
      </w:r>
      <w:proofErr w:type="spellEnd"/>
      <w:r w:rsidR="000F0810" w:rsidRPr="00FB2DA8">
        <w:t xml:space="preserve">. </w:t>
      </w:r>
      <w:r w:rsidRPr="00FB2DA8">
        <w:t xml:space="preserve">vjerovnici nisu podnijeli prigovore na završni diobni popis. </w:t>
      </w:r>
    </w:p>
    <w:p w:rsidRDefault="007C0BC8" w:rsidP="00FB2DA8" w:rsidR="007C0BC8" w:rsidRPr="00FB2DA8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B0614A">
        <w:t>5.</w:t>
      </w:r>
      <w:r w:rsidR="007A0484">
        <w:t>siječnja</w:t>
      </w:r>
      <w:proofErr w:type="spellEnd"/>
      <w:r w:rsidR="00636D11">
        <w:t xml:space="preserve"> </w:t>
      </w:r>
      <w:proofErr w:type="spellStart"/>
      <w:r w:rsidR="00636D11">
        <w:t>201</w:t>
      </w:r>
      <w:r w:rsidR="00B0614A">
        <w:t>8</w:t>
      </w:r>
      <w:proofErr w:type="spellEnd"/>
      <w:r w:rsidR="00636D11">
        <w:t>. stečajni je upravitelj obavij</w:t>
      </w:r>
      <w:r w:rsidR="00964DD9">
        <w:t>e</w:t>
      </w:r>
      <w:r w:rsidR="00636D11">
        <w:t>stio stečajnog suca da je okončao završnu diobu.</w:t>
      </w:r>
    </w:p>
    <w:p w:rsidRDefault="00FB2DA8" w:rsidP="00FB2DA8" w:rsidR="00FB2DA8" w:rsidRPr="00FB2DA8">
      <w:pPr>
        <w:ind w:firstLine="708"/>
        <w:jc w:val="both"/>
      </w:pPr>
    </w:p>
    <w:p w:rsidRDefault="00FB2DA8" w:rsidP="00FB2DA8" w:rsidR="00FB2DA8">
      <w:pPr>
        <w:ind w:firstLine="708"/>
        <w:jc w:val="both"/>
      </w:pPr>
      <w:r w:rsidRPr="00FB2DA8">
        <w:t xml:space="preserve">Prema članku </w:t>
      </w:r>
      <w:proofErr w:type="spellStart"/>
      <w:r w:rsidRPr="00FB2DA8">
        <w:t>196</w:t>
      </w:r>
      <w:proofErr w:type="spellEnd"/>
      <w:r w:rsidRPr="00FB2DA8">
        <w:t xml:space="preserve">. stavak 1. </w:t>
      </w:r>
      <w:proofErr w:type="spellStart"/>
      <w:r w:rsidRPr="00FB2DA8">
        <w:t>SZ</w:t>
      </w:r>
      <w:proofErr w:type="spellEnd"/>
      <w:r w:rsidRPr="00FB2DA8">
        <w:t xml:space="preserve">-a  odmah nakon okončanja završne diobe stečajni sudac će donijeti rješenje o zaključenju stečajnog postupka. </w:t>
      </w:r>
    </w:p>
    <w:p w:rsidRDefault="007C0BC8" w:rsidP="00FB2DA8" w:rsidR="007C0BC8" w:rsidRPr="00FB2DA8">
      <w:pPr>
        <w:ind w:firstLine="708"/>
        <w:jc w:val="both"/>
      </w:pPr>
    </w:p>
    <w:p w:rsidRDefault="00636D11" w:rsidP="00636D11" w:rsidR="00636D11" w:rsidRPr="00FB2DA8">
      <w:pPr>
        <w:ind w:firstLine="708"/>
        <w:jc w:val="both"/>
      </w:pPr>
      <w:r>
        <w:t xml:space="preserve">Slijedom svega naprijed navedenog a temeljem članka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riješeno je kao pod </w:t>
      </w:r>
      <w:proofErr w:type="spellStart"/>
      <w:r>
        <w:t>toč</w:t>
      </w:r>
      <w:proofErr w:type="spellEnd"/>
      <w:r>
        <w:t>. I.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 </w:t>
      </w:r>
    </w:p>
    <w:p w:rsidRDefault="00FB2DA8" w:rsidP="00FB2DA8" w:rsidR="00FB2DA8" w:rsidRPr="00FB2DA8">
      <w:pPr>
        <w:ind w:firstLine="708"/>
        <w:jc w:val="both"/>
      </w:pPr>
      <w:r w:rsidRPr="00FB2DA8">
        <w:t xml:space="preserve">Odluka o objavi rješenja  na e-oglasnoj ploči suda (točka II) utemeljena je na odredbi članka </w:t>
      </w:r>
      <w:proofErr w:type="spellStart"/>
      <w:r w:rsidRPr="00FB2DA8">
        <w:t>196</w:t>
      </w:r>
      <w:proofErr w:type="spellEnd"/>
      <w:r w:rsidRPr="00FB2DA8">
        <w:t xml:space="preserve">. stavak 2. </w:t>
      </w:r>
      <w:proofErr w:type="spellStart"/>
      <w:r w:rsidRPr="00FB2DA8">
        <w:t>SZ</w:t>
      </w:r>
      <w:proofErr w:type="spellEnd"/>
      <w:r w:rsidRPr="00FB2DA8">
        <w:t xml:space="preserve">-a, u vezi odredbe </w:t>
      </w:r>
      <w:proofErr w:type="spellStart"/>
      <w:r w:rsidRPr="00FB2DA8">
        <w:t>čl.12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 xml:space="preserve"> </w:t>
      </w:r>
      <w:proofErr w:type="spellStart"/>
      <w:r w:rsidRPr="00FB2DA8">
        <w:t>15</w:t>
      </w:r>
      <w:proofErr w:type="spellEnd"/>
      <w:r w:rsidRPr="00FB2DA8">
        <w:t>.</w:t>
      </w:r>
      <w:r w:rsidR="00C954C4">
        <w:t>,</w:t>
      </w:r>
      <w:r w:rsidRPr="00FB2DA8">
        <w:t xml:space="preserve"> a odluka o dostavi rješenja sudskom registru (točka III) utemeljena je na odredbi stavka 3. članka </w:t>
      </w:r>
      <w:proofErr w:type="spellStart"/>
      <w:r w:rsidRPr="00FB2DA8">
        <w:t>196</w:t>
      </w:r>
      <w:proofErr w:type="spellEnd"/>
      <w:r w:rsidRPr="00FB2DA8">
        <w:t xml:space="preserve">. </w:t>
      </w:r>
      <w:proofErr w:type="spellStart"/>
      <w:r w:rsidRPr="00FB2DA8">
        <w:t>SZ</w:t>
      </w:r>
      <w:proofErr w:type="spellEnd"/>
      <w:r w:rsidRPr="00FB2DA8">
        <w:t>-a.</w:t>
      </w:r>
    </w:p>
    <w:p w:rsidRDefault="00FB2DA8" w:rsidP="00FB2DA8" w:rsidR="00FB2DA8" w:rsidRPr="00FB2DA8">
      <w:pPr>
        <w:ind w:left="360"/>
        <w:jc w:val="center"/>
      </w:pPr>
    </w:p>
    <w:p w:rsidRDefault="00FB2DA8" w:rsidP="00FB2DA8" w:rsidR="00FB2DA8" w:rsidRPr="00FB2DA8">
      <w:pPr>
        <w:ind w:left="360"/>
        <w:jc w:val="center"/>
      </w:pPr>
      <w:r w:rsidRPr="00FB2DA8">
        <w:t>Zagreb</w:t>
      </w:r>
      <w:r w:rsidR="00C954C4">
        <w:t xml:space="preserve">, </w:t>
      </w:r>
      <w:proofErr w:type="spellStart"/>
      <w:r w:rsidR="00C954C4">
        <w:t>9.travnja</w:t>
      </w:r>
      <w:proofErr w:type="spellEnd"/>
      <w:r w:rsidRPr="00FB2DA8">
        <w:t xml:space="preserve"> </w:t>
      </w:r>
      <w:proofErr w:type="spellStart"/>
      <w:r w:rsidRPr="00FB2DA8">
        <w:t>201</w:t>
      </w:r>
      <w:r w:rsidR="00B0614A">
        <w:t>8</w:t>
      </w:r>
      <w:proofErr w:type="spellEnd"/>
      <w:r w:rsidR="00636D11">
        <w:t>.</w:t>
      </w:r>
    </w:p>
    <w:p w:rsidRDefault="00174214" w:rsidP="00174214" w:rsidR="00174214"/>
    <w:p w:rsidRDefault="00174214" w:rsidP="00174214" w:rsidR="00174214">
      <w:pPr>
        <w:jc w:val="center"/>
      </w:pPr>
      <w:r>
        <w:t xml:space="preserve">                                                                                                                              Sudac</w:t>
      </w:r>
    </w:p>
    <w:p w:rsidRDefault="00174214" w:rsidP="00174214" w:rsidR="00174214">
      <w:pPr>
        <w:jc w:val="right"/>
      </w:pPr>
      <w:r>
        <w:t>Ante Galić</w:t>
      </w:r>
      <w:r w:rsidR="00BC0828">
        <w:t xml:space="preserve"> v.r.</w:t>
      </w:r>
    </w:p>
    <w:p w:rsidRDefault="00174214" w:rsidP="00174214" w:rsidR="00174214" w:rsidRPr="00174214">
      <w:pPr>
        <w:ind w:firstLine="705"/>
      </w:pPr>
      <w:r w:rsidRPr="00174214">
        <w:t>UPUTA O PRAVNOM LIJEKU:</w:t>
      </w:r>
    </w:p>
    <w:p w:rsidRDefault="00174214" w:rsidP="00174214" w:rsidR="00174214" w:rsidRPr="00174214">
      <w:pPr>
        <w:ind w:firstLine="705"/>
        <w:jc w:val="both"/>
      </w:pPr>
      <w:r w:rsidRPr="00174214">
        <w:t>Protiv ovog rješenja, nezadovoljna stranka može uložiti žalbu Visokom trgovačkom sudu Republike Hrvatske u roku od 8 dana, a ulaže se putem ovog suda u 2 primjerka.</w:t>
      </w:r>
    </w:p>
    <w:p w:rsidRDefault="00FB2DA8" w:rsidP="00FB2DA8" w:rsidR="00FB2DA8" w:rsidRPr="00FB2DA8">
      <w:pPr>
        <w:ind w:left="4956"/>
        <w:jc w:val="both"/>
      </w:pPr>
    </w:p>
    <w:p w:rsidRDefault="00741A50" w:rsidP="008D1DD1" w:rsidR="00741A50" w:rsidRPr="00FB2DA8"/>
    <w:p w:rsidRDefault="00BC0828" w:rsidP="00BC0828" w:rsidR="00BC0828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C0828" w:rsidP="00BC0828" w:rsidR="00BC0828">
      <w:pPr>
        <w:ind w:firstLine="708" w:left="4956"/>
        <w:jc w:val="both"/>
      </w:pPr>
      <w:r>
        <w:t xml:space="preserve">              Valentina Delač</w:t>
      </w:r>
    </w:p>
    <w:p w:rsidRDefault="00702897" w:rsidP="00BC0828" w:rsidR="00780D63" w:rsidRPr="00185749">
      <w:pPr>
        <w:ind w:left="720"/>
      </w:pPr>
      <w:r w:rsidRPr="00FB2DA8">
        <w:t xml:space="preserve"> </w:t>
      </w: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201" w:rsidR="00714201">
      <w:r>
        <w:separator/>
      </w:r>
    </w:p>
  </w:endnote>
  <w:endnote w:id="0" w:type="continuationSeparator">
    <w:p w:rsidRDefault="00714201" w:rsidR="0071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201" w:rsidR="00714201">
      <w:r>
        <w:separator/>
      </w:r>
    </w:p>
  </w:footnote>
  <w:footnote w:id="0" w:type="continuationSeparator">
    <w:p w:rsidRDefault="00714201" w:rsidR="0071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B2332B" w:rsidP="00B2332B" w:rsidR="00A450DB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0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9217E"/>
    <w:rsid w:val="000B66CF"/>
    <w:rsid w:val="000D40FA"/>
    <w:rsid w:val="000F0810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4590B"/>
    <w:rsid w:val="00256C13"/>
    <w:rsid w:val="00262496"/>
    <w:rsid w:val="002640F2"/>
    <w:rsid w:val="00275029"/>
    <w:rsid w:val="00282DAC"/>
    <w:rsid w:val="002A2514"/>
    <w:rsid w:val="002A70FC"/>
    <w:rsid w:val="002D3D6D"/>
    <w:rsid w:val="002D5B5B"/>
    <w:rsid w:val="002E4BB8"/>
    <w:rsid w:val="002E54D5"/>
    <w:rsid w:val="00305A8A"/>
    <w:rsid w:val="00334EC6"/>
    <w:rsid w:val="00345FE9"/>
    <w:rsid w:val="003533E2"/>
    <w:rsid w:val="00367ADE"/>
    <w:rsid w:val="003B21F7"/>
    <w:rsid w:val="003B39A1"/>
    <w:rsid w:val="003E0158"/>
    <w:rsid w:val="003E4239"/>
    <w:rsid w:val="003F1D9C"/>
    <w:rsid w:val="00400F7B"/>
    <w:rsid w:val="004020FE"/>
    <w:rsid w:val="0040344D"/>
    <w:rsid w:val="00413795"/>
    <w:rsid w:val="00442966"/>
    <w:rsid w:val="00477C85"/>
    <w:rsid w:val="00481AFF"/>
    <w:rsid w:val="00485CAB"/>
    <w:rsid w:val="004C584B"/>
    <w:rsid w:val="004E1F27"/>
    <w:rsid w:val="004F58E8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606B1D"/>
    <w:rsid w:val="00606FCE"/>
    <w:rsid w:val="00617D48"/>
    <w:rsid w:val="00636780"/>
    <w:rsid w:val="00636D11"/>
    <w:rsid w:val="006443D4"/>
    <w:rsid w:val="00644526"/>
    <w:rsid w:val="006473ED"/>
    <w:rsid w:val="006604A3"/>
    <w:rsid w:val="0066416B"/>
    <w:rsid w:val="00673D87"/>
    <w:rsid w:val="006767F9"/>
    <w:rsid w:val="006B14CA"/>
    <w:rsid w:val="006C1019"/>
    <w:rsid w:val="006D1D22"/>
    <w:rsid w:val="006D4DB2"/>
    <w:rsid w:val="00700C8E"/>
    <w:rsid w:val="00702897"/>
    <w:rsid w:val="00714201"/>
    <w:rsid w:val="00725BDE"/>
    <w:rsid w:val="00741A50"/>
    <w:rsid w:val="00775184"/>
    <w:rsid w:val="00776D0B"/>
    <w:rsid w:val="00780D63"/>
    <w:rsid w:val="00785671"/>
    <w:rsid w:val="007A0484"/>
    <w:rsid w:val="007C0BC8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7659"/>
    <w:rsid w:val="00916ECE"/>
    <w:rsid w:val="00931B22"/>
    <w:rsid w:val="00944B69"/>
    <w:rsid w:val="00964DD9"/>
    <w:rsid w:val="00972005"/>
    <w:rsid w:val="009745DC"/>
    <w:rsid w:val="00980670"/>
    <w:rsid w:val="009E0C00"/>
    <w:rsid w:val="009E1F70"/>
    <w:rsid w:val="009E3F66"/>
    <w:rsid w:val="009E43EB"/>
    <w:rsid w:val="00A04249"/>
    <w:rsid w:val="00A0549B"/>
    <w:rsid w:val="00A20F60"/>
    <w:rsid w:val="00A450DB"/>
    <w:rsid w:val="00A576F4"/>
    <w:rsid w:val="00A74593"/>
    <w:rsid w:val="00A80F98"/>
    <w:rsid w:val="00A83CDA"/>
    <w:rsid w:val="00AA1806"/>
    <w:rsid w:val="00AA790B"/>
    <w:rsid w:val="00AD3291"/>
    <w:rsid w:val="00AF03CB"/>
    <w:rsid w:val="00AF53C5"/>
    <w:rsid w:val="00B0614A"/>
    <w:rsid w:val="00B138AD"/>
    <w:rsid w:val="00B142E9"/>
    <w:rsid w:val="00B2332B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C0828"/>
    <w:rsid w:val="00BD7B72"/>
    <w:rsid w:val="00BF6449"/>
    <w:rsid w:val="00BF7E77"/>
    <w:rsid w:val="00C0114F"/>
    <w:rsid w:val="00C06A54"/>
    <w:rsid w:val="00C17BD8"/>
    <w:rsid w:val="00C22F3B"/>
    <w:rsid w:val="00C54AF7"/>
    <w:rsid w:val="00C80034"/>
    <w:rsid w:val="00C86424"/>
    <w:rsid w:val="00C954C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2729"/>
    <w:rsid w:val="00F47DDB"/>
    <w:rsid w:val="00F5096F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C0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C0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KARLOVCU, OIB 05541256968</izvorni_sadrzaj>
    <derivirana_varijabla naziv="DomainObject.Predmet.StrankaFormatedOIB_1">  FINA, OIB 85821130368; OPĆINSKI SUD U KARLOVCU, OIB 05541256968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KARLOVCU, OIB 05541256968</izvorni_sadrzaj>
    <derivirana_varijabla naziv="DomainObject.Predmet.StrankaFormatedWithAdressOIB_1"> FINA, OIB 85821130368, Koturaška 43, 10000 Zagreb; OPĆINSKI SUD U KARLOVCU, OIB 05541256968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KARLOVCU, OIB 05541256968</izvorni_sadrzaj>
    <derivirana_varijabla naziv="DomainObject.Predmet.StrankaWithAdressOIB_1">FINA, OIB 85821130368, Koturaška 43,10000 Zagreb,OPĆINSKI SUD U KARLOVCU, OIB 05541256968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KARLOVCU, OIB 05541256968</izvorni_sadrzaj>
    <derivirana_varijabla naziv="DomainObject.Predmet.StrankaNazivFormatedOIB_1">FINA, OIB 85821130368,OPĆINSKI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KARLOVCU, OIB 05541256968</item>
    </izvorni_sadrzaj>
    <derivirana_varijabla naziv="DomainObject.Predmet.StrankaListFormatedOIB_1">
      <item>FINA, OIB 85821130368</item>
      <item>OPĆINSKI SUD U KARLOVCU, OIB 05541256968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KARLOVCU, OIB 05541256968</item>
    </izvorni_sadrzaj>
    <derivirana_varijabla naziv="DomainObject.Predmet.StrankaListFormatedWithAdressOIB_1">
      <item>FINA, OIB 85821130368, Koturaška 43, 10000 Zagreb</item>
      <item>OPĆINSKI SUD U KARLOVCU, OIB 05541256968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KARLOVCU, OIB 05541256968</item>
    </izvorni_sadrzaj>
    <derivirana_varijabla naziv="DomainObject.Predmet.StrankaListNazivFormatedOIB_1">
      <item>FINA, OIB 85821130368</item>
      <item>OPĆINSKI SUD U KARLOVCU, OIB 05541256968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KARLOVCU, OIB 05541256968</item>
      <item>Tomislav Đuričin, OIB 01733609458</item>
    </izvorni_sadrzaj>
    <derivirana_varijabla naziv="DomainObject.Predmet.OstaliListFormatedOIB_1">
      <item>OPĆINSKI SUD U KARLOVCU, OIB 05541256968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OIB 05541256968,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KARLOVCU, OIB 05541256968</item>
      <item>Tomislav Đuričin, OIB 01733609458</item>
    </izvorni_sadrzaj>
    <derivirana_varijabla naziv="DomainObject.Predmet.OstaliListNazivFormatedOIB_1">
      <item>OPĆINSKI SUD U KARLOVCU, OIB 05541256968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05541256968</item>
      <item>, OIB 01733609458</item>
      <item>, OIB 05541256968</item>
    </izvorni_sadrzaj>
    <derivirana_varijabla naziv="DomainObject.Predmet.SudioniciListNazivOIB_1">
      <item>, OIB 85821130368</item>
      <item>, OIB 57886743111</item>
      <item>, OIB 05541256968</item>
      <item>, OIB 01733609458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519</properties:Words>
  <properties:Characters>2644</properties:Characters>
  <properties:Lines>74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2018-04-09T12:33:00Z</dcterms:created>
  <dc:creator>RH-TDU</dc:creator>
  <cp:lastModifiedBy>Valentina Delač</cp:lastModifiedBy>
  <cp:lastPrinted>2018-04-09T12:35:00Z</cp:lastPrinted>
  <dcterms:modified xmlns:xsi="http://www.w3.org/2001/XMLSchema-instance" xsi:type="dcterms:W3CDTF">2018-04-09T12:35:00Z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(TVERS rješenje 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