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5a10" w14:paraId="0275a10" w:rsidRDefault="009769A5" w:rsidP="009769A5" w:rsidR="009769A5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1.St-73/1999</w:t>
      </w:r>
    </w:p>
    <w:p w:rsidRDefault="009769A5" w:rsidP="009769A5" w:rsidR="009769A5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9A5" w:rsidP="009769A5" w:rsidR="009769A5">
      <w:pPr>
        <w:jc w:val="both"/>
        <w:rPr>
          <w:b/>
        </w:rPr>
      </w:pPr>
    </w:p>
    <w:p w:rsidRDefault="009769A5" w:rsidP="009769A5" w:rsidR="009769A5">
      <w:pPr>
        <w:jc w:val="both"/>
        <w:rPr>
          <w:b/>
        </w:rPr>
      </w:pPr>
      <w:r>
        <w:rPr>
          <w:b/>
        </w:rPr>
        <w:t>REPUBLIKA HRVATSKA</w:t>
      </w:r>
    </w:p>
    <w:p w:rsidRDefault="009769A5" w:rsidP="009769A5" w:rsidR="009769A5">
      <w:pPr>
        <w:jc w:val="both"/>
        <w:rPr>
          <w:b/>
        </w:rPr>
      </w:pPr>
      <w:r>
        <w:rPr>
          <w:b/>
        </w:rPr>
        <w:t>TRGOVAČKI SUD U SPLITU</w:t>
      </w:r>
    </w:p>
    <w:p w:rsidRDefault="009769A5" w:rsidP="009769A5" w:rsidR="009769A5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9769A5" w:rsidP="009769A5" w:rsidR="009769A5">
      <w:pPr>
        <w:ind w:firstLine="708"/>
        <w:jc w:val="both"/>
        <w:rPr>
          <w:b/>
        </w:rPr>
      </w:pPr>
    </w:p>
    <w:p w:rsidRDefault="009769A5" w:rsidP="009769A5" w:rsidR="009769A5">
      <w:pPr>
        <w:ind w:firstLine="708"/>
        <w:jc w:val="center"/>
        <w:rPr>
          <w:b/>
        </w:rPr>
      </w:pPr>
    </w:p>
    <w:p w:rsidRDefault="009769A5" w:rsidP="009769A5" w:rsidR="009769A5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9769A5" w:rsidP="009769A5" w:rsidR="009769A5">
      <w:pPr>
        <w:ind w:firstLine="708"/>
        <w:jc w:val="center"/>
        <w:rPr>
          <w:b/>
        </w:rPr>
      </w:pPr>
    </w:p>
    <w:p w:rsidRDefault="009769A5" w:rsidP="009769A5" w:rsidR="009769A5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9769A5" w:rsidP="009769A5" w:rsidR="009769A5">
      <w:pPr>
        <w:ind w:firstLine="708"/>
        <w:jc w:val="both"/>
      </w:pPr>
    </w:p>
    <w:p w:rsidRDefault="009769A5" w:rsidP="009769A5" w:rsidR="009769A5">
      <w:pPr>
        <w:pStyle w:val="Bezproreda"/>
      </w:pPr>
    </w:p>
    <w:p w:rsidRDefault="009769A5" w:rsidP="009769A5" w:rsidR="009769A5">
      <w:pPr>
        <w:pStyle w:val="Bezproreda"/>
      </w:pPr>
      <w:r>
        <w:tab/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stečajna upraviteljica </w:t>
      </w:r>
      <w:proofErr w:type="spellStart"/>
      <w:r>
        <w:t>Anči</w:t>
      </w:r>
      <w:proofErr w:type="spellEnd"/>
      <w:r>
        <w:t xml:space="preserve"> Bašić iz Splita, Mažuranićevo šetalište 35,  dana 26. veljače 2018. godine,</w:t>
      </w:r>
    </w:p>
    <w:p w:rsidRDefault="009769A5" w:rsidP="009769A5" w:rsidR="009769A5">
      <w:pPr>
        <w:jc w:val="both"/>
      </w:pPr>
    </w:p>
    <w:p w:rsidRDefault="009769A5" w:rsidP="009769A5" w:rsidR="009769A5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9769A5" w:rsidP="009769A5" w:rsidR="009769A5"/>
    <w:p w:rsidRDefault="009769A5" w:rsidP="009769A5" w:rsidR="009769A5">
      <w:pPr>
        <w:pStyle w:val="Tijeloteksta"/>
        <w:jc w:val="both"/>
      </w:pPr>
      <w:r>
        <w:t>I.</w:t>
      </w:r>
      <w:r>
        <w:tab/>
        <w:t xml:space="preserve">Saziva se Skupština  vjerovnika za dan  29. ožujka 2018. godine u 10,00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9769A5" w:rsidP="009769A5" w:rsidR="009769A5">
      <w:pPr>
        <w:pStyle w:val="Tijeloteksta"/>
        <w:numPr>
          <w:ilvl w:val="0"/>
          <w:numId w:val="1"/>
        </w:numPr>
      </w:pPr>
      <w:r>
        <w:t>Izvješće ste</w:t>
      </w:r>
      <w:r w:rsidR="008F03CF">
        <w:t>čajnog upravitelja o tijeku stečajnog postupka od 23.veljače 2018. godine</w:t>
      </w:r>
      <w:r>
        <w:t xml:space="preserve">. </w:t>
      </w:r>
    </w:p>
    <w:p w:rsidRDefault="008F03CF" w:rsidP="009769A5" w:rsidR="008F03CF">
      <w:pPr>
        <w:pStyle w:val="Tijeloteksta"/>
        <w:numPr>
          <w:ilvl w:val="0"/>
          <w:numId w:val="1"/>
        </w:numPr>
      </w:pPr>
      <w:r>
        <w:t>Donošenje odluke  o ponudi  društva Nautički centar Trogir d.o.o. za kupnju imovine-nekretnin</w:t>
      </w:r>
      <w:r w:rsidR="005F6F78">
        <w:t>e</w:t>
      </w:r>
      <w:r>
        <w:t xml:space="preserve"> stečajnog dužnika. </w:t>
      </w:r>
    </w:p>
    <w:p w:rsidRDefault="008F03CF" w:rsidP="009769A5" w:rsidR="005F6F78">
      <w:pPr>
        <w:pStyle w:val="Tijeloteksta"/>
        <w:numPr>
          <w:ilvl w:val="0"/>
          <w:numId w:val="1"/>
        </w:numPr>
      </w:pPr>
      <w:r>
        <w:t xml:space="preserve">Donošenje odluke  o oglašavanju </w:t>
      </w:r>
      <w:r w:rsidR="005F6F78">
        <w:t>davanja u zakup  nekretnine stečajnog dužnika do prodaje</w:t>
      </w:r>
    </w:p>
    <w:p w:rsidRDefault="005F6F78" w:rsidP="009769A5" w:rsidR="009769A5">
      <w:pPr>
        <w:pStyle w:val="Tijeloteksta"/>
        <w:numPr>
          <w:ilvl w:val="0"/>
          <w:numId w:val="1"/>
        </w:numPr>
      </w:pPr>
      <w:r>
        <w:t xml:space="preserve">Donošenje odluke o vještačenju postojećeg stanja nekretnine  u odnosu na stanje nekretnine  kada je ista preuzeta  od </w:t>
      </w:r>
      <w:r w:rsidR="00631444">
        <w:t xml:space="preserve">strane </w:t>
      </w:r>
      <w:r>
        <w:t xml:space="preserve">Nautički centar Trogir d.o.o. </w:t>
      </w:r>
    </w:p>
    <w:p w:rsidRDefault="009769A5" w:rsidP="009769A5" w:rsidR="009769A5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631444" w:rsidP="009769A5" w:rsidR="00631444">
      <w:pPr>
        <w:pStyle w:val="Tijeloteksta"/>
        <w:ind w:firstLine="708" w:left="1416"/>
      </w:pPr>
    </w:p>
    <w:p w:rsidRDefault="009769A5" w:rsidP="009769A5" w:rsidR="009769A5">
      <w:pPr>
        <w:pStyle w:val="Tijeloteksta"/>
        <w:ind w:firstLine="708" w:left="1416"/>
      </w:pPr>
      <w:r>
        <w:t xml:space="preserve">U Splitu,  </w:t>
      </w:r>
      <w:r w:rsidR="00631444">
        <w:t>26</w:t>
      </w:r>
      <w:r>
        <w:t xml:space="preserve">. </w:t>
      </w:r>
      <w:r w:rsidR="00631444">
        <w:t>veljače</w:t>
      </w:r>
      <w:r>
        <w:t xml:space="preserve"> 201</w:t>
      </w:r>
      <w:r w:rsidR="00631444">
        <w:t>8</w:t>
      </w:r>
      <w:r>
        <w:t>. godine.</w:t>
      </w:r>
    </w:p>
    <w:p w:rsidRDefault="009769A5" w:rsidP="009769A5" w:rsidR="009769A5">
      <w:pPr>
        <w:jc w:val="both"/>
      </w:pPr>
    </w:p>
    <w:p w:rsidRDefault="009769A5" w:rsidP="009769A5" w:rsidR="009769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769A5" w:rsidP="009769A5" w:rsidR="009769A5">
      <w:pPr>
        <w:ind w:firstLine="708" w:left="5664"/>
        <w:jc w:val="both"/>
      </w:pPr>
      <w:r>
        <w:t>Velimir Vuković</w:t>
      </w:r>
      <w:r>
        <w:tab/>
      </w:r>
    </w:p>
    <w:p w:rsidRDefault="009769A5" w:rsidP="009769A5" w:rsidR="009769A5">
      <w:pPr>
        <w:ind w:firstLine="708" w:left="4956"/>
        <w:jc w:val="both"/>
      </w:pPr>
      <w:r>
        <w:tab/>
      </w:r>
      <w:r>
        <w:tab/>
      </w:r>
    </w:p>
    <w:p w:rsidRDefault="009769A5" w:rsidP="009769A5" w:rsidR="009769A5">
      <w:pPr>
        <w:ind w:firstLine="708" w:left="4956"/>
        <w:jc w:val="both"/>
      </w:pPr>
      <w:r>
        <w:tab/>
      </w:r>
      <w:r>
        <w:tab/>
      </w:r>
    </w:p>
    <w:p w:rsidRDefault="009769A5" w:rsidP="009769A5" w:rsidR="009769A5">
      <w:pPr>
        <w:jc w:val="both"/>
      </w:pPr>
    </w:p>
    <w:p w:rsidRDefault="009769A5" w:rsidP="009769A5" w:rsidR="009769A5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769A5" w:rsidP="009769A5" w:rsidR="009769A5">
      <w:smartTag w:element="stockticker" w:uri="urn:schemas-microsoft-com:office:smarttags">
        <w:r>
          <w:t>DNA</w:t>
        </w:r>
      </w:smartTag>
      <w:r>
        <w:t>:</w:t>
      </w:r>
    </w:p>
    <w:p w:rsidRDefault="009769A5" w:rsidP="009769A5" w:rsidR="009769A5">
      <w:r>
        <w:t>- stečajno</w:t>
      </w:r>
      <w:r w:rsidR="00631444">
        <w:t>j</w:t>
      </w:r>
      <w:r>
        <w:t xml:space="preserve"> upravitelj</w:t>
      </w:r>
      <w:r w:rsidR="00631444">
        <w:t>ici</w:t>
      </w:r>
      <w:r>
        <w:t xml:space="preserve"> </w:t>
      </w:r>
    </w:p>
    <w:p w:rsidRDefault="009769A5" w:rsidP="009769A5" w:rsidR="009769A5">
      <w:r>
        <w:t xml:space="preserve">- vjerovniku Branku </w:t>
      </w:r>
      <w:proofErr w:type="spellStart"/>
      <w:r>
        <w:t>Abaza</w:t>
      </w:r>
      <w:proofErr w:type="spellEnd"/>
      <w:r>
        <w:t xml:space="preserve"> i dr. po punomoćniku</w:t>
      </w:r>
    </w:p>
    <w:p w:rsidRDefault="009769A5" w:rsidP="009769A5" w:rsidR="009769A5">
      <w:r>
        <w:t>- ŽDO Split, građansko upravni odjel</w:t>
      </w:r>
    </w:p>
    <w:p w:rsidRDefault="009769A5" w:rsidP="009769A5" w:rsidR="009769A5">
      <w:r>
        <w:t xml:space="preserve">- mrežna stranica e-oglasna ploča </w:t>
      </w:r>
    </w:p>
    <w:p w:rsidRDefault="009769A5" w:rsidP="009769A5" w:rsidR="009769A5">
      <w:pPr>
        <w:pStyle w:val="Bezproreda"/>
      </w:pPr>
    </w:p>
    <w:p w:rsidRDefault="009769A5" w:rsidP="009769A5" w:rsidR="009769A5">
      <w:pPr>
        <w:pStyle w:val="Bezproreda"/>
      </w:pPr>
    </w:p>
    <w:p w:rsidRDefault="009769A5" w:rsidP="009769A5" w:rsidR="009769A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9A5"/>
    <w:rsid w:val="0021773B"/>
    <w:rsid w:val="005F6F78"/>
    <w:rsid w:val="00631444"/>
    <w:rsid w:val="00750E8E"/>
    <w:rsid w:val="008F03CF"/>
    <w:rsid w:val="009769A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9A5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69A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9769A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9769A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9769A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9769A5"/>
  </w:style>
  <w:style w:styleId="Tekstbalonia" w:type="paragraph">
    <w:name w:val="Balloon Text"/>
    <w:basedOn w:val="Normal"/>
    <w:link w:val="TekstbaloniaChar"/>
    <w:uiPriority w:val="99"/>
    <w:semiHidden/>
    <w:unhideWhenUsed/>
    <w:rsid w:val="009769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9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7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7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7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9A5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769A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9769A5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9769A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9769A5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9769A5"/>
  </w:style>
  <w:style w:styleId="Tekstbalonia" w:type="paragraph">
    <w:name w:val="Balloon Text"/>
    <w:basedOn w:val="Normal"/>
    <w:link w:val="TekstbaloniaChar"/>
    <w:uiPriority w:val="99"/>
    <w:semiHidden/>
    <w:unhideWhenUsed/>
    <w:rsid w:val="009769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9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7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1239</properties:Characters>
  <properties:Lines>53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2018-02-26T06:48:00Z</dcterms:created>
  <dc:creator>Velimir Vuković</dc:creator>
  <cp:lastModifiedBy>Velimir Vuković</cp:lastModifiedBy>
  <cp:lastPrinted>2018-02-26T07:05:00Z</cp:lastPrinted>
  <dcterms:modified xmlns:xsi="http://www.w3.org/2001/XMLSchema-instance" xsi:type="dcterms:W3CDTF">2018-02-26T07:07:00Z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(1.st-73-99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