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c638" w14:paraId="5f6c638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7F77F2">
        <w:t>771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7F77F2">
        <w:t>LENKIĆ j.d.o.o., Zadar, Vukovarska 4</w:t>
      </w:r>
      <w:r w:rsidR="00B7765C">
        <w:t>/</w:t>
      </w:r>
      <w:r w:rsidR="007F77F2">
        <w:t>A, OIB: 37996414574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7F77F2">
        <w:t>19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7F77F2">
        <w:t>LENKIĆ j.d.o.o., Zadar, Vukovarska 4</w:t>
      </w:r>
      <w:r w:rsidR="00B7765C">
        <w:t>/</w:t>
      </w:r>
      <w:r w:rsidR="007F77F2">
        <w:t>A, OIB: 37996414574</w:t>
      </w:r>
      <w:r w:rsidR="00362596">
        <w:t>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653ED9">
        <w:t>10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7F77F2">
        <w:t>09</w:t>
      </w:r>
      <w:r w:rsidR="00F92198">
        <w:t>,</w:t>
      </w:r>
      <w:r w:rsidR="00653ED9">
        <w:t>12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7F77F2">
        <w:t>LENKIĆ j.d.o.o.,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neprekinutom razdoblju od </w:t>
      </w:r>
      <w:r w:rsidR="007F77F2">
        <w:t>183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7F77F2">
        <w:t>105.556,60</w:t>
      </w:r>
      <w:r w:rsidR="00EB6C13">
        <w:t xml:space="preserve"> </w:t>
      </w:r>
      <w:r w:rsidR="00245588" w:rsidRPr="006A6907">
        <w:t>kun</w:t>
      </w:r>
      <w:r w:rsidR="007F77F2">
        <w:t>a</w:t>
      </w:r>
      <w:r w:rsidR="00673D65" w:rsidRPr="006A6907">
        <w:t xml:space="preserve">, te da ima </w:t>
      </w:r>
      <w:r w:rsidR="007F77F2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7F77F2">
        <w:t>19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7F77F2">
        <w:t>LENKIĆ j.d.o.o., Zadar</w:t>
      </w:r>
      <w:r w:rsidR="007F77F2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7F77F2" w:rsidP="00153B5F" w:rsidR="00153B5F" w:rsidRPr="007F1085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MATE LENKIĆ, Zadar, </w:t>
      </w:r>
      <w:r w:rsidRPr="00BD1FA6">
        <w:rPr>
          <w:szCs w:val="24"/>
        </w:rPr>
        <w:t>Vukovarska Ulica 4a</w:t>
      </w:r>
      <w:r w:rsidR="00362596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33FA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7F77F2">
      <w:t>771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3FA2"/>
    <w:rsid w:val="00D344BB"/>
    <w:rsid w:val="00D41552"/>
    <w:rsid w:val="00D442FF"/>
    <w:rsid w:val="00D44689"/>
    <w:rsid w:val="00D4744E"/>
    <w:rsid w:val="00D6321A"/>
    <w:rsid w:val="00D76105"/>
    <w:rsid w:val="00D77FC2"/>
    <w:rsid w:val="00D87911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33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F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F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F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F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33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F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F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F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F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LENKIĆ j.d.o.o. za trgovinu mesom i mesnim proizvodima</izvorni_sadrzaj>
    <derivirana_varijabla naziv="DomainObject.Predmet.ProtustrankaFormated_1">  LENKIĆ j.d.o.o. za trgovinu mesom i mesnim proizvodima</derivirana_varijabla>
  </DomainObject.Predmet.ProtustrankaFormated>
  <DomainObject.Predmet.ProtustrankaFormatedOIB>
    <izvorni_sadrzaj>  LENKIĆ j.d.o.o. za trgovinu mesom i mesnim proizvodima, OIB 37996414574</izvorni_sadrzaj>
    <derivirana_varijabla naziv="DomainObject.Predmet.ProtustrankaFormatedOIB_1">  LENKIĆ j.d.o.o. za trgovinu mesom i mesnim proizvodima, OIB 37996414574</derivirana_varijabla>
  </DomainObject.Predmet.ProtustrankaFormatedOIB>
  <DomainObject.Predmet.ProtustrankaFormatedWithAdress>
    <izvorni_sadrzaj> LENKIĆ j.d.o.o. za trgovinu mesom i mesnim proizvodima, Vukovarska 4/A, 23000 Zadar</izvorni_sadrzaj>
    <derivirana_varijabla naziv="DomainObject.Predmet.ProtustrankaFormatedWithAdress_1"> LENKIĆ j.d.o.o. za trgovinu mesom i mesnim proizvodima, Vukovarska 4/A, 23000 Zadar</derivirana_varijabla>
  </DomainObject.Predmet.ProtustrankaFormatedWithAdress>
  <DomainObject.Predmet.ProtustrankaFormatedWithAdressOIB>
    <izvorni_sadrzaj> LENKIĆ j.d.o.o. za trgovinu mesom i mesnim proizvodima, OIB 37996414574, Vukovarska 4/A, 23000 Zadar</izvorni_sadrzaj>
    <derivirana_varijabla naziv="DomainObject.Predmet.ProtustrankaFormatedWithAdressOIB_1"> LENKIĆ j.d.o.o. za trgovinu mesom i mesnim proizvodima, OIB 37996414574, Vukovarska 4/A, 23000 Zadar</derivirana_varijabla>
  </DomainObject.Predmet.ProtustrankaFormatedWithAdressOIB>
  <DomainObject.Predmet.ProtustrankaWithAdress>
    <izvorni_sadrzaj>LENKIĆ j.d.o.o. za trgovinu mesom i mesnim proizvodima Vukovarska 4/A, 23000 Zadar</izvorni_sadrzaj>
    <derivirana_varijabla naziv="DomainObject.Predmet.ProtustrankaWithAdress_1">LENKIĆ j.d.o.o. za trgovinu mesom i mesnim proizvodima Vukovarska 4/A, 23000 Zadar</derivirana_varijabla>
  </DomainObject.Predmet.ProtustrankaWithAdress>
  <DomainObject.Predmet.ProtustrankaWithAdressOIB>
    <izvorni_sadrzaj>LENKIĆ j.d.o.o. za trgovinu mesom i mesnim proizvodima, OIB 37996414574, Vukovarska 4/A, 23000 Zadar</izvorni_sadrzaj>
    <derivirana_varijabla naziv="DomainObject.Predmet.ProtustrankaWithAdressOIB_1">LENKIĆ j.d.o.o. za trgovinu mesom i mesnim proizvodima, OIB 37996414574, Vukovarska 4/A, 23000 Zadar</derivirana_varijabla>
  </DomainObject.Predmet.ProtustrankaWithAdressOIB>
  <DomainObject.Predmet.ProtustrankaNazivFormated>
    <izvorni_sadrzaj>LENKIĆ j.d.o.o. za trgovinu mesom i mesnim proizvodima</izvorni_sadrzaj>
    <derivirana_varijabla naziv="DomainObject.Predmet.ProtustrankaNazivFormated_1">LENKIĆ j.d.o.o. za trgovinu mesom i mesnim proizvodima</derivirana_varijabla>
  </DomainObject.Predmet.ProtustrankaNazivFormated>
  <DomainObject.Predmet.ProtustrankaNazivFormatedOIB>
    <izvorni_sadrzaj>LENKIĆ j.d.o.o. za trgovinu mesom i mesnim proizvodima, OIB 37996414574</izvorni_sadrzaj>
    <derivirana_varijabla naziv="DomainObject.Predmet.ProtustrankaNazivFormatedOIB_1">LENKIĆ j.d.o.o. za trgovinu mesom i mesnim proizvodima, OIB 37996414574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105556.60</izvorni_sadrzaj>
    <derivirana_varijabla naziv="DomainObject.Predmet.TrenutnaVrijednost_1">105556.60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LENKIĆ j.d.o.o. za trgovinu mesom i mesnim proizvodima</item>
    </izvorni_sadrzaj>
    <derivirana_varijabla naziv="DomainObject.Predmet.ProtuStrankaListFormated_1">
      <item>LENKIĆ j.d.o.o. za trgovinu mesom i mesnim proizvodima</item>
    </derivirana_varijabla>
  </DomainObject.Predmet.ProtuStrankaListFormated>
  <DomainObject.Predmet.ProtuStrankaListFormatedOIB>
    <izvorni_sadrzaj>
      <item>LENKIĆ j.d.o.o. za trgovinu mesom i mesnim proizvodima, OIB 37996414574</item>
    </izvorni_sadrzaj>
    <derivirana_varijabla naziv="DomainObject.Predmet.ProtuStrankaListFormatedOIB_1">
      <item>LENKIĆ j.d.o.o. za trgovinu mesom i mesnim proizvodima, OIB 37996414574</item>
    </derivirana_varijabla>
  </DomainObject.Predmet.ProtuStrankaListFormatedOIB>
  <DomainObject.Predmet.ProtuStrankaListFormatedWithAdress>
    <izvorni_sadrzaj>
      <item>LENKIĆ j.d.o.o. za trgovinu mesom i mesnim proizvodima, Vukovarska 4/A, 23000 Zadar</item>
    </izvorni_sadrzaj>
    <derivirana_varijabla naziv="DomainObject.Predmet.ProtuStrankaListFormatedWithAdress_1">
      <item>LENKIĆ j.d.o.o. za trgovinu mesom i mesnim proizvodima, Vukovarska 4/A, 23000 Zadar</item>
    </derivirana_varijabla>
  </DomainObject.Predmet.ProtuStrankaListFormatedWithAdress>
  <DomainObject.Predmet.ProtuStrankaListFormatedWithAdressOIB>
    <izvorni_sadrzaj>
      <item>LENKIĆ j.d.o.o. za trgovinu mesom i mesnim proizvodima, OIB 37996414574, Vukovarska 4/A, 23000 Zadar</item>
    </izvorni_sadrzaj>
    <derivirana_varijabla naziv="DomainObject.Predmet.ProtuStrankaListFormatedWithAdressOIB_1">
      <item>LENKIĆ j.d.o.o. za trgovinu mesom i mesnim proizvodima, OIB 37996414574, Vukovarska 4/A, 23000 Zadar</item>
    </derivirana_varijabla>
  </DomainObject.Predmet.ProtuStrankaListFormatedWithAdressOIB>
  <DomainObject.Predmet.ProtuStrankaListNazivFormated>
    <izvorni_sadrzaj>
      <item>LENKIĆ j.d.o.o. za trgovinu mesom i mesnim proizvodima</item>
    </izvorni_sadrzaj>
    <derivirana_varijabla naziv="DomainObject.Predmet.ProtuStrankaListNazivFormated_1">
      <item>LENKIĆ j.d.o.o. za trgovinu mesom i mesnim proizvodima</item>
    </derivirana_varijabla>
  </DomainObject.Predmet.ProtuStrankaListNazivFormated>
  <DomainObject.Predmet.ProtuStrankaListNazivFormatedOIB>
    <izvorni_sadrzaj>
      <item>LENKIĆ j.d.o.o. za trgovinu mesom i mesnim proizvodima, OIB 37996414574</item>
    </izvorni_sadrzaj>
    <derivirana_varijabla naziv="DomainObject.Predmet.ProtuStrankaListNazivFormatedOIB_1">
      <item>LENKIĆ j.d.o.o. za trgovinu mesom i mesnim proizvodima, OIB 37996414574</item>
    </derivirana_varijabla>
  </DomainObject.Predmet.ProtuStrankaListNazivFormatedOIB>
  <DomainObject.Predmet.OstaliListFormated>
    <izvorni_sadrzaj>
      <item>Mate Lenkić</item>
    </izvorni_sadrzaj>
    <derivirana_varijabla naziv="DomainObject.Predmet.OstaliListFormated_1">
      <item>Mate Lenkić</item>
    </derivirana_varijabla>
  </DomainObject.Predmet.OstaliListFormated>
  <DomainObject.Predmet.OstaliListFormatedOIB>
    <izvorni_sadrzaj>
      <item>Mate Lenkić, OIB 24295745021</item>
    </izvorni_sadrzaj>
    <derivirana_varijabla naziv="DomainObject.Predmet.OstaliListFormatedOIB_1">
      <item>Mate Lenkić, OIB 24295745021</item>
    </derivirana_varijabla>
  </DomainObject.Predmet.OstaliListFormatedOIB>
  <DomainObject.Predmet.OstaliListFormatedWithAdress>
    <izvorni_sadrzaj>
      <item>Mate Lenkić, Vukovarska Ulica 4a, 23000 Zadar</item>
    </izvorni_sadrzaj>
    <derivirana_varijabla naziv="DomainObject.Predmet.OstaliListFormatedWithAdress_1">
      <item>Mate Lenkić, Vukovarska Ulica 4a, 23000 Zadar</item>
    </derivirana_varijabla>
  </DomainObject.Predmet.OstaliListFormatedWithAdress>
  <DomainObject.Predmet.OstaliListFormatedWithAdressOIB>
    <izvorni_sadrzaj>
      <item>Mate Lenkić, OIB 24295745021, Vukovarska Ulica 4a, 23000 Zadar</item>
    </izvorni_sadrzaj>
    <derivirana_varijabla naziv="DomainObject.Predmet.OstaliListFormatedWithAdressOIB_1">
      <item>Mate Lenkić, OIB 24295745021, Vukovarska Ulica 4a, 23000 Zadar</item>
    </derivirana_varijabla>
  </DomainObject.Predmet.OstaliListFormatedWithAdressOIB>
  <DomainObject.Predmet.OstaliListNazivFormated>
    <izvorni_sadrzaj>
      <item>Mate Lenkić</item>
    </izvorni_sadrzaj>
    <derivirana_varijabla naziv="DomainObject.Predmet.OstaliListNazivFormated_1">
      <item>Mate Lenkić</item>
    </derivirana_varijabla>
  </DomainObject.Predmet.OstaliListNazivFormated>
  <DomainObject.Predmet.OstaliListNazivFormatedOIB>
    <izvorni_sadrzaj>
      <item>Mate Lenkić, OIB 24295745021</item>
    </izvorni_sadrzaj>
    <derivirana_varijabla naziv="DomainObject.Predmet.OstaliListNazivFormatedOIB_1">
      <item>Mate Lenkić, OIB 24295745021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LENKIĆ j.d.o.o. za trgovinu mesom i mesnim proizvodima</izvorni_sadrzaj>
    <derivirana_varijabla naziv="DomainObject.Predmet.ProtustrankaIDrugi_1">LENKIĆ j.d.o.o. za trgovinu mesom i mesnim proizvodima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LENKIĆ j.d.o.o. za trgovinu mesom i mesnim proizvodima, OIB 37996414574, Vukovarska 4/A, 23000 Zadar</izvorni_sadrzaj>
    <derivirana_varijabla naziv="DomainObject.Predmet.ProtustrankaIDrugiAdressOIB_1">LENKIĆ j.d.o.o. za trgovinu mesom i mesnim proizvodima, OIB 37996414574, Vukovarska 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LENKIĆ j.d.o.o. za trgovinu mesom i mesnim proizvodima</item>
      <item>Mate Lenkić</item>
    </izvorni_sadrzaj>
    <derivirana_varijabla naziv="DomainObject.Predmet.SudioniciListNaziv_1">
      <item>Financijska agencija</item>
      <item>LENKIĆ j.d.o.o. za trgovinu mesom i mesnim proizvodima</item>
      <item>Mate Lenkić</item>
    </derivirana_varijabla>
  </DomainObject.Predmet.SudioniciListNaziv>
  <DomainObject.Predmet.SudioniciListAdressOIB>
    <izvorni_sadrzaj>
      <item>Financijska agencija, OIB 85821130368, Ivana Danila 4,23000 Zadar</item>
      <item>LENKIĆ j.d.o.o. za trgovinu mesom i mesnim proizvodima, OIB 37996414574, Vukovarska 4/A,23000 Zadar</item>
      <item>Mate Lenkić, OIB 24295745021, Vukovarska Ulica 4a,23000 Zadar</item>
    </izvorni_sadrzaj>
    <derivirana_varijabla naziv="DomainObject.Predmet.SudioniciListAdressOIB_1">
      <item>Financijska agencija, OIB 85821130368, Ivana Danila 4,23000 Zadar</item>
      <item>LENKIĆ j.d.o.o. za trgovinu mesom i mesnim proizvodima, OIB 37996414574, Vukovarska 4/A,23000 Zadar</item>
      <item>Mate Lenkić, OIB 24295745021, Vukovarska Ulica 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37996414574</item>
      <item>, OIB 24295745021</item>
    </izvorni_sadrzaj>
    <derivirana_varijabla naziv="DomainObject.Predmet.SudioniciListNazivOIB_1">
      <item>, OIB 85821130368</item>
      <item>, OIB 37996414574</item>
      <item>, OIB 24295745021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7648F4-C7B8-4281-8026-AC5C325B88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1843</properties:Characters>
  <properties:Lines>78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2016-05-19T08:07:00Z</dcterms:created>
  <dc:creator>Administrator</dc:creator>
  <cp:lastModifiedBy>Martina Kalmeta</cp:lastModifiedBy>
  <cp:lastPrinted>2016-05-09T09:35:00Z</cp:lastPrinted>
  <dcterms:modified xmlns:xsi="http://www.w3.org/2001/XMLSchema-instance" xsi:type="dcterms:W3CDTF">2016-05-20T06:59:00Z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