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a8b5" w14:paraId="76ba8b5" w:rsidRDefault="00FA7602" w:rsidP="00FA7602" w:rsidR="00FA7602">
      <w:pPr>
        <w:pStyle w:val="Naslov1"/>
        <w15:collapsed w:val="false"/>
        <w:rPr>
          <w:b w:val="false"/>
          <w:lang w:val="hr-HR"/>
        </w:rPr>
      </w:pPr>
    </w:p>
    <w:p w:rsidRDefault="009B4A86" w:rsidP="00FA7602" w:rsidR="00573246" w:rsidRPr="00450A07">
      <w:pPr>
        <w:pStyle w:val="Naslov1"/>
        <w:rPr>
          <w:b w:val="false"/>
          <w:lang w:val="hr-HR"/>
        </w:rPr>
      </w:pPr>
      <w:r w:rsidRPr="00450A07">
        <w:rPr>
          <w:b w:val="false"/>
          <w:lang w:val="hr-HR"/>
        </w:rPr>
        <w:t xml:space="preserve">R E P U B L I K </w:t>
      </w:r>
      <w:r w:rsidR="00E451D6" w:rsidRPr="00450A07">
        <w:rPr>
          <w:b w:val="false"/>
          <w:lang w:val="hr-HR"/>
        </w:rPr>
        <w:t xml:space="preserve">A </w:t>
      </w:r>
      <w:r w:rsidRPr="00450A07">
        <w:rPr>
          <w:b w:val="false"/>
          <w:lang w:val="hr-HR"/>
        </w:rPr>
        <w:t xml:space="preserve"> H R V A T S K </w:t>
      </w:r>
      <w:r w:rsidR="00E451D6" w:rsidRPr="00450A07">
        <w:rPr>
          <w:b w:val="false"/>
          <w:lang w:val="hr-HR"/>
        </w:rPr>
        <w:t>A</w:t>
      </w:r>
    </w:p>
    <w:p w:rsidRDefault="009B4A86" w:rsidP="009506AB" w:rsidR="000207A0">
      <w:pPr>
        <w:pStyle w:val="Naslov1"/>
        <w:rPr>
          <w:b w:val="false"/>
          <w:lang w:val="hr-HR"/>
        </w:rPr>
      </w:pPr>
      <w:r w:rsidRPr="00450A07">
        <w:rPr>
          <w:b w:val="false"/>
          <w:lang w:val="hr-HR"/>
        </w:rPr>
        <w:t>R J E Š E N J E</w:t>
      </w:r>
    </w:p>
    <w:p w:rsidRDefault="00372F00" w:rsidP="00196C44" w:rsidR="00372F00" w:rsidRPr="00450A07">
      <w:pPr>
        <w:pStyle w:val="Naslov1"/>
        <w:jc w:val="left"/>
        <w:rPr>
          <w:b w:val="false"/>
          <w:lang w:val="es-ES"/>
        </w:rPr>
      </w:pPr>
    </w:p>
    <w:p w:rsidRDefault="001738EB" w:rsidP="009F1AA8" w:rsidR="009F1AA8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dužnikom KREDAP d.o.o. u stečaju, Zagreb, </w:t>
      </w:r>
      <w:proofErr w:type="spellStart"/>
      <w:r>
        <w:t>Ločilnička</w:t>
      </w:r>
      <w:proofErr w:type="spellEnd"/>
      <w:r>
        <w:t xml:space="preserve"> 21, MBS: 080921676, OIB: 19904453712, dana </w:t>
      </w:r>
      <w:r w:rsidR="00EE6079">
        <w:t>30. siječnja 2019</w:t>
      </w:r>
      <w:r w:rsidR="009F1AA8">
        <w:t>. godine</w:t>
      </w:r>
    </w:p>
    <w:p w:rsidRDefault="00573246" w:rsidP="00B646C1" w:rsidR="00573246" w:rsidRPr="00450A07">
      <w:pPr>
        <w:jc w:val="both"/>
      </w:pPr>
    </w:p>
    <w:p w:rsidRDefault="00BF557C" w:rsidP="00FA7602" w:rsidR="00573246">
      <w:pPr>
        <w:jc w:val="center"/>
      </w:pPr>
      <w:r w:rsidRPr="00450A07">
        <w:t>r i j e š i o   j e</w:t>
      </w:r>
    </w:p>
    <w:p w:rsidRDefault="00FA7602" w:rsidP="00FA7602" w:rsidR="00FA7602" w:rsidRPr="00450A07">
      <w:pPr>
        <w:jc w:val="center"/>
      </w:pPr>
    </w:p>
    <w:p w:rsidRDefault="00F67620" w:rsidP="009506AB" w:rsidR="00573246" w:rsidRPr="00450A07">
      <w:pPr>
        <w:tabs>
          <w:tab w:pos="720" w:val="left"/>
        </w:tabs>
        <w:jc w:val="both"/>
      </w:pPr>
      <w:r w:rsidRPr="00450A07">
        <w:tab/>
        <w:t xml:space="preserve">U sudski registar Trgovačkog suda u </w:t>
      </w:r>
      <w:r w:rsidR="00D73DE6">
        <w:t>Zagrebu</w:t>
      </w:r>
      <w:r w:rsidRPr="00450A07">
        <w:t xml:space="preserve"> upisati će se stečajna masa iz</w:t>
      </w:r>
      <w:r w:rsidR="00CE50DB" w:rsidRPr="00450A07">
        <w:t>a</w:t>
      </w:r>
      <w:r w:rsidRPr="00450A07">
        <w:t xml:space="preserve"> stečajnog dužnika </w:t>
      </w:r>
      <w:r w:rsidR="00E71640">
        <w:t xml:space="preserve">KREDAP d.o.o. u stečaju, Zagreb, </w:t>
      </w:r>
      <w:proofErr w:type="spellStart"/>
      <w:r w:rsidR="00E71640">
        <w:t>Ločilnička</w:t>
      </w:r>
      <w:proofErr w:type="spellEnd"/>
      <w:r w:rsidR="00E71640">
        <w:t xml:space="preserve"> 21, MBS: 080921676, OIB: 19904453712</w:t>
      </w:r>
      <w:r w:rsidRPr="00450A07">
        <w:t>.</w:t>
      </w:r>
    </w:p>
    <w:p w:rsidRDefault="00332CC3" w:rsidP="00953606" w:rsidR="009506AB">
      <w:pPr>
        <w:tabs>
          <w:tab w:pos="720" w:val="left"/>
        </w:tabs>
        <w:jc w:val="center"/>
      </w:pPr>
      <w:r w:rsidRPr="00450A07">
        <w:t>Obrazloženje</w:t>
      </w:r>
    </w:p>
    <w:p w:rsidRDefault="00573246" w:rsidP="009506AB" w:rsidR="00573246" w:rsidRPr="00450A07">
      <w:pPr>
        <w:jc w:val="both"/>
      </w:pPr>
    </w:p>
    <w:p w:rsidRDefault="00332CC3" w:rsidP="003065CD" w:rsidR="00332CC3" w:rsidRPr="00450A07">
      <w:pPr>
        <w:ind w:firstLine="708"/>
        <w:jc w:val="both"/>
      </w:pPr>
      <w:r w:rsidRPr="00450A07">
        <w:t xml:space="preserve">Rješenjem </w:t>
      </w:r>
      <w:proofErr w:type="spellStart"/>
      <w:r w:rsidRPr="00450A07">
        <w:t>posl</w:t>
      </w:r>
      <w:proofErr w:type="spellEnd"/>
      <w:r w:rsidRPr="00450A07">
        <w:t>.</w:t>
      </w:r>
      <w:r w:rsidR="003065CD" w:rsidRPr="00450A07">
        <w:t xml:space="preserve"> </w:t>
      </w:r>
      <w:r w:rsidRPr="00450A07">
        <w:t>br</w:t>
      </w:r>
      <w:r w:rsidR="003065CD" w:rsidRPr="00450A07">
        <w:t>.</w:t>
      </w:r>
      <w:r w:rsidRPr="00450A07">
        <w:t xml:space="preserve"> </w:t>
      </w:r>
      <w:r w:rsidR="003065CD" w:rsidRPr="00450A07">
        <w:t>7 St-</w:t>
      </w:r>
      <w:r w:rsidR="000207A0" w:rsidRPr="00450A07">
        <w:t>129</w:t>
      </w:r>
      <w:r w:rsidR="00E71640">
        <w:t>3</w:t>
      </w:r>
      <w:r w:rsidR="003065CD" w:rsidRPr="00450A07">
        <w:t>/</w:t>
      </w:r>
      <w:r w:rsidR="0085263D" w:rsidRPr="00450A07">
        <w:t>17-</w:t>
      </w:r>
      <w:r w:rsidR="00E71640">
        <w:t>30</w:t>
      </w:r>
      <w:r w:rsidR="003065CD" w:rsidRPr="00450A07">
        <w:t xml:space="preserve"> od </w:t>
      </w:r>
      <w:r w:rsidR="00CB70BB">
        <w:t>17. rujna</w:t>
      </w:r>
      <w:r w:rsidR="000207A0" w:rsidRPr="00450A07">
        <w:t xml:space="preserve"> </w:t>
      </w:r>
      <w:r w:rsidR="001F13E9" w:rsidRPr="00450A07">
        <w:t>2018</w:t>
      </w:r>
      <w:r w:rsidR="003065CD" w:rsidRPr="00450A07">
        <w:t xml:space="preserve">. godine </w:t>
      </w:r>
      <w:r w:rsidR="00CB70BB">
        <w:t>obustavljen je i zaključen</w:t>
      </w:r>
      <w:r w:rsidRPr="00450A07">
        <w:t xml:space="preserve"> stečajni postupak nad stečajnim </w:t>
      </w:r>
      <w:r w:rsidR="003065CD" w:rsidRPr="00450A07">
        <w:t xml:space="preserve">dužnikom </w:t>
      </w:r>
      <w:r w:rsidR="00E71640">
        <w:t xml:space="preserve">KREDAP d.o.o. u stečaju, Zagreb, </w:t>
      </w:r>
      <w:proofErr w:type="spellStart"/>
      <w:r w:rsidR="00E71640">
        <w:t>Ločilnička</w:t>
      </w:r>
      <w:proofErr w:type="spellEnd"/>
      <w:r w:rsidR="00E71640">
        <w:t xml:space="preserve"> 21, MBS: 080921676, OIB: 19904453712</w:t>
      </w:r>
      <w:r w:rsidRPr="00450A07">
        <w:t>.</w:t>
      </w:r>
      <w:r w:rsidR="00E6039A">
        <w:t xml:space="preserve"> Navedeno rješenje postalo je pravomoćno 4. listopada 2018. godine. </w:t>
      </w:r>
    </w:p>
    <w:p w:rsidRDefault="00FF2543" w:rsidP="00893F0E" w:rsidR="00FF2543" w:rsidRPr="00450A07">
      <w:pPr>
        <w:pStyle w:val="Tijeloteksta"/>
        <w:ind w:firstLine="708"/>
        <w:rPr>
          <w:sz w:val="24"/>
        </w:rPr>
      </w:pPr>
    </w:p>
    <w:p w:rsidRDefault="00CB70BB" w:rsidP="00FA7602" w:rsidR="00FA7602" w:rsidRPr="00450A07">
      <w:pPr>
        <w:ind w:firstLine="720"/>
        <w:jc w:val="both"/>
      </w:pPr>
      <w:r>
        <w:t xml:space="preserve">Budući da je </w:t>
      </w:r>
      <w:r w:rsidRPr="00450A07">
        <w:t xml:space="preserve">rješenjem </w:t>
      </w:r>
      <w:r w:rsidR="00492FC7" w:rsidRPr="00450A07">
        <w:t xml:space="preserve">o </w:t>
      </w:r>
      <w:r w:rsidR="00D33A75">
        <w:t xml:space="preserve">obustavi i </w:t>
      </w:r>
      <w:r w:rsidR="00492FC7" w:rsidRPr="00450A07">
        <w:t xml:space="preserve">zaključenju stečajnog postupka </w:t>
      </w:r>
      <w:r>
        <w:t xml:space="preserve">ovlašten stečajni upravitelj Zoran Subotić OIB: 09071761803, sa sjedištem i poslovnom adresom u Belom Manastiru, Kralja Tomislava 51a i adresom prebivališta u Belom Manastiru, Trg Slobode 22 G </w:t>
      </w:r>
      <w:r w:rsidR="00E71640">
        <w:t xml:space="preserve">da može i nakon obustave i zaključenja stečajnog postupka u ime stečajnog dužnika, a za račun stečajne mase zastupati stečajnog dužnika u ovršnom postupku koji se vodi pred Općinskim građanskim sudom u Zagrebu, pod poslovnim brojem </w:t>
      </w:r>
      <w:proofErr w:type="spellStart"/>
      <w:r w:rsidR="00E71640">
        <w:t>Ovr</w:t>
      </w:r>
      <w:proofErr w:type="spellEnd"/>
      <w:r w:rsidR="00E71640">
        <w:t xml:space="preserve">-2908/17, ovrhovoditelja J&amp;T BANKA d.d. Varaždin protiv </w:t>
      </w:r>
      <w:proofErr w:type="spellStart"/>
      <w:r w:rsidR="00E71640">
        <w:t>ovršenika</w:t>
      </w:r>
      <w:proofErr w:type="spellEnd"/>
      <w:r w:rsidR="00E71640">
        <w:t xml:space="preserve"> KREDAP d.o.o. u stečaju</w:t>
      </w:r>
      <w:r w:rsidR="00492FC7" w:rsidRPr="00450A07">
        <w:t xml:space="preserve">, riješeno je u smislu čl. </w:t>
      </w:r>
      <w:r w:rsidR="00E6039A">
        <w:t>289</w:t>
      </w:r>
      <w:r w:rsidR="00492FC7" w:rsidRPr="00450A07">
        <w:t xml:space="preserve">. SZ-a kao u izreci i određeno da se stečajna masa upiše u sudski registar. </w:t>
      </w:r>
    </w:p>
    <w:p w:rsidRDefault="009B4A86" w:rsidP="008D7A5A" w:rsidR="00492FC7" w:rsidRPr="00450A07">
      <w:pPr>
        <w:jc w:val="center"/>
        <w:rPr>
          <w:bCs/>
        </w:rPr>
      </w:pPr>
      <w:r w:rsidRPr="00450A07">
        <w:rPr>
          <w:bCs/>
        </w:rPr>
        <w:t xml:space="preserve">U Osijeku </w:t>
      </w:r>
      <w:r w:rsidR="00E54640">
        <w:rPr>
          <w:bCs/>
        </w:rPr>
        <w:t>30. siječnja 2019</w:t>
      </w:r>
      <w:r w:rsidR="00893F0E" w:rsidRPr="00450A07">
        <w:rPr>
          <w:bCs/>
        </w:rPr>
        <w:t>.</w:t>
      </w:r>
      <w:r w:rsidRPr="00450A07">
        <w:rPr>
          <w:bCs/>
        </w:rPr>
        <w:t xml:space="preserve">   </w:t>
      </w:r>
    </w:p>
    <w:p w:rsidRDefault="00D30FEE" w:rsidP="009B4A86" w:rsidR="009B4A86" w:rsidRPr="00450A07">
      <w:pPr>
        <w:ind w:left="5580"/>
        <w:jc w:val="center"/>
      </w:pPr>
      <w:r w:rsidRPr="00450A07">
        <w:rPr>
          <w:bCs/>
        </w:rPr>
        <w:t>STEČAJNI SUDAC</w:t>
      </w:r>
    </w:p>
    <w:p w:rsidRDefault="009B4A86" w:rsidP="00372F00" w:rsidR="00372F00" w:rsidRPr="00450A07">
      <w:pPr>
        <w:ind w:left="5580"/>
        <w:jc w:val="center"/>
      </w:pPr>
      <w:r w:rsidRPr="00450A07">
        <w:t>mr.</w:t>
      </w:r>
      <w:r w:rsidR="00FE3F69" w:rsidRPr="00450A07">
        <w:t xml:space="preserve"> </w:t>
      </w:r>
      <w:r w:rsidRPr="00450A07">
        <w:t>sc. Boris Vuković</w:t>
      </w:r>
      <w:bookmarkStart w:name="_GoBack" w:id="0"/>
      <w:bookmarkEnd w:id="0"/>
    </w:p>
    <w:p w:rsidRDefault="00CD7F07" w:rsidP="00CD7F07" w:rsidR="00CD7F07" w:rsidRPr="00450A07">
      <w:r w:rsidRPr="00450A07">
        <w:t>Zapisničar Danijela Špeletić</w:t>
      </w:r>
    </w:p>
    <w:p w:rsidRDefault="00953606" w:rsidP="00FE3F69" w:rsidR="00953606"/>
    <w:p w:rsidRDefault="00573246" w:rsidP="00FE3F69" w:rsidR="00573246"/>
    <w:p w:rsidRDefault="00FA7602" w:rsidP="00FE3F69" w:rsidR="00FA7602" w:rsidRPr="00450A07"/>
    <w:p w:rsidRDefault="009B4079" w:rsidP="009B4079" w:rsidR="009B4079" w:rsidRPr="00450A07">
      <w:pPr>
        <w:jc w:val="both"/>
      </w:pPr>
      <w:r w:rsidRPr="00450A07">
        <w:t>UPUTA O PRAVNOM LIJEKU:</w:t>
      </w:r>
    </w:p>
    <w:p w:rsidRDefault="009B4079" w:rsidP="009B4079" w:rsidR="00A4420C" w:rsidRPr="00450A07">
      <w:pPr>
        <w:jc w:val="both"/>
      </w:pPr>
      <w:r w:rsidRPr="00450A07">
        <w:t>Protiv ovog rješenja nezadovoljna stranka može podnijeti žalbu u roku od 8 dana od dana primitka istog. Dostava se smatra obavljenom istekom osmoga dana od dana objave pismena na mrežnoj stranici e-oglasna ploča sudova. Žalba se podnosi putem ovog suda u tri istovjetna primjerka, a o žalbi odlučuje Visoki trgovački sud Republike Hrvatske.</w:t>
      </w:r>
    </w:p>
    <w:p w:rsidRDefault="00492FC7" w:rsidP="009B4079" w:rsidR="00492FC7">
      <w:pPr>
        <w:jc w:val="both"/>
      </w:pPr>
    </w:p>
    <w:p w:rsidRDefault="00E71640" w:rsidP="009B4079" w:rsidR="00E71640" w:rsidRPr="00450A07">
      <w:pPr>
        <w:jc w:val="both"/>
      </w:pPr>
    </w:p>
    <w:p w:rsidRDefault="00332CC3" w:rsidP="00D1116B" w:rsidR="00A4420C" w:rsidRPr="00450A07">
      <w:pPr>
        <w:rPr>
          <w:bCs/>
        </w:rPr>
      </w:pPr>
      <w:r w:rsidRPr="00450A07">
        <w:rPr>
          <w:bCs/>
        </w:rPr>
        <w:t>DNA:</w:t>
      </w:r>
    </w:p>
    <w:p w:rsidRDefault="00BC33EF" w:rsidP="00BC33EF" w:rsidR="00BC33EF" w:rsidRPr="00450A07">
      <w:pPr>
        <w:pStyle w:val="Tijeloteksta"/>
        <w:rPr>
          <w:bCs/>
          <w:sz w:val="24"/>
        </w:rPr>
      </w:pPr>
      <w:r w:rsidRPr="00450A07">
        <w:rPr>
          <w:bCs/>
          <w:sz w:val="24"/>
        </w:rPr>
        <w:t>-sudskom registru</w:t>
      </w:r>
      <w:r w:rsidR="006108B6">
        <w:rPr>
          <w:bCs/>
          <w:sz w:val="24"/>
        </w:rPr>
        <w:t xml:space="preserve"> Trgovačkog suda</w:t>
      </w:r>
      <w:r w:rsidR="00D73DE6">
        <w:rPr>
          <w:bCs/>
          <w:sz w:val="24"/>
        </w:rPr>
        <w:t xml:space="preserve"> u Zagrebu</w:t>
      </w:r>
    </w:p>
    <w:p w:rsidRDefault="00BC33EF" w:rsidP="00BC33EF" w:rsidR="00BC33EF" w:rsidRPr="00450A07">
      <w:pPr>
        <w:pStyle w:val="Tijeloteksta"/>
        <w:rPr>
          <w:bCs/>
          <w:sz w:val="24"/>
        </w:rPr>
      </w:pPr>
      <w:r w:rsidRPr="00450A07">
        <w:rPr>
          <w:bCs/>
          <w:sz w:val="24"/>
        </w:rPr>
        <w:t>-e-</w:t>
      </w:r>
      <w:proofErr w:type="spellStart"/>
      <w:r w:rsidRPr="00450A07">
        <w:rPr>
          <w:bCs/>
          <w:sz w:val="24"/>
        </w:rPr>
        <w:t>Ogl</w:t>
      </w:r>
      <w:proofErr w:type="spellEnd"/>
      <w:r w:rsidRPr="00450A07">
        <w:rPr>
          <w:bCs/>
          <w:sz w:val="24"/>
        </w:rPr>
        <w:t xml:space="preserve">. ploča </w:t>
      </w:r>
    </w:p>
    <w:p w:rsidRDefault="00BC33EF" w:rsidP="009506AB" w:rsidR="009506AB" w:rsidRPr="00450A07">
      <w:pPr>
        <w:pStyle w:val="Tijeloteksta"/>
        <w:rPr>
          <w:sz w:val="24"/>
        </w:rPr>
      </w:pPr>
      <w:r w:rsidRPr="00450A07">
        <w:rPr>
          <w:bCs/>
          <w:sz w:val="24"/>
        </w:rPr>
        <w:t xml:space="preserve">-stečajnom upravitelju </w:t>
      </w:r>
      <w:r w:rsidR="009506AB" w:rsidRPr="00450A07">
        <w:rPr>
          <w:sz w:val="24"/>
        </w:rPr>
        <w:t xml:space="preserve">Zoranu Subotiću, Beli Manastir, Kralja Tomislava 51a  </w:t>
      </w:r>
    </w:p>
    <w:p w:rsidRDefault="00BC33EF" w:rsidP="00E71640" w:rsidR="00E71640" w:rsidRPr="00450A07">
      <w:pPr>
        <w:pStyle w:val="Tijeloteksta"/>
        <w:jc w:val="left"/>
        <w:rPr>
          <w:sz w:val="24"/>
        </w:rPr>
      </w:pPr>
      <w:r w:rsidRPr="00450A07">
        <w:rPr>
          <w:bCs/>
          <w:sz w:val="24"/>
        </w:rPr>
        <w:t>-</w:t>
      </w:r>
      <w:r w:rsidR="00E71640" w:rsidRPr="00E71640">
        <w:t xml:space="preserve"> </w:t>
      </w:r>
      <w:r w:rsidR="00D3427F">
        <w:rPr>
          <w:sz w:val="24"/>
        </w:rPr>
        <w:t>kal. 28.02.2019.</w:t>
      </w:r>
      <w:r w:rsidR="00E71640">
        <w:rPr>
          <w:sz w:val="24"/>
        </w:rPr>
        <w:t xml:space="preserve"> </w:t>
      </w:r>
    </w:p>
    <w:p w:rsidRDefault="008615FD" w:rsidP="009506AB" w:rsidR="008615FD" w:rsidRPr="00450A07">
      <w:pPr>
        <w:pStyle w:val="Tijeloteksta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8615FD" w:rsidP="008615FD" w:rsidR="008615FD" w:rsidRPr="00450A07">
      <w:pPr>
        <w:pStyle w:val="Tijeloteksta"/>
        <w:jc w:val="left"/>
        <w:rPr>
          <w:sz w:val="24"/>
        </w:rPr>
      </w:pPr>
      <w:r w:rsidRPr="00450A07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450A07">
        <w:rPr>
          <w:sz w:val="24"/>
        </w:rPr>
        <w:tab/>
      </w:r>
      <w:r w:rsidRPr="00450A07">
        <w:rPr>
          <w:sz w:val="24"/>
        </w:rPr>
        <w:tab/>
      </w:r>
      <w:r w:rsidRPr="00450A07">
        <w:rPr>
          <w:sz w:val="24"/>
        </w:rPr>
        <w:tab/>
      </w:r>
    </w:p>
    <w:p w:rsidRDefault="008615FD" w:rsidP="008615FD" w:rsidR="008615FD" w:rsidRPr="00450A07">
      <w:pPr>
        <w:pStyle w:val="Tijeloteksta"/>
        <w:jc w:val="left"/>
        <w:rPr>
          <w:sz w:val="24"/>
        </w:rPr>
      </w:pPr>
      <w:r w:rsidRPr="00450A07">
        <w:rPr>
          <w:sz w:val="24"/>
        </w:rPr>
        <w:tab/>
      </w:r>
      <w:r w:rsidRPr="00450A07">
        <w:rPr>
          <w:sz w:val="24"/>
        </w:rPr>
        <w:tab/>
      </w:r>
      <w:r w:rsidRPr="00450A07">
        <w:rPr>
          <w:sz w:val="24"/>
        </w:rPr>
        <w:tab/>
      </w:r>
      <w:r w:rsidRPr="00450A07">
        <w:rPr>
          <w:sz w:val="24"/>
        </w:rPr>
        <w:tab/>
        <w:t xml:space="preserve">   </w:t>
      </w:r>
      <w:r w:rsidRPr="00450A0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450A07">
      <w:pPr>
        <w:pStyle w:val="Tijeloteksta"/>
        <w:jc w:val="left"/>
        <w:rPr>
          <w:sz w:val="24"/>
        </w:rPr>
      </w:pPr>
    </w:p>
    <w:p w:rsidRDefault="006D3C3F" w:rsidP="008615FD" w:rsidR="006D3C3F" w:rsidRPr="00450A07"/>
    <w:sectPr w:rsidSect="00606835" w:rsidR="006D3C3F" w:rsidRPr="00450A0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225" w:rsidR="00481225">
      <w:r>
        <w:separator/>
      </w:r>
    </w:p>
  </w:endnote>
  <w:endnote w:id="0" w:type="continuationSeparator">
    <w:p w:rsidRDefault="00481225" w:rsidR="00481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225" w:rsidR="00481225">
      <w:r>
        <w:separator/>
      </w:r>
    </w:p>
  </w:footnote>
  <w:footnote w:id="0" w:type="continuationSeparator">
    <w:p w:rsidRDefault="00481225" w:rsidR="00481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346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A1753" w:rsidR="005A17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5A1753">
      <w:t>7 St-1293/17-35</w:t>
    </w:r>
  </w:p>
  <w:p w:rsidRDefault="004759F6" w:rsidP="005A1753" w:rsidR="004759F6">
    <w:pPr>
      <w:jc w:val="right"/>
    </w:pPr>
  </w:p>
  <w:p w:rsidRDefault="004759F6" w:rsidP="0038135F" w:rsidR="004759F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79" w:rsidP="00EE6079" w:rsidR="00EE6079">
    <w:pPr>
      <w:spacing w:lineRule="auto" w:line="276"/>
      <w:rPr>
        <w:lang w:eastAsia="en-US"/>
      </w:rPr>
    </w:pPr>
    <w:r>
      <w:tab/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E6079" w:rsidP="00EE6079" w:rsidR="00EE6079">
    <w:pPr>
      <w:rPr>
        <w:lang w:eastAsia="en-US"/>
      </w:rPr>
    </w:pPr>
    <w:r>
      <w:rPr>
        <w:lang w:eastAsia="en-US"/>
      </w:rPr>
      <w:t xml:space="preserve">  </w:t>
    </w:r>
    <w:r>
      <w:rPr>
        <w:lang w:eastAsia="en-US"/>
      </w:rPr>
      <w:t>Republika Hrvatska</w:t>
    </w:r>
  </w:p>
  <w:p w:rsidRDefault="00EE6079" w:rsidP="00EE6079" w:rsidR="00EE6079">
    <w:pPr>
      <w:rPr>
        <w:lang w:eastAsia="en-US"/>
      </w:rPr>
    </w:pPr>
    <w:r>
      <w:rPr>
        <w:lang w:eastAsia="en-US"/>
      </w:rPr>
      <w:t>Trgovački sud u Osijeku</w:t>
    </w:r>
  </w:p>
  <w:p w:rsidRDefault="00EE6079" w:rsidP="00EE6079" w:rsidR="00EE6079">
    <w:pPr>
      <w:rPr>
        <w:lang w:eastAsia="en-US"/>
      </w:rPr>
    </w:pPr>
    <w:r>
      <w:rPr>
        <w:lang w:eastAsia="en-US"/>
      </w:rPr>
      <w:t xml:space="preserve">  Osijek, Zagrebačka 2</w:t>
    </w:r>
  </w:p>
  <w:p w:rsidRDefault="00EE6079" w:rsidP="009506AB" w:rsidR="00EE6079">
    <w:pPr>
      <w:jc w:val="right"/>
      <w:rPr>
        <w:rFonts w:cs="Tahoma" w:hAnsi="Tahoma" w:ascii="Tahoma"/>
      </w:rPr>
    </w:pPr>
  </w:p>
  <w:p w:rsidRDefault="00EE6079" w:rsidP="009506AB" w:rsidR="00EE6079">
    <w:pPr>
      <w:jc w:val="right"/>
      <w:rPr>
        <w:rFonts w:cs="Tahoma" w:hAnsi="Tahoma" w:ascii="Tahoma"/>
      </w:rPr>
    </w:pPr>
  </w:p>
  <w:p w:rsidRDefault="00573246" w:rsidP="00FA7602" w:rsidR="00573246">
    <w:pPr>
      <w:rPr>
        <w:rFonts w:cs="Tahoma" w:hAnsi="Tahoma" w:ascii="Tahoma"/>
      </w:rPr>
    </w:pPr>
  </w:p>
  <w:p w:rsidRDefault="00573246" w:rsidP="009506AB" w:rsidR="00573246">
    <w:pPr>
      <w:jc w:val="right"/>
      <w:rPr>
        <w:rFonts w:cs="Tahoma" w:hAnsi="Tahoma" w:ascii="Tahoma"/>
      </w:rPr>
    </w:pPr>
  </w:p>
  <w:p w:rsidRDefault="00BF3E59" w:rsidP="00FA7602" w:rsidR="00EE6079" w:rsidRPr="00EE607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E6079" w:rsidRPr="00EE6079">
      <w:t xml:space="preserve">Poslovni broj: </w:t>
    </w:r>
    <w:r w:rsidR="005A1753" w:rsidRPr="00EE6079">
      <w:t>7 St-1293</w:t>
    </w:r>
    <w:r w:rsidR="000207A0" w:rsidRPr="00EE6079">
      <w:t>/17-</w:t>
    </w:r>
    <w:r w:rsidR="005A1753" w:rsidRPr="00EE6079"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E513F4"/>
    <w:multiLevelType w:val="hybridMultilevel"/>
    <w:tmpl w:val="80A49D74"/>
    <w:lvl w:tplc="06C06F84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4A62049"/>
    <w:multiLevelType w:val="hybridMultilevel"/>
    <w:tmpl w:val="28CC849C"/>
    <w:lvl w:tplc="AAA873F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55DC2C97"/>
    <w:multiLevelType w:val="hybridMultilevel"/>
    <w:tmpl w:val="3C76D2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666A573E"/>
    <w:lvl w:tplc="6290A02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8DA"/>
    <w:rsid w:val="00011F2C"/>
    <w:rsid w:val="00014FBE"/>
    <w:rsid w:val="00017DD7"/>
    <w:rsid w:val="00017E8C"/>
    <w:rsid w:val="000201CE"/>
    <w:rsid w:val="000207A0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2E9B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2BD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8E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44"/>
    <w:rsid w:val="00196E9C"/>
    <w:rsid w:val="00197385"/>
    <w:rsid w:val="001A101D"/>
    <w:rsid w:val="001A16DE"/>
    <w:rsid w:val="001A1A16"/>
    <w:rsid w:val="001A2221"/>
    <w:rsid w:val="001A2230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477E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13E9"/>
    <w:rsid w:val="001F2D81"/>
    <w:rsid w:val="001F4357"/>
    <w:rsid w:val="001F4FE5"/>
    <w:rsid w:val="002009C8"/>
    <w:rsid w:val="00203168"/>
    <w:rsid w:val="00205878"/>
    <w:rsid w:val="002075E3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315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069D"/>
    <w:rsid w:val="002D4076"/>
    <w:rsid w:val="002D50AA"/>
    <w:rsid w:val="002D5E8D"/>
    <w:rsid w:val="002E2327"/>
    <w:rsid w:val="002E32F1"/>
    <w:rsid w:val="002E4945"/>
    <w:rsid w:val="002E5318"/>
    <w:rsid w:val="002E67D0"/>
    <w:rsid w:val="002E741D"/>
    <w:rsid w:val="002E7F5F"/>
    <w:rsid w:val="002F199D"/>
    <w:rsid w:val="002F2EA0"/>
    <w:rsid w:val="002F48B0"/>
    <w:rsid w:val="002F6466"/>
    <w:rsid w:val="0030250F"/>
    <w:rsid w:val="0030475A"/>
    <w:rsid w:val="003056B2"/>
    <w:rsid w:val="003065CD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CC3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742"/>
    <w:rsid w:val="003619EE"/>
    <w:rsid w:val="00361D01"/>
    <w:rsid w:val="00362003"/>
    <w:rsid w:val="00365E87"/>
    <w:rsid w:val="00370026"/>
    <w:rsid w:val="00371081"/>
    <w:rsid w:val="00372F00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36DC"/>
    <w:rsid w:val="003B41FE"/>
    <w:rsid w:val="003B481A"/>
    <w:rsid w:val="003B567A"/>
    <w:rsid w:val="003B692D"/>
    <w:rsid w:val="003C14CB"/>
    <w:rsid w:val="003C1F87"/>
    <w:rsid w:val="003C4A2E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39EA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D9C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A07"/>
    <w:rsid w:val="00450BD1"/>
    <w:rsid w:val="00452CE4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9F6"/>
    <w:rsid w:val="004766DB"/>
    <w:rsid w:val="00476AA5"/>
    <w:rsid w:val="0047790E"/>
    <w:rsid w:val="004779CF"/>
    <w:rsid w:val="00481225"/>
    <w:rsid w:val="00481614"/>
    <w:rsid w:val="00482E92"/>
    <w:rsid w:val="00483EDD"/>
    <w:rsid w:val="00486204"/>
    <w:rsid w:val="00486C17"/>
    <w:rsid w:val="0048705B"/>
    <w:rsid w:val="004879D1"/>
    <w:rsid w:val="00492FC7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2E8A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1AD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47FCD"/>
    <w:rsid w:val="00550685"/>
    <w:rsid w:val="00550F8F"/>
    <w:rsid w:val="005516AA"/>
    <w:rsid w:val="0055191B"/>
    <w:rsid w:val="005520E3"/>
    <w:rsid w:val="00553343"/>
    <w:rsid w:val="00553EB6"/>
    <w:rsid w:val="005546FE"/>
    <w:rsid w:val="00555621"/>
    <w:rsid w:val="00556815"/>
    <w:rsid w:val="0055716C"/>
    <w:rsid w:val="005576BA"/>
    <w:rsid w:val="00560E6D"/>
    <w:rsid w:val="00561472"/>
    <w:rsid w:val="0056574B"/>
    <w:rsid w:val="00566E5A"/>
    <w:rsid w:val="00567EA0"/>
    <w:rsid w:val="00573246"/>
    <w:rsid w:val="00573343"/>
    <w:rsid w:val="0057346E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E37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1753"/>
    <w:rsid w:val="005A2403"/>
    <w:rsid w:val="005A27F5"/>
    <w:rsid w:val="005A3AAF"/>
    <w:rsid w:val="005B23AE"/>
    <w:rsid w:val="005B23DD"/>
    <w:rsid w:val="005B6E21"/>
    <w:rsid w:val="005B76ED"/>
    <w:rsid w:val="005B7DF0"/>
    <w:rsid w:val="005C2E1F"/>
    <w:rsid w:val="005C38EC"/>
    <w:rsid w:val="005C3ABC"/>
    <w:rsid w:val="005C4C95"/>
    <w:rsid w:val="005C4CE3"/>
    <w:rsid w:val="005C7107"/>
    <w:rsid w:val="005C73D4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FC1"/>
    <w:rsid w:val="005E1AE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08B6"/>
    <w:rsid w:val="006123E0"/>
    <w:rsid w:val="0061303A"/>
    <w:rsid w:val="0061311D"/>
    <w:rsid w:val="00615E36"/>
    <w:rsid w:val="0061629A"/>
    <w:rsid w:val="006170FB"/>
    <w:rsid w:val="006171AB"/>
    <w:rsid w:val="006179E2"/>
    <w:rsid w:val="00617F76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741"/>
    <w:rsid w:val="006350CC"/>
    <w:rsid w:val="006374B7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511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2CD4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9EB"/>
    <w:rsid w:val="006F7D28"/>
    <w:rsid w:val="007029EB"/>
    <w:rsid w:val="00703AB9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3FBA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046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4A0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08EB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63D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B5B"/>
    <w:rsid w:val="00870CA7"/>
    <w:rsid w:val="00871CB1"/>
    <w:rsid w:val="00872876"/>
    <w:rsid w:val="00877557"/>
    <w:rsid w:val="00877FF1"/>
    <w:rsid w:val="00880DC7"/>
    <w:rsid w:val="00881463"/>
    <w:rsid w:val="008814C5"/>
    <w:rsid w:val="00882502"/>
    <w:rsid w:val="008839CB"/>
    <w:rsid w:val="00886343"/>
    <w:rsid w:val="00887AFC"/>
    <w:rsid w:val="00887DDF"/>
    <w:rsid w:val="008901B6"/>
    <w:rsid w:val="00892C5D"/>
    <w:rsid w:val="00893F0E"/>
    <w:rsid w:val="00894825"/>
    <w:rsid w:val="00897126"/>
    <w:rsid w:val="008A07A5"/>
    <w:rsid w:val="008A0A76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D7A5A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75B"/>
    <w:rsid w:val="00912980"/>
    <w:rsid w:val="00913B63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6AB"/>
    <w:rsid w:val="00950D43"/>
    <w:rsid w:val="00950EDC"/>
    <w:rsid w:val="00951C9E"/>
    <w:rsid w:val="009521F0"/>
    <w:rsid w:val="009525E8"/>
    <w:rsid w:val="00953606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079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AA8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906"/>
    <w:rsid w:val="00A22BB8"/>
    <w:rsid w:val="00A2315D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20C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55B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3927"/>
    <w:rsid w:val="00AB4CAA"/>
    <w:rsid w:val="00AB562A"/>
    <w:rsid w:val="00AB62F9"/>
    <w:rsid w:val="00AB6642"/>
    <w:rsid w:val="00AB6EDC"/>
    <w:rsid w:val="00AB7BB5"/>
    <w:rsid w:val="00AC0810"/>
    <w:rsid w:val="00AC0BD6"/>
    <w:rsid w:val="00AC10C5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113E"/>
    <w:rsid w:val="00AE20B4"/>
    <w:rsid w:val="00AE3DCA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14AD"/>
    <w:rsid w:val="00B1351D"/>
    <w:rsid w:val="00B14188"/>
    <w:rsid w:val="00B15F6D"/>
    <w:rsid w:val="00B162DF"/>
    <w:rsid w:val="00B20B46"/>
    <w:rsid w:val="00B20ED1"/>
    <w:rsid w:val="00B22A9B"/>
    <w:rsid w:val="00B233B7"/>
    <w:rsid w:val="00B2408D"/>
    <w:rsid w:val="00B24D8D"/>
    <w:rsid w:val="00B26F71"/>
    <w:rsid w:val="00B303AF"/>
    <w:rsid w:val="00B30948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0A1F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6C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3EF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45B1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2C3A"/>
    <w:rsid w:val="00CA39D0"/>
    <w:rsid w:val="00CA4EEF"/>
    <w:rsid w:val="00CA5FB2"/>
    <w:rsid w:val="00CA6DFB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B70BB"/>
    <w:rsid w:val="00CC0427"/>
    <w:rsid w:val="00CC31B6"/>
    <w:rsid w:val="00CC3307"/>
    <w:rsid w:val="00CC3A70"/>
    <w:rsid w:val="00CC4FFD"/>
    <w:rsid w:val="00CC6031"/>
    <w:rsid w:val="00CC60C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33"/>
    <w:rsid w:val="00CE50D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3A75"/>
    <w:rsid w:val="00D3427F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DE6"/>
    <w:rsid w:val="00D73FB6"/>
    <w:rsid w:val="00D75227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1CF4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339B"/>
    <w:rsid w:val="00DC5CDD"/>
    <w:rsid w:val="00DC5E34"/>
    <w:rsid w:val="00DC7EA3"/>
    <w:rsid w:val="00DD1593"/>
    <w:rsid w:val="00DD3504"/>
    <w:rsid w:val="00DD58B4"/>
    <w:rsid w:val="00DD63C8"/>
    <w:rsid w:val="00DD6F38"/>
    <w:rsid w:val="00DD7031"/>
    <w:rsid w:val="00DD7E77"/>
    <w:rsid w:val="00DE05E4"/>
    <w:rsid w:val="00DE15C1"/>
    <w:rsid w:val="00DE1D08"/>
    <w:rsid w:val="00DE2EA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2AC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1A09"/>
    <w:rsid w:val="00E33A91"/>
    <w:rsid w:val="00E35E81"/>
    <w:rsid w:val="00E365AC"/>
    <w:rsid w:val="00E42296"/>
    <w:rsid w:val="00E4249A"/>
    <w:rsid w:val="00E433DD"/>
    <w:rsid w:val="00E4419C"/>
    <w:rsid w:val="00E451D6"/>
    <w:rsid w:val="00E457B0"/>
    <w:rsid w:val="00E46E75"/>
    <w:rsid w:val="00E47612"/>
    <w:rsid w:val="00E478FB"/>
    <w:rsid w:val="00E50AFC"/>
    <w:rsid w:val="00E5259F"/>
    <w:rsid w:val="00E53385"/>
    <w:rsid w:val="00E539D1"/>
    <w:rsid w:val="00E54640"/>
    <w:rsid w:val="00E54E43"/>
    <w:rsid w:val="00E55D6B"/>
    <w:rsid w:val="00E578FC"/>
    <w:rsid w:val="00E6039A"/>
    <w:rsid w:val="00E60962"/>
    <w:rsid w:val="00E6113A"/>
    <w:rsid w:val="00E61781"/>
    <w:rsid w:val="00E61F8A"/>
    <w:rsid w:val="00E625CB"/>
    <w:rsid w:val="00E62F34"/>
    <w:rsid w:val="00E66DED"/>
    <w:rsid w:val="00E71640"/>
    <w:rsid w:val="00E71A54"/>
    <w:rsid w:val="00E72143"/>
    <w:rsid w:val="00E7792C"/>
    <w:rsid w:val="00E80FDE"/>
    <w:rsid w:val="00E817AF"/>
    <w:rsid w:val="00E81D31"/>
    <w:rsid w:val="00E821EC"/>
    <w:rsid w:val="00E8243B"/>
    <w:rsid w:val="00E824D7"/>
    <w:rsid w:val="00E83AFC"/>
    <w:rsid w:val="00E85111"/>
    <w:rsid w:val="00E8569D"/>
    <w:rsid w:val="00E86D19"/>
    <w:rsid w:val="00E91787"/>
    <w:rsid w:val="00E91BDC"/>
    <w:rsid w:val="00E93021"/>
    <w:rsid w:val="00E9484C"/>
    <w:rsid w:val="00E95587"/>
    <w:rsid w:val="00E96FFE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44E"/>
    <w:rsid w:val="00EB6671"/>
    <w:rsid w:val="00EB68D8"/>
    <w:rsid w:val="00EB6DB5"/>
    <w:rsid w:val="00EC01D0"/>
    <w:rsid w:val="00EC04E7"/>
    <w:rsid w:val="00EC0CD1"/>
    <w:rsid w:val="00EC10D7"/>
    <w:rsid w:val="00EC1833"/>
    <w:rsid w:val="00ED01D1"/>
    <w:rsid w:val="00ED128A"/>
    <w:rsid w:val="00ED1494"/>
    <w:rsid w:val="00ED22E1"/>
    <w:rsid w:val="00ED2573"/>
    <w:rsid w:val="00ED27F4"/>
    <w:rsid w:val="00ED2B7D"/>
    <w:rsid w:val="00ED437C"/>
    <w:rsid w:val="00ED5C02"/>
    <w:rsid w:val="00ED6321"/>
    <w:rsid w:val="00EE1E00"/>
    <w:rsid w:val="00EE3E88"/>
    <w:rsid w:val="00EE4028"/>
    <w:rsid w:val="00EE4204"/>
    <w:rsid w:val="00EE6079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7620"/>
    <w:rsid w:val="00F7125F"/>
    <w:rsid w:val="00F718C0"/>
    <w:rsid w:val="00F73D1E"/>
    <w:rsid w:val="00F7444E"/>
    <w:rsid w:val="00F768F0"/>
    <w:rsid w:val="00F76C5B"/>
    <w:rsid w:val="00F77FED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602"/>
    <w:rsid w:val="00FA7B04"/>
    <w:rsid w:val="00FB0A06"/>
    <w:rsid w:val="00FB127A"/>
    <w:rsid w:val="00FB32BA"/>
    <w:rsid w:val="00FB6508"/>
    <w:rsid w:val="00FC0ECF"/>
    <w:rsid w:val="00FC1AAC"/>
    <w:rsid w:val="00FC5916"/>
    <w:rsid w:val="00FD0088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543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207A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42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42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2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2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2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207A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42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42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2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2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2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6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53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9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6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61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53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424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21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86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139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34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9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06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66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09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60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77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90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7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8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2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39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91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4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60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20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53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28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064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St-1293/2017-35</izvorni_sadrzaj>
    <derivirana_varijabla naziv="DomainObject.Oznaka_1">St-1293/2017-35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2018.</izvorni_sadrzaj>
    <derivirana_varijabla naziv="DomainObject.Predmet.DatumRjesavanja_1">17.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St-1293/2017</izvorni_sadrzaj>
    <derivirana_varijabla naziv="DomainObject.Predmet.OznakaBroj_1">St-1293/2017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KREDAP  d.o.o. zastupanog po punomoćniku Ivan Grabar</izvorni_sadrzaj>
    <derivirana_varijabla naziv="DomainObject.Predmet.ProtustrankaFormated_1">  KREDAP  d.o.o. zastupanog po punomoćniku Ivan Grabar</derivirana_varijabla>
  </DomainObject.Predmet.ProtustrankaFormated>
  <DomainObject.Predmet.ProtustrankaFormatedOIB>
    <izvorni_sadrzaj>  KREDAP  d.o.o., OIB 19904453712 zastupanog po punomoćniku Ivan Grabar</izvorni_sadrzaj>
    <derivirana_varijabla naziv="DomainObject.Predmet.ProtustrankaFormatedOIB_1">  KREDAP  d.o.o., OIB 19904453712 zastupanog po punomoćniku Ivan Grabar</derivirana_varijabla>
  </DomainObject.Predmet.ProtustrankaFormatedOIB>
  <DomainObject.Predmet.ProtustrankaFormatedWithAdress>
    <izvorni_sadrzaj> KREDAP  d.o.o., Ločilnička 21, 10000 Zagreb zastupanog po punomoćniku Ivan Grabar</izvorni_sadrzaj>
    <derivirana_varijabla naziv="DomainObject.Predmet.ProtustrankaFormatedWithAdress_1"> KREDAP  d.o.o., Ločilnička 21, 10000 Zagreb zastupanog po punomoćniku Ivan Grabar</derivirana_varijabla>
  </DomainObject.Predmet.ProtustrankaFormatedWithAdress>
  <DomainObject.Predmet.ProtustrankaFormatedWithAdressOIB>
    <izvorni_sadrzaj> KREDAP  d.o.o., OIB 19904453712, Ločilnička 21, 10000 Zagreb zastupanog po punomoćniku Ivan Grabar</izvorni_sadrzaj>
    <derivirana_varijabla naziv="DomainObject.Predmet.ProtustrankaFormatedWithAdressOIB_1"> KREDAP  d.o.o., OIB 19904453712, Ločilnička 21, 10000 Zagreb zastupanog po punomoćniku Ivan Grabar</derivirana_varijabla>
  </DomainObject.Predmet.ProtustrankaFormatedWithAdressOIB>
  <DomainObject.Predmet.ProtustrankaWithAdress>
    <izvorni_sadrzaj>KREDAP  d.o.o. Ločilnička 21, 10000 Zagreb</izvorni_sadrzaj>
    <derivirana_varijabla naziv="DomainObject.Predmet.ProtustrankaWithAdress_1">KREDAP  d.o.o. Ločilnička 21, 10000 Zagreb</derivirana_varijabla>
  </DomainObject.Predmet.ProtustrankaWithAdress>
  <DomainObject.Predmet.ProtustrankaWithAdressOIB>
    <izvorni_sadrzaj>KREDAP  d.o.o., OIB 19904453712, Ločilnička 21, 10000 Zagreb</izvorni_sadrzaj>
    <derivirana_varijabla naziv="DomainObject.Predmet.ProtustrankaWithAdressOIB_1">KREDAP  d.o.o., OIB 19904453712, Ločilnička 21, 10000 Zagreb</derivirana_varijabla>
  </DomainObject.Predmet.ProtustrankaWithAdressOIB>
  <DomainObject.Predmet.ProtustrankaNazivFormated>
    <izvorni_sadrzaj>KREDAP  d.o.o.</izvorni_sadrzaj>
    <derivirana_varijabla naziv="DomainObject.Predmet.ProtustrankaNazivFormated_1">KREDAP  d.o.o.</derivirana_varijabla>
  </DomainObject.Predmet.ProtustrankaNazivFormated>
  <DomainObject.Predmet.ProtustrankaNazivFormatedOIB>
    <izvorni_sadrzaj>KREDAP  d.o.o., OIB 19904453712</izvorni_sadrzaj>
    <derivirana_varijabla naziv="DomainObject.Predmet.ProtustrankaNazivFormatedOIB_1">KREDAP  d.o.o., OIB 19904453712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KREDAP  d.o.o. zastupanog po punomoćniku Ivan Grabar</item>
    </izvorni_sadrzaj>
    <derivirana_varijabla naziv="DomainObject.Predmet.ProtuStrankaListFormated_1">
      <item>KREDAP  d.o.o. zastupanog po punomoćniku Ivan Grabar</item>
    </derivirana_varijabla>
  </DomainObject.Predmet.ProtuStrankaListFormated>
  <DomainObject.Predmet.ProtuStrankaListFormatedOIB>
    <izvorni_sadrzaj>
      <item>KREDAP  d.o.o., OIB 19904453712 zastupanog po punomoćniku Ivan Grabar</item>
    </izvorni_sadrzaj>
    <derivirana_varijabla naziv="DomainObject.Predmet.ProtuStrankaListFormatedOIB_1">
      <item>KREDAP  d.o.o., OIB 19904453712 zastupanog po punomoćniku Ivan Grabar</item>
    </derivirana_varijabla>
  </DomainObject.Predmet.ProtuStrankaListFormatedOIB>
  <DomainObject.Predmet.ProtuStrankaListFormatedWithAdress>
    <izvorni_sadrzaj>
      <item>KREDAP  d.o.o., Ločilnička 21, 10000 Zagreb zastupanog po punomoćniku Ivan Grabar</item>
    </izvorni_sadrzaj>
    <derivirana_varijabla naziv="DomainObject.Predmet.ProtuStrankaListFormatedWithAdress_1">
      <item>KREDAP  d.o.o., Ločilnička 21, 10000 Zagreb zastupanog po punomoćniku Ivan Grabar</item>
    </derivirana_varijabla>
  </DomainObject.Predmet.ProtuStrankaListFormatedWithAdress>
  <DomainObject.Predmet.ProtuStrankaListFormatedWithAdressOIB>
    <izvorni_sadrzaj>
      <item>KREDAP  d.o.o., OIB 19904453712, Ločilnička 21, 10000 Zagreb zastupanog po punomoćniku Ivan Grabar</item>
    </izvorni_sadrzaj>
    <derivirana_varijabla naziv="DomainObject.Predmet.ProtuStrankaListFormatedWithAdressOIB_1">
      <item>KREDAP  d.o.o., OIB 19904453712, Ločilnička 21, 10000 Zagreb zastupanog po punomoćniku Ivan Grabar</item>
    </derivirana_varijabla>
  </DomainObject.Predmet.ProtuStrankaListFormatedWithAdressOIB>
  <DomainObject.Predmet.ProtuStrankaListNazivFormated>
    <izvorni_sadrzaj>
      <item>KREDAP  d.o.o.</item>
    </izvorni_sadrzaj>
    <derivirana_varijabla naziv="DomainObject.Predmet.ProtuStrankaListNazivFormated_1">
      <item>KREDAP  d.o.o.</item>
    </derivirana_varijabla>
  </DomainObject.Predmet.ProtuStrankaListNazivFormated>
  <DomainObject.Predmet.ProtuStrankaListNazivFormatedOIB>
    <izvorni_sadrzaj>
      <item>KREDAP  d.o.o., OIB 19904453712</item>
    </izvorni_sadrzaj>
    <derivirana_varijabla naziv="DomainObject.Predmet.ProtuStrankaListNazivFormatedOIB_1">
      <item>KREDAP  d.o.o., OIB 19904453712</item>
    </derivirana_varijabla>
  </DomainObject.Predmet.ProtuStrankaListNazivFormatedOIB>
  <DomainObject.Predmet.OstaliListFormated>
    <izvorni_sadrzaj>
      <item>Ivan Grabar punomoćnik sudionika u postupku KREDAP  d.o.o.</item>
      <item>Županijsko državno odvjetništvo u Osijeku GUO</item>
    </izvorni_sadrzaj>
    <derivirana_varijabla naziv="DomainObject.Predmet.OstaliListFormated_1">
      <item>Ivan Grabar punomoćnik sudionika u postupku KREDAP  d.o.o.</item>
      <item>Županijsko državno odvjetništvo u Osijeku GUO</item>
    </derivirana_varijabla>
  </DomainObject.Predmet.OstaliListFormated>
  <DomainObject.Predmet.OstaliListFormatedOIB>
    <izvorni_sadrzaj>
      <item>Ivan Grabar, OIB 03884857013 punomoćnik sudionika u postupku KREDAP  d.o.o.</item>
      <item>Županijsko državno odvjetništvo u Osijeku GUO, OIB 61379160880</item>
    </izvorni_sadrzaj>
    <derivirana_varijabla naziv="DomainObject.Predmet.OstaliListFormatedOIB_1">
      <item>Ivan Grabar, OIB 03884857013 punomoćnik sudionika u postupku KREDAP  d.o.o.</item>
      <item>Županijsko državno odvjetništvo u Osijeku GUO, OIB 61379160880</item>
    </derivirana_varijabla>
  </DomainObject.Predmet.OstaliListFormatedOIB>
  <DomainObject.Predmet.OstaliListFormatedWithAdress>
    <izvorni_sadrzaj>
      <item>Ivan Grabar, Milana Begovića 17, 10000 Zagreb punomoćnik sudionika u postupku KREDAP  d.o.o.</item>
      <item>Županijsko državno odvjetništvo u Osijeku GUO, Kapucinska 21, 31000 Osijek</item>
    </izvorni_sadrzaj>
    <derivirana_varijabla naziv="DomainObject.Predmet.OstaliListFormatedWithAdress_1">
      <item>Ivan Grabar, Milana Begovića 17, 10000 Zagreb punomoćnik sudionika u postupku KREDAP  d.o.o.</item>
      <item>Županijsko državno odvjetništvo u Osijeku GUO, Kapucinska 21, 31000 Osijek</item>
    </derivirana_varijabla>
  </DomainObject.Predmet.OstaliListFormatedWithAdress>
  <DomainObject.Predmet.OstaliListFormatedWithAdressOIB>
    <izvorni_sadrzaj>
      <item>Ivan Grabar, OIB 03884857013, Milana Begovića 17, 10000 Zagreb punomoćnik sudionika u postupku KREDAP  d.o.o.</item>
      <item>Županijsko državno odvjetništvo u Osijeku GUO, OIB 61379160880, Kapucinska 21, 31000 Osijek</item>
    </izvorni_sadrzaj>
    <derivirana_varijabla naziv="DomainObject.Predmet.OstaliListFormatedWithAdressOIB_1">
      <item>Ivan Grabar, OIB 03884857013, Milana Begovića 17, 10000 Zagreb punomoćnik sudionika u postupku KREDAP  d.o.o.</item>
      <item>Županijsko državno odvjetništvo u Osijeku GUO, OIB 61379160880, Kapucinska 21, 31000 Osijek</item>
    </derivirana_varijabla>
  </DomainObject.Predmet.OstaliListFormatedWithAdressOIB>
  <DomainObject.Predmet.OstaliListNazivFormated>
    <izvorni_sadrzaj>
      <item>Ivan Grabar</item>
      <item>Županijsko državno odvjetništvo u Osijeku GUO</item>
    </izvorni_sadrzaj>
    <derivirana_varijabla naziv="DomainObject.Predmet.OstaliListNazivFormated_1">
      <item>Ivan Grabar</item>
      <item>Županijsko državno odvjetništvo u Osijeku GUO</item>
    </derivirana_varijabla>
  </DomainObject.Predmet.OstaliListNazivFormated>
  <DomainObject.Predmet.OstaliListNazivFormatedOIB>
    <izvorni_sadrzaj>
      <item>Ivan Grabar, OIB 03884857013</item>
      <item>Županijsko državno odvjetništvo u Osijeku GUO, OIB 61379160880</item>
    </izvorni_sadrzaj>
    <derivirana_varijabla naziv="DomainObject.Predmet.OstaliListNazivFormatedOIB_1">
      <item>Ivan Grabar, OIB 03884857013</item>
      <item>Županijsko državno odvjetništvo u Osijeku GUO,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St-1293/2017-35</izvorni_sadrzaj>
    <derivirana_varijabla naziv="DomainObject.PoslovniBrojDokumenta_1">St-1293/2017-35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KREDAP  d.o.o.</izvorni_sadrzaj>
    <derivirana_varijabla naziv="DomainObject.Predmet.ProtustrankaIDrugi_1">KREDAP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KREDAP  d.o.o., OIB 19904453712, Ločilnička 21, 10000 Zagreb</izvorni_sadrzaj>
    <derivirana_varijabla naziv="DomainObject.Predmet.ProtustrankaIDrugiAdressOIB_1">KREDAP  d.o.o., OIB 19904453712, Ločilnička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rujna 2018.</izvorni_sadrzaj>
    <derivirana_varijabla naziv="DomainObject.Predmet.OdlukaRjesenje.DatumDonosenjaOdluke_1">17. rujna 2018.</derivirana_varijabla>
  </DomainObject.Predmet.OdlukaRjesenje.DatumDonosenjaOdluke>
  <DomainObject.Predmet.OdlukaRjesenje.DatumPravomocnosti>
    <izvorni_sadrzaj>4. listopada 2018.</izvorni_sadrzaj>
    <derivirana_varijabla naziv="DomainObject.Predmet.OdlukaRjesenje.DatumPravomocnosti_1">4. listopada 2018.</derivirana_varijabla>
  </DomainObject.Predmet.OdlukaRjesenje.DatumPravomocnosti>
  <DomainObject.Predmet.OdlukaRjesenje.Oznaka>
    <izvorni_sadrzaj>St-1293/2017-30</izvorni_sadrzaj>
    <derivirana_varijabla naziv="DomainObject.Predmet.OdlukaRjesenje.Oznaka_1">St-1293/2017-30</derivirana_varijabla>
  </DomainObject.Predmet.OdlukaRjesenje.Oznaka>
  <DomainObject.Predmet.SudioniciListNaziv>
    <izvorni_sadrzaj>
      <item>KREDAP  d.o.o.</item>
      <item>FINA Regionalni centar Zagreb</item>
      <item>Ivan Grabar</item>
      <item>Županijsko državno odvjetništvo u Osijeku GUO</item>
    </izvorni_sadrzaj>
    <derivirana_varijabla naziv="DomainObject.Predmet.SudioniciListNaziv_1">
      <item>KREDAP  d.o.o.</item>
      <item>FINA Regionalni centar Zagreb</item>
      <item>Ivan Grabar</item>
      <item>Županijsko državno odvjetništvo u Osijeku GUO</item>
    </derivirana_varijabla>
  </DomainObject.Predmet.SudioniciListNaziv>
  <DomainObject.Predmet.SudioniciListAdressOIB>
    <izvorni_sadrzaj>
      <item>KREDAP  d.o.o., OIB 19904453712, Ločilnička 21,10000 Zagreb</item>
      <item>FINA Regionalni centar Zagreb, OIB 85821130368, Trg svibanjskih žrtava 1995. 1,10000 Zagreb</item>
      <item>Ivan Grabar, OIB 03884857013, Milana Begovića 17,10000 Zagreb</item>
      <item>Županijsko državno odvjetništvo u Osijeku GUO, OIB 61379160880, Kapucinska 21,31000 Osijek</item>
    </izvorni_sadrzaj>
    <derivirana_varijabla naziv="DomainObject.Predmet.SudioniciListAdressOIB_1">
      <item>KREDAP  d.o.o., OIB 19904453712, Ločilnička 21,10000 Zagreb</item>
      <item>FINA Regionalni centar Zagreb, OIB 85821130368, Trg svibanjskih žrtava 1995. 1,10000 Zagreb</item>
      <item>Ivan Grabar, OIB 03884857013, Milana Begovića 17,10000 Zagreb</item>
      <item>Županijsko državno odvjetništvo u Osijeku GUO,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19904453712</item>
      <item>, OIB 85821130368</item>
      <item>, OIB 03884857013</item>
      <item>, OIB 61379160880</item>
    </izvorni_sadrzaj>
    <derivirana_varijabla naziv="DomainObject.Predmet.SudioniciListNazivOIB_1">
      <item>, OIB 19904453712</item>
      <item>, OIB 85821130368</item>
      <item>, OIB 03884857013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St-1293/2017-30</izvorni_sadrzaj>
    <derivirana_varijabla naziv="DomainObject.PredzadnjaOdlukaIzPredmeta.Oznaka_1">St-1293/2017-30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73DA1D-200E-48E9-A200-4ED3A6622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330</properties:Words>
  <properties:Characters>1729</properties:Characters>
  <properties:Lines>94</properties:Lines>
  <properties:Paragraphs>19</properties:Paragraphs>
  <properties:TotalTime>807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2019-01-31T09:39:00Z</cp:lastPrinted>
  <dcterms:modified xmlns:xsi="http://www.w3.org/2001/XMLSchema-instance" xsi:type="dcterms:W3CDTF">2019-01-31T09:39:00Z</dcterms:modified>
  <cp:revision>554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St-1293/2017-35 / Odluka - Rješenje (1293-17_(-35)_KREDAP.docx)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