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b829" w14:paraId="b7fb829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00434">
        <w:t>1228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>Karlovac, Ljudevita Šestića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8C449A">
        <w:t>1228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C00434">
        <w:t>17</w:t>
      </w:r>
      <w:r w:rsidRPr="000C1432">
        <w:t>.</w:t>
      </w:r>
      <w:r w:rsidR="00C00434">
        <w:t xml:space="preserve">veljače </w:t>
      </w:r>
      <w:r w:rsidR="0009110A" w:rsidRPr="000C1432">
        <w:t>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057ACC">
        <w:t xml:space="preserve">ALPINA-T.U.Š. d.o.o., </w:t>
      </w:r>
      <w:r w:rsidR="00C00434">
        <w:t>Zagreb</w:t>
      </w:r>
      <w:r w:rsidRPr="000C1432">
        <w:t xml:space="preserve">, </w:t>
      </w:r>
      <w:r w:rsidR="00C00434">
        <w:t>Borovik 4</w:t>
      </w:r>
      <w:r w:rsidR="00C57341" w:rsidRPr="000C1432">
        <w:t xml:space="preserve">, </w:t>
      </w:r>
      <w:r w:rsidR="002D11D5" w:rsidRPr="000C1432">
        <w:t>OIB</w:t>
      </w:r>
      <w:r w:rsidR="00C00434">
        <w:t>:</w:t>
      </w:r>
      <w:r w:rsidR="002D11D5" w:rsidRPr="000C1432">
        <w:t xml:space="preserve"> </w:t>
      </w:r>
      <w:r w:rsidR="00C00434" w:rsidRPr="00C00434">
        <w:t>56848544703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C00434">
        <w:t xml:space="preserve">19.436,92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887731">
        <w:t>17</w:t>
      </w:r>
      <w:r w:rsidR="0009110A" w:rsidRPr="000C1432">
        <w:t xml:space="preserve">. </w:t>
      </w:r>
      <w:r w:rsidR="00887731">
        <w:t>veljače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Fundurulić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009D4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B2" w:rsidR="003125B2">
      <w:r>
        <w:separator/>
      </w:r>
    </w:p>
  </w:endnote>
  <w:endnote w:id="0" w:type="continuationSeparator">
    <w:p w:rsidRDefault="003125B2" w:rsidR="0031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B2" w:rsidR="003125B2">
      <w:r>
        <w:separator/>
      </w:r>
    </w:p>
  </w:footnote>
  <w:footnote w:id="0" w:type="continuationSeparator">
    <w:p w:rsidRDefault="003125B2" w:rsidR="00312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2F0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7ACC"/>
    <w:rsid w:val="00072A7B"/>
    <w:rsid w:val="000766DA"/>
    <w:rsid w:val="0009110A"/>
    <w:rsid w:val="00092F41"/>
    <w:rsid w:val="000A0975"/>
    <w:rsid w:val="000C1432"/>
    <w:rsid w:val="002002E3"/>
    <w:rsid w:val="00292478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2F0D"/>
    <w:rsid w:val="007576F3"/>
    <w:rsid w:val="00790961"/>
    <w:rsid w:val="007B3C1E"/>
    <w:rsid w:val="008009D4"/>
    <w:rsid w:val="00887731"/>
    <w:rsid w:val="008A02E6"/>
    <w:rsid w:val="008C449A"/>
    <w:rsid w:val="009116CD"/>
    <w:rsid w:val="00930CB0"/>
    <w:rsid w:val="00950574"/>
    <w:rsid w:val="009C6D00"/>
    <w:rsid w:val="00A20820"/>
    <w:rsid w:val="00AE3282"/>
    <w:rsid w:val="00AF2BE7"/>
    <w:rsid w:val="00B02E89"/>
    <w:rsid w:val="00B168B0"/>
    <w:rsid w:val="00B75668"/>
    <w:rsid w:val="00B82B1B"/>
    <w:rsid w:val="00BA76E6"/>
    <w:rsid w:val="00C00434"/>
    <w:rsid w:val="00C02C20"/>
    <w:rsid w:val="00C0394A"/>
    <w:rsid w:val="00C57341"/>
    <w:rsid w:val="00C82342"/>
    <w:rsid w:val="00CA2267"/>
    <w:rsid w:val="00CB5803"/>
    <w:rsid w:val="00CD4AEE"/>
    <w:rsid w:val="00CF4995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ALPINA-T.U.Š. d.o.o</izvorni_sadrzaj>
    <derivirana_varijabla naziv="DomainObject.Predmet.ProtustrankaFormated_1">  ALPINA-T.U.Š. d.o.o</derivirana_varijabla>
  </DomainObject.Predmet.ProtustrankaFormated>
  <DomainObject.Predmet.ProtustrankaFormatedOIB>
    <izvorni_sadrzaj>  ALPINA-T.U.Š. d.o.o, OIB 56848544703</izvorni_sadrzaj>
    <derivirana_varijabla naziv="DomainObject.Predmet.ProtustrankaFormatedOIB_1">  ALPINA-T.U.Š. d.o.o, OIB 56848544703</derivirana_varijabla>
  </DomainObject.Predmet.ProtustrankaFormatedOIB>
  <DomainObject.Predmet.ProtustrankaFormatedWithAdress>
    <izvorni_sadrzaj> ALPINA-T.U.Š. d.o.o, Borovik 4, 10000 Zagreb</izvorni_sadrzaj>
    <derivirana_varijabla naziv="DomainObject.Predmet.ProtustrankaFormatedWithAdress_1"> ALPINA-T.U.Š. d.o.o, Borovik 4, 10000 Zagreb</derivirana_varijabla>
  </DomainObject.Predmet.ProtustrankaFormatedWithAdress>
  <DomainObject.Predmet.ProtustrankaFormatedWithAdressOIB>
    <izvorni_sadrzaj> ALPINA-T.U.Š. d.o.o, OIB 56848544703, Borovik 4, 10000 Zagreb</izvorni_sadrzaj>
    <derivirana_varijabla naziv="DomainObject.Predmet.ProtustrankaFormatedWithAdressOIB_1"> ALPINA-T.U.Š. d.o.o, OIB 56848544703, Borovik 4, 10000 Zagreb</derivirana_varijabla>
  </DomainObject.Predmet.ProtustrankaFormatedWithAdressOIB>
  <DomainObject.Predmet.ProtustrankaWithAdress>
    <izvorni_sadrzaj>ALPINA-T.U.Š. d.o.o Borovik 4, 10000 Zagreb</izvorni_sadrzaj>
    <derivirana_varijabla naziv="DomainObject.Predmet.ProtustrankaWithAdress_1">ALPINA-T.U.Š. d.o.o Borovik 4, 10000 Zagreb</derivirana_varijabla>
  </DomainObject.Predmet.ProtustrankaWithAdress>
  <DomainObject.Predmet.ProtustrankaWithAdressOIB>
    <izvorni_sadrzaj>ALPINA-T.U.Š. d.o.o, OIB 56848544703, Borovik 4, 10000 Zagreb</izvorni_sadrzaj>
    <derivirana_varijabla naziv="DomainObject.Predmet.ProtustrankaWithAdressOIB_1">ALPINA-T.U.Š. d.o.o, OIB 56848544703, Borovik 4, 10000 Zagreb</derivirana_varijabla>
  </DomainObject.Predmet.ProtustrankaWithAdressOIB>
  <DomainObject.Predmet.ProtustrankaNazivFormated>
    <izvorni_sadrzaj>ALPINA-T.U.Š. d.o.o</izvorni_sadrzaj>
    <derivirana_varijabla naziv="DomainObject.Predmet.ProtustrankaNazivFormated_1">ALPINA-T.U.Š. d.o.o</derivirana_varijabla>
  </DomainObject.Predmet.ProtustrankaNazivFormated>
  <DomainObject.Predmet.ProtustrankaNazivFormatedOIB>
    <izvorni_sadrzaj>ALPINA-T.U.Š. d.o.o, OIB 56848544703</izvorni_sadrzaj>
    <derivirana_varijabla naziv="DomainObject.Predmet.ProtustrankaNazivFormatedOIB_1">ALPINA-T.U.Š. d.o.o, OIB 56848544703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ALPINA-T.U.Š. d.o.o</item>
    </izvorni_sadrzaj>
    <derivirana_varijabla naziv="DomainObject.Predmet.ProtuStrankaListFormated_1">
      <item>ALPINA-T.U.Š. d.o.o</item>
    </derivirana_varijabla>
  </DomainObject.Predmet.ProtuStrankaListFormated>
  <DomainObject.Predmet.ProtuStrankaListFormatedOIB>
    <izvorni_sadrzaj>
      <item>ALPINA-T.U.Š. d.o.o, OIB 56848544703</item>
    </izvorni_sadrzaj>
    <derivirana_varijabla naziv="DomainObject.Predmet.ProtuStrankaListFormatedOIB_1">
      <item>ALPINA-T.U.Š. d.o.o, OIB 56848544703</item>
    </derivirana_varijabla>
  </DomainObject.Predmet.ProtuStrankaListFormatedOIB>
  <DomainObject.Predmet.ProtuStrankaListFormatedWithAdress>
    <izvorni_sadrzaj>
      <item>ALPINA-T.U.Š. d.o.o, Borovik 4, 10000 Zagreb</item>
    </izvorni_sadrzaj>
    <derivirana_varijabla naziv="DomainObject.Predmet.ProtuStrankaListFormatedWithAdress_1">
      <item>ALPINA-T.U.Š. d.o.o, Borovik 4, 10000 Zagreb</item>
    </derivirana_varijabla>
  </DomainObject.Predmet.ProtuStrankaListFormatedWithAdress>
  <DomainObject.Predmet.ProtuStrankaListFormatedWithAdressOIB>
    <izvorni_sadrzaj>
      <item>ALPINA-T.U.Š. d.o.o, OIB 56848544703, Borovik 4, 10000 Zagreb</item>
    </izvorni_sadrzaj>
    <derivirana_varijabla naziv="DomainObject.Predmet.ProtuStrankaListFormatedWithAdressOIB_1">
      <item>ALPINA-T.U.Š. d.o.o, OIB 56848544703, Borovik 4, 10000 Zagreb</item>
    </derivirana_varijabla>
  </DomainObject.Predmet.ProtuStrankaListFormatedWithAdressOIB>
  <DomainObject.Predmet.ProtuStrankaListNazivFormated>
    <izvorni_sadrzaj>
      <item>ALPINA-T.U.Š. d.o.o</item>
    </izvorni_sadrzaj>
    <derivirana_varijabla naziv="DomainObject.Predmet.ProtuStrankaListNazivFormated_1">
      <item>ALPINA-T.U.Š. d.o.o</item>
    </derivirana_varijabla>
  </DomainObject.Predmet.ProtuStrankaListNazivFormated>
  <DomainObject.Predmet.ProtuStrankaListNazivFormatedOIB>
    <izvorni_sadrzaj>
      <item>ALPINA-T.U.Š. d.o.o, OIB 56848544703</item>
    </izvorni_sadrzaj>
    <derivirana_varijabla naziv="DomainObject.Predmet.ProtuStrankaListNazivFormatedOIB_1">
      <item>ALPINA-T.U.Š. d.o.o, OIB 56848544703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ALPINA-T.U.Š. d.o.o</izvorni_sadrzaj>
    <derivirana_varijabla naziv="DomainObject.Predmet.ProtustrankaIDrugi_1">ALPINA-T.U.Š.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ALPINA-T.U.Š. d.o.o, OIB 56848544703, Borovik 4, 10000 Zagreb</izvorni_sadrzaj>
    <derivirana_varijabla naziv="DomainObject.Predmet.ProtustrankaIDrugiAdressOIB_1">ALPINA-T.U.Š. d.o.o, OIB 56848544703, Borovik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ALPINA-T.U.Š. d.o.o</item>
    </izvorni_sadrzaj>
    <derivirana_varijabla naziv="DomainObject.Predmet.SudioniciListNaziv_1">
      <item>FINA Regionalni centar Zagreb</item>
      <item>ALPINA-T.U.Š.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ALPINA-T.U.Š. d.o.o, OIB 56848544703, Borovik 4,10000 Zagreb</item>
    </izvorni_sadrzaj>
    <derivirana_varijabla naziv="DomainObject.Predmet.SudioniciListAdressOIB_1">
      <item>FINA Regionalni centar Zagreb, OIB 85821130368, Trg svibanjskih žrtava 1995. br. 1,10000 Zagreb</item>
      <item>ALPINA-T.U.Š. d.o.o, OIB 56848544703, Borovik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56848544703</item>
    </izvorni_sadrzaj>
    <derivirana_varijabla naziv="DomainObject.Predmet.SudioniciListNazivOIB_1">
      <item>, OIB 85821130368</item>
      <item>, OIB 56848544703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1373</properties:Characters>
  <properties:Lines>43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2016-02-17T08:25:00Z</dcterms:created>
  <dc:creator>Žana Livaja</dc:creator>
  <cp:lastModifiedBy>Žana Livaja</cp:lastModifiedBy>
  <cp:lastPrinted>2016-02-17T08:49:00Z</cp:lastPrinted>
  <dcterms:modified xmlns:xsi="http://www.w3.org/2001/XMLSchema-instance" xsi:type="dcterms:W3CDTF">2016-02-18T09:28:00Z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