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91421e" w14:paraId="d91421e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696367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696367">
              <w:t>563/17-3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696367">
        <w:rPr>
          <w:rFonts w:hAnsi="Times New Roman" w:ascii="Times New Roman"/>
          <w:sz w:val="24"/>
          <w:szCs w:val="24"/>
        </w:rPr>
        <w:t>ENUMERO d.o.o., OIB: 21724450430, sa sjedištem u J. Š. Slavenskog 33 B, 40000 Nedelišće</w:t>
      </w:r>
      <w:r>
        <w:rPr>
          <w:rFonts w:hAnsi="Times New Roman" w:ascii="Times New Roman"/>
          <w:sz w:val="24"/>
          <w:szCs w:val="24"/>
        </w:rPr>
        <w:t>, dana 2</w:t>
      </w:r>
      <w:r w:rsidR="00696367">
        <w:rPr>
          <w:rFonts w:hAnsi="Times New Roman" w:ascii="Times New Roman"/>
          <w:sz w:val="24"/>
          <w:szCs w:val="24"/>
        </w:rPr>
        <w:t>4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studenog</w:t>
      </w:r>
      <w:r w:rsidR="00696367">
        <w:rPr>
          <w:rFonts w:hAnsi="Times New Roman" w:ascii="Times New Roman"/>
          <w:sz w:val="24"/>
          <w:szCs w:val="24"/>
        </w:rPr>
        <w:t xml:space="preserve"> 2017.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696367">
        <w:rPr>
          <w:rFonts w:hAnsi="Times New Roman" w:ascii="Times New Roman"/>
          <w:sz w:val="24"/>
          <w:szCs w:val="24"/>
        </w:rPr>
        <w:t>ENUMERO d.o.o., OIB: 21724450430, sa sjedištem u J. Š. Slavenskog 33 B, 40000 Nedelišće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696367">
        <w:rPr>
          <w:rFonts w:hAnsi="Times New Roman" w:ascii="Times New Roman"/>
          <w:sz w:val="24"/>
          <w:szCs w:val="24"/>
        </w:rPr>
        <w:t>51.489,68</w:t>
      </w:r>
      <w:r w:rsidRPr="00340A58">
        <w:rPr>
          <w:rFonts w:hAnsi="Times New Roman" w:ascii="Times New Roman"/>
          <w:sz w:val="24"/>
          <w:szCs w:val="24"/>
        </w:rPr>
        <w:t xml:space="preserve"> 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696367">
        <w:rPr>
          <w:rFonts w:hAnsi="Times New Roman" w:ascii="Times New Roman"/>
          <w:sz w:val="24"/>
          <w:szCs w:val="24"/>
        </w:rPr>
        <w:t>Danijel Knezić, OIB: 20735980976, Varaždin, Ive Mikaca 2/A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696367">
        <w:rPr>
          <w:rFonts w:hAnsi="Times New Roman" w:ascii="Times New Roman"/>
          <w:sz w:val="24"/>
          <w:szCs w:val="24"/>
        </w:rPr>
        <w:t>17. studenog 2017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696367">
        <w:rPr>
          <w:rFonts w:hAnsi="Times New Roman" w:ascii="Times New Roman"/>
          <w:sz w:val="24"/>
          <w:szCs w:val="24"/>
        </w:rPr>
        <w:t>ENUMERO d.o.o., OIB: 21724450430, sa sjedištem u J. Š. Slavenskog 33 B, 40000 Nedelišće</w:t>
      </w:r>
      <w:r>
        <w:rPr>
          <w:rFonts w:hAnsi="Times New Roman" w:ascii="Times New Roman"/>
          <w:sz w:val="24"/>
          <w:szCs w:val="24"/>
        </w:rPr>
        <w:t>, na dan 1</w:t>
      </w:r>
      <w:r w:rsidR="00696367">
        <w:rPr>
          <w:rFonts w:hAnsi="Times New Roman" w:ascii="Times New Roman"/>
          <w:sz w:val="24"/>
          <w:szCs w:val="24"/>
        </w:rPr>
        <w:t>4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studeni</w:t>
      </w:r>
      <w:r w:rsidRPr="00340A58">
        <w:rPr>
          <w:rFonts w:hAnsi="Times New Roman" w:ascii="Times New Roman"/>
          <w:sz w:val="24"/>
          <w:szCs w:val="24"/>
        </w:rPr>
        <w:t xml:space="preserve"> 2017. u Očevidniku redoslijeda osnova za plaćanje ima evidentirane neizvršene osnove za plaćanje u ukupnom iznosu </w:t>
      </w:r>
      <w:r w:rsidR="00696367">
        <w:rPr>
          <w:rFonts w:hAnsi="Times New Roman" w:ascii="Times New Roman"/>
          <w:sz w:val="24"/>
          <w:szCs w:val="24"/>
        </w:rPr>
        <w:t>51.489,68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696367">
        <w:rPr>
          <w:rFonts w:hAnsi="Times New Roman" w:ascii="Times New Roman"/>
          <w:sz w:val="24"/>
          <w:szCs w:val="24"/>
        </w:rPr>
        <w:t xml:space="preserve"> 24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studenog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8D38A8">
        <w:rPr>
          <w:rFonts w:hAnsi="Times New Roman" w:ascii="Times New Roman"/>
          <w:sz w:val="24"/>
          <w:szCs w:val="24"/>
        </w:rPr>
        <w:t xml:space="preserve">, v 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0BE" w:rsidP="00501147" w:rsidR="003900BE">
      <w:pPr>
        <w:spacing w:lineRule="auto" w:line="240" w:after="0"/>
      </w:pPr>
      <w:r>
        <w:separator/>
      </w:r>
    </w:p>
  </w:endnote>
  <w:endnote w:id="0" w:type="continuationSeparator">
    <w:p w:rsidRDefault="003900BE" w:rsidP="00501147" w:rsidR="003900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0BE" w:rsidP="00501147" w:rsidR="003900BE">
      <w:pPr>
        <w:spacing w:lineRule="auto" w:line="240" w:after="0"/>
      </w:pPr>
      <w:r>
        <w:separator/>
      </w:r>
    </w:p>
  </w:footnote>
  <w:footnote w:id="0" w:type="continuationSeparator">
    <w:p w:rsidRDefault="003900BE" w:rsidP="00501147" w:rsidR="003900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D38A8">
      <w:rPr>
        <w:rFonts w:hAnsi="Times New Roman" w:ascii="Times New Roman"/>
        <w:noProof/>
        <w:sz w:val="24"/>
        <w:szCs w:val="24"/>
      </w:rPr>
      <w:t>Poslovni broj: 9 St-563/17-3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D38A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87C43"/>
    <w:rsid w:val="000967BF"/>
    <w:rsid w:val="00194888"/>
    <w:rsid w:val="001F6DF0"/>
    <w:rsid w:val="00237FCE"/>
    <w:rsid w:val="002971D6"/>
    <w:rsid w:val="002D2FC4"/>
    <w:rsid w:val="002E3DDB"/>
    <w:rsid w:val="002F61DE"/>
    <w:rsid w:val="00340399"/>
    <w:rsid w:val="00340A58"/>
    <w:rsid w:val="00341823"/>
    <w:rsid w:val="00342CFC"/>
    <w:rsid w:val="00345212"/>
    <w:rsid w:val="00367E59"/>
    <w:rsid w:val="00385BF0"/>
    <w:rsid w:val="003900BE"/>
    <w:rsid w:val="00394A8C"/>
    <w:rsid w:val="003A4477"/>
    <w:rsid w:val="00450291"/>
    <w:rsid w:val="0049749B"/>
    <w:rsid w:val="004A0BD1"/>
    <w:rsid w:val="004E1C60"/>
    <w:rsid w:val="00501147"/>
    <w:rsid w:val="00563AFE"/>
    <w:rsid w:val="005E1D89"/>
    <w:rsid w:val="005F633B"/>
    <w:rsid w:val="00685195"/>
    <w:rsid w:val="00696367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8D38A8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8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8A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8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8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8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8A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8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8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St-563/2017</izvorni_sadrzaj>
    <derivirana_varijabla naziv="DomainObject.Predmet.OznakaBroj_1">St-563/2017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ENUMERO društvo s ograničenom odgovornošću za računovodstvo i poslovni konzalting zastupanog po punomoćniku Danijel Knezić</izvorni_sadrzaj>
    <derivirana_varijabla naziv="DomainObject.Predmet.ProtustrankaFormated_1">  ENUMERO društvo s ograničenom odgovornošću za računovodstvo i poslovni konzalting zastupanog po punomoćniku Danijel Knezić</derivirana_varijabla>
  </DomainObject.Predmet.ProtustrankaFormated>
  <DomainObject.Predmet.ProtustrankaFormatedOIB>
    <izvorni_sadrzaj>  ENUMERO društvo s ograničenom odgovornošću za računovodstvo i poslovni konzalting, OIB 21724450430 zastupanog po punomoćniku Danijel Knezić</izvorni_sadrzaj>
    <derivirana_varijabla naziv="DomainObject.Predmet.ProtustrankaFormatedOIB_1">  ENUMERO društvo s ograničenom odgovornošću za računovodstvo i poslovni konzalting, OIB 21724450430 zastupanog po punomoćniku Danijel Knezić</derivirana_varijabla>
  </DomainObject.Predmet.ProtustrankaFormatedOIB>
  <DomainObject.Predmet.ProtustrankaFormatedWithAdress>
    <izvorni_sadrzaj> ENUMERO društvo s ograničenom odgovornošću za računovodstvo i poslovni konzalting, J.Š. Slavenskog 33B, 40000 Nedelišće zastupanog po punomoćniku Danijel Knezić</izvorni_sadrzaj>
    <derivirana_varijabla naziv="DomainObject.Predmet.ProtustrankaFormatedWithAdress_1"> ENUMERO društvo s ograničenom odgovornošću za računovodstvo i poslovni konzalting, J.Š. Slavenskog 33B, 40000 Nedelišće zastupanog po punomoćniku Danijel Knezić</derivirana_varijabla>
  </DomainObject.Predmet.ProtustrankaFormatedWithAdress>
  <DomainObject.Predmet.ProtustrankaFormatedWithAdressOIB>
    <izvorni_sadrzaj> ENUMERO društvo s ograničenom odgovornošću za računovodstvo i poslovni konzalting, OIB 21724450430, J.Š. Slavenskog 33B, 40000 Nedelišće zastupanog po punomoćniku Danijel Knezić</izvorni_sadrzaj>
    <derivirana_varijabla naziv="DomainObject.Predmet.ProtustrankaFormatedWithAdressOIB_1"> ENUMERO društvo s ograničenom odgovornošću za računovodstvo i poslovni konzalting, OIB 21724450430, J.Š. Slavenskog 33B, 40000 Nedelišće zastupanog po punomoćniku Danijel Knezić</derivirana_varijabla>
  </DomainObject.Predmet.ProtustrankaFormatedWithAdressOIB>
  <DomainObject.Predmet.ProtustrankaWithAdress>
    <izvorni_sadrzaj>ENUMERO društvo s ograničenom odgovornošću za računovodstvo i poslovni konzalting J.Š. Slavenskog 33B, 40000 Nedelišće</izvorni_sadrzaj>
    <derivirana_varijabla naziv="DomainObject.Predmet.ProtustrankaWithAdress_1">ENUMERO društvo s ograničenom odgovornošću za računovodstvo i poslovni konzalting J.Š. Slavenskog 33B, 40000 Nedelišće</derivirana_varijabla>
  </DomainObject.Predmet.ProtustrankaWithAdress>
  <DomainObject.Predmet.ProtustrankaWithAdressOIB>
    <izvorni_sadrzaj>ENUMERO društvo s ograničenom odgovornošću za računovodstvo i poslovni konzalting, OIB 21724450430, J.Š. Slavenskog 33B, 40000 Nedelišće</izvorni_sadrzaj>
    <derivirana_varijabla naziv="DomainObject.Predmet.ProtustrankaWithAdressOIB_1">ENUMERO društvo s ograničenom odgovornošću za računovodstvo i poslovni konzalting, OIB 21724450430, J.Š. Slavenskog 33B, 40000 Nedelišće</derivirana_varijabla>
  </DomainObject.Predmet.ProtustrankaWithAdressOIB>
  <DomainObject.Predmet.ProtustrankaNazivFormated>
    <izvorni_sadrzaj>ENUMERO društvo s ograničenom odgovornošću za računovodstvo i poslovni konzalting</izvorni_sadrzaj>
    <derivirana_varijabla naziv="DomainObject.Predmet.ProtustrankaNazivFormated_1">ENUMERO društvo s ograničenom odgovornošću za računovodstvo i poslovni konzalting</derivirana_varijabla>
  </DomainObject.Predmet.ProtustrankaNazivFormated>
  <DomainObject.Predmet.ProtustrankaNazivFormatedOIB>
    <izvorni_sadrzaj>ENUMERO društvo s ograničenom odgovornošću za računovodstvo i poslovni konzalting, OIB 21724450430</izvorni_sadrzaj>
    <derivirana_varijabla naziv="DomainObject.Predmet.ProtustrankaNazivFormatedOIB_1">ENUMERO društvo s ograničenom odgovornošću za računovodstvo i poslovni konzalting, OIB 21724450430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51489.68</izvorni_sadrzaj>
    <derivirana_varijabla naziv="DomainObject.Predmet.TrenutnaVrijednost_1">51489.68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ENUMERO društvo s ograničenom odgovornošću za računovodstvo i poslovni konzalting zastupanog po punomoćniku Danijel Knezić</item>
    </izvorni_sadrzaj>
    <derivirana_varijabla naziv="DomainObject.Predmet.ProtuStrankaListFormated_1">
      <item>ENUMERO društvo s ograničenom odgovornošću za računovodstvo i poslovni konzalting zastupanog po punomoćniku Danijel Knezić</item>
    </derivirana_varijabla>
  </DomainObject.Predmet.ProtuStrankaListFormated>
  <DomainObject.Predmet.ProtuStrankaListFormatedOIB>
    <izvorni_sadrzaj>
      <item>ENUMERO društvo s ograničenom odgovornošću za računovodstvo i poslovni konzalting, OIB 21724450430 zastupanog po punomoćniku Danijel Knezić</item>
    </izvorni_sadrzaj>
    <derivirana_varijabla naziv="DomainObject.Predmet.ProtuStrankaListFormatedOIB_1">
      <item>ENUMERO društvo s ograničenom odgovornošću za računovodstvo i poslovni konzalting, OIB 21724450430 zastupanog po punomoćniku Danijel Knezić</item>
    </derivirana_varijabla>
  </DomainObject.Predmet.ProtuStrankaListFormatedOIB>
  <DomainObject.Predmet.ProtuStrankaListFormatedWithAdress>
    <izvorni_sadrzaj>
      <item>ENUMERO društvo s ograničenom odgovornošću za računovodstvo i poslovni konzalting, J.Š. Slavenskog 33B, 40000 Nedelišće zastupanog po punomoćniku Danijel Knezić</item>
    </izvorni_sadrzaj>
    <derivirana_varijabla naziv="DomainObject.Predmet.ProtuStrankaListFormatedWithAdress_1">
      <item>ENUMERO društvo s ograničenom odgovornošću za računovodstvo i poslovni konzalting, J.Š. Slavenskog 33B, 40000 Nedelišće zastupanog po punomoćniku Danijel Knezić</item>
    </derivirana_varijabla>
  </DomainObject.Predmet.ProtuStrankaListFormatedWithAdress>
  <DomainObject.Predmet.ProtuStrankaListFormatedWithAdressOIB>
    <izvorni_sadrzaj>
      <item>ENUMERO društvo s ograničenom odgovornošću za računovodstvo i poslovni konzalting, OIB 21724450430, J.Š. Slavenskog 33B, 40000 Nedelišće zastupanog po punomoćniku Danijel Knezić</item>
    </izvorni_sadrzaj>
    <derivirana_varijabla naziv="DomainObject.Predmet.ProtuStrankaListFormatedWithAdressOIB_1">
      <item>ENUMERO društvo s ograničenom odgovornošću za računovodstvo i poslovni konzalting, OIB 21724450430, J.Š. Slavenskog 33B, 40000 Nedelišće zastupanog po punomoćniku Danijel Knezić</item>
    </derivirana_varijabla>
  </DomainObject.Predmet.ProtuStrankaListFormatedWithAdressOIB>
  <DomainObject.Predmet.ProtuStrankaListNazivFormated>
    <izvorni_sadrzaj>
      <item>ENUMERO društvo s ograničenom odgovornošću za računovodstvo i poslovni konzalting</item>
    </izvorni_sadrzaj>
    <derivirana_varijabla naziv="DomainObject.Predmet.ProtuStrankaListNazivFormated_1">
      <item>ENUMERO društvo s ograničenom odgovornošću za računovodstvo i poslovni konzalting</item>
    </derivirana_varijabla>
  </DomainObject.Predmet.ProtuStrankaListNazivFormated>
  <DomainObject.Predmet.ProtuStrankaListNazivFormatedOIB>
    <izvorni_sadrzaj>
      <item>ENUMERO društvo s ograničenom odgovornošću za računovodstvo i poslovni konzalting, OIB 21724450430</item>
    </izvorni_sadrzaj>
    <derivirana_varijabla naziv="DomainObject.Predmet.ProtuStrankaListNazivFormatedOIB_1">
      <item>ENUMERO društvo s ograničenom odgovornošću za računovodstvo i poslovni konzalting, OIB 21724450430</item>
    </derivirana_varijabla>
  </DomainObject.Predmet.ProtuStrankaListNazivFormatedOIB>
  <DomainObject.Predmet.OstaliListFormated>
    <izvorni_sadrzaj>
      <item>Sudski registar</item>
      <item>Danijel Knezić punomoćnik sudionika u postupku ENUMERO društvo s ograničenom odgovornošću za računovodstvo i poslovni konzalting</item>
    </izvorni_sadrzaj>
    <derivirana_varijabla naziv="DomainObject.Predmet.OstaliListFormated_1">
      <item>Sudski registar</item>
      <item>Danijel Knezić punomoćnik sudionika u postupku ENUMERO društvo s ograničenom odgovornošću za računovodstvo i poslovni konzalting</item>
    </derivirana_varijabla>
  </DomainObject.Predmet.OstaliListFormated>
  <DomainObject.Predmet.OstaliListFormatedOIB>
    <izvorni_sadrzaj>
      <item>Sudski registar</item>
      <item>Danijel Knezić, OIB 20735980976 punomoćnik sudionika u postupku ENUMERO društvo s ograničenom odgovornošću za računovodstvo i poslovni konzalting</item>
    </izvorni_sadrzaj>
    <derivirana_varijabla naziv="DomainObject.Predmet.OstaliListFormatedOIB_1">
      <item>Sudski registar</item>
      <item>Danijel Knezić, OIB 20735980976 punomoćnik sudionika u postupku ENUMERO društvo s ograničenom odgovornošću za računovodstvo i poslovni konzalting</item>
    </derivirana_varijabla>
  </DomainObject.Predmet.OstaliListFormatedOIB>
  <DomainObject.Predmet.OstaliListFormatedWithAdress>
    <izvorni_sadrzaj>
      <item>Sudski registar</item>
      <item>Danijel Knezić, Ive Mikaca 2a, 42000 Varaždin punomoćnik sudionika u postupku ENUMERO društvo s ograničenom odgovornošću za računovodstvo i poslovni konzalting</item>
    </izvorni_sadrzaj>
    <derivirana_varijabla naziv="DomainObject.Predmet.OstaliListFormatedWithAdress_1">
      <item>Sudski registar</item>
      <item>Danijel Knezić, Ive Mikaca 2a, 42000 Varaždin punomoćnik sudionika u postupku ENUMERO društvo s ograničenom odgovornošću za računovodstvo i poslovni konzalting</item>
    </derivirana_varijabla>
  </DomainObject.Predmet.OstaliListFormatedWithAdress>
  <DomainObject.Predmet.OstaliListFormatedWithAdressOIB>
    <izvorni_sadrzaj>
      <item>Sudski registar</item>
      <item>Danijel Knezić, OIB 20735980976, Ive Mikaca 2a, 42000 Varaždin punomoćnik sudionika u postupku ENUMERO društvo s ograničenom odgovornošću za računovodstvo i poslovni konzalting</item>
    </izvorni_sadrzaj>
    <derivirana_varijabla naziv="DomainObject.Predmet.OstaliListFormatedWithAdressOIB_1">
      <item>Sudski registar</item>
      <item>Danijel Knezić, OIB 20735980976, Ive Mikaca 2a, 42000 Varaždin punomoćnik sudionika u postupku ENUMERO društvo s ograničenom odgovornošću za računovodstvo i poslovni konzalting</item>
    </derivirana_varijabla>
  </DomainObject.Predmet.OstaliListFormatedWithAdressOIB>
  <DomainObject.Predmet.OstaliListNazivFormated>
    <izvorni_sadrzaj>
      <item>Sudski registar</item>
      <item>Danijel Knezić</item>
    </izvorni_sadrzaj>
    <derivirana_varijabla naziv="DomainObject.Predmet.OstaliListNazivFormated_1">
      <item>Sudski registar</item>
      <item>Danijel Knezić</item>
    </derivirana_varijabla>
  </DomainObject.Predmet.OstaliListNazivFormated>
  <DomainObject.Predmet.OstaliListNazivFormatedOIB>
    <izvorni_sadrzaj>
      <item>Sudski registar</item>
      <item>Danijel Knezić, OIB 20735980976</item>
    </izvorni_sadrzaj>
    <derivirana_varijabla naziv="DomainObject.Predmet.OstaliListNazivFormatedOIB_1">
      <item>Sudski registar</item>
      <item>Danijel Knezić, OIB 20735980976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ENUMERO društvo s ograničenom odgovornošću za računovodstvo i poslovni konzalting</izvorni_sadrzaj>
    <derivirana_varijabla naziv="DomainObject.Predmet.ProtustrankaIDrugi_1">ENUMERO društvo s ograničenom odgovornošću za računovodstvo i poslovni konzalting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ENUMERO društvo s ograničenom odgovornošću za računovodstvo i poslovni konzalting, OIB 21724450430, J.Š. Slavenskog 33B, 40000 Nedelišće</izvorni_sadrzaj>
    <derivirana_varijabla naziv="DomainObject.Predmet.ProtustrankaIDrugiAdressOIB_1">ENUMERO društvo s ograničenom odgovornošću za računovodstvo i poslovni konzalting, OIB 21724450430, J.Š. Slavenskog 33B,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ENUMERO društvo s ograničenom odgovornošću za računovodstvo i poslovni konzalting</item>
      <item>Sudski registar</item>
      <item>Danijel Knezić</item>
    </izvorni_sadrzaj>
    <derivirana_varijabla naziv="DomainObject.Predmet.SudioniciListNaziv_1">
      <item>Financijska agencija</item>
      <item>ENUMERO društvo s ograničenom odgovornošću za računovodstvo i poslovni konzalting</item>
      <item>Sudski registar</item>
      <item>Danijel Knezić</item>
    </derivirana_varijabla>
  </DomainObject.Predmet.SudioniciListNaziv>
  <DomainObject.Predmet.SudioniciListAdressOIB>
    <izvorni_sadrzaj>
      <item>Financijska agencija, OIB 85821130368, Ulica grada Vukovara 70,10000 Zagreb</item>
      <item>ENUMERO društvo s ograničenom odgovornošću za računovodstvo i poslovni konzalting, OIB 21724450430, J.Š. Slavenskog 33B,40000 Nedelišće</item>
      <item>Sudski registar</item>
      <item>Danijel Knezić, OIB 20735980976, Ive Mikaca 2a,42000 Varaždin</item>
    </izvorni_sadrzaj>
    <derivirana_varijabla naziv="DomainObject.Predmet.SudioniciListAdressOIB_1">
      <item>Financijska agencija, OIB 85821130368, Ulica grada Vukovara 70,10000 Zagreb</item>
      <item>ENUMERO društvo s ograničenom odgovornošću za računovodstvo i poslovni konzalting, OIB 21724450430, J.Š. Slavenskog 33B,40000 Nedelišće</item>
      <item>Sudski registar</item>
      <item>Danijel Knezić, OIB 20735980976, Ive Mikaca 2a,42000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21724450430</item>
      <item>, OIB null</item>
      <item>, OIB 20735980976</item>
    </izvorni_sadrzaj>
    <derivirana_varijabla naziv="DomainObject.Predmet.SudioniciListNazivOIB_1">
      <item>, OIB 85821130368</item>
      <item>, OIB 21724450430</item>
      <item>, OIB null</item>
      <item>, OIB 20735980976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5419CD-A0CE-435F-BF8B-B4309259A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2563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2017-11-24T09:56:00Z</dcterms:created>
  <dc:creator>Mirjana Mlinarić</dc:creator>
  <cp:lastModifiedBy>Marko Makaj</cp:lastModifiedBy>
  <cp:lastPrinted>2017-11-20T08:05:00Z</cp:lastPrinted>
  <dcterms:modified xmlns:xsi="http://www.w3.org/2001/XMLSchema-instance" xsi:type="dcterms:W3CDTF">2017-11-24T09:59:00Z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