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a52dc1" w14:paraId="4a52dc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580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9A5809">
              <w:t>43/2018-3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A5809">
        <w:rPr>
          <w:rFonts w:hAnsi="Times New Roman" w:ascii="Times New Roman"/>
          <w:sz w:val="24"/>
          <w:szCs w:val="24"/>
        </w:rPr>
        <w:t>DANAS PARTI j.d.o.o. , OIB: 03317207676 sa sjedištem u Otona Kučere 7, 40000 Čakovec, dana 2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9A5809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9A5809">
        <w:rPr>
          <w:rFonts w:hAnsi="Times New Roman" w:ascii="Times New Roman"/>
          <w:sz w:val="24"/>
          <w:szCs w:val="24"/>
        </w:rPr>
        <w:t>DANAS PARTI j.d.o.o. , OIB: 03317207676 sa sjedištem u Otona Kučere 7,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9A5809">
        <w:rPr>
          <w:rFonts w:hAnsi="Times New Roman" w:ascii="Times New Roman"/>
          <w:sz w:val="24"/>
          <w:szCs w:val="24"/>
        </w:rPr>
        <w:t>5.907,77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9A5809">
        <w:rPr>
          <w:rFonts w:hAnsi="Times New Roman" w:ascii="Times New Roman"/>
          <w:sz w:val="24"/>
          <w:szCs w:val="24"/>
        </w:rPr>
        <w:t>Lovro Levačić, OIB: 08753886618, Njemačka, MUNCHEN BAYERN, Deisenhofener str. 79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9A5809">
        <w:rPr>
          <w:rFonts w:hAnsi="Times New Roman" w:ascii="Times New Roman"/>
          <w:sz w:val="24"/>
          <w:szCs w:val="24"/>
        </w:rPr>
        <w:t>1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9A5809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9A5809">
        <w:rPr>
          <w:rFonts w:hAnsi="Times New Roman" w:ascii="Times New Roman"/>
          <w:sz w:val="24"/>
          <w:szCs w:val="24"/>
        </w:rPr>
        <w:t>DANAS PARTI j.d.o.o. , OIB: 03317207676 sa sjedištem u Otona Kučere 7,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9A5809">
        <w:rPr>
          <w:rFonts w:hAnsi="Times New Roman" w:ascii="Times New Roman"/>
          <w:sz w:val="24"/>
          <w:szCs w:val="24"/>
        </w:rPr>
        <w:t>30</w:t>
      </w:r>
      <w:r w:rsidR="00055D2E">
        <w:rPr>
          <w:rFonts w:hAnsi="Times New Roman" w:ascii="Times New Roman"/>
          <w:sz w:val="24"/>
          <w:szCs w:val="24"/>
        </w:rPr>
        <w:t xml:space="preserve">. siječnja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9A5809">
        <w:rPr>
          <w:rFonts w:hAnsi="Times New Roman" w:ascii="Times New Roman"/>
          <w:sz w:val="24"/>
          <w:szCs w:val="24"/>
        </w:rPr>
        <w:t>5.907,77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A5809">
        <w:rPr>
          <w:rFonts w:hAnsi="Times New Roman" w:ascii="Times New Roman"/>
          <w:sz w:val="24"/>
          <w:szCs w:val="24"/>
        </w:rPr>
        <w:t>u 2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9A5809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8B0417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CFF" w:rsidP="00501147" w:rsidR="005D0CFF">
      <w:pPr>
        <w:spacing w:lineRule="auto" w:line="240" w:after="0"/>
      </w:pPr>
      <w:r>
        <w:separator/>
      </w:r>
    </w:p>
  </w:endnote>
  <w:endnote w:id="0" w:type="continuationSeparator">
    <w:p w:rsidRDefault="005D0CFF" w:rsidP="00501147" w:rsidR="005D0C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CFF" w:rsidP="00501147" w:rsidR="005D0CFF">
      <w:pPr>
        <w:spacing w:lineRule="auto" w:line="240" w:after="0"/>
      </w:pPr>
      <w:r>
        <w:separator/>
      </w:r>
    </w:p>
  </w:footnote>
  <w:footnote w:id="0" w:type="continuationSeparator">
    <w:p w:rsidRDefault="005D0CFF" w:rsidP="00501147" w:rsidR="005D0C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B0417">
      <w:rPr>
        <w:rFonts w:hAnsi="Times New Roman" w:ascii="Times New Roman"/>
        <w:noProof/>
        <w:sz w:val="24"/>
        <w:szCs w:val="24"/>
      </w:rPr>
      <w:t>Poslovni broj: 9 St-43/2018-3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B041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5203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D0CFF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B0417"/>
    <w:rsid w:val="008C4EFB"/>
    <w:rsid w:val="008D05FD"/>
    <w:rsid w:val="0092437B"/>
    <w:rsid w:val="00957093"/>
    <w:rsid w:val="0096157B"/>
    <w:rsid w:val="0096563D"/>
    <w:rsid w:val="00975368"/>
    <w:rsid w:val="009A5809"/>
    <w:rsid w:val="009E2A2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4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4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4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4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4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4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4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4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za provedbu skraćenog stečajnog postupka</izvorni_sadrzaj>
    <derivirana_varijabla naziv="DomainObject.Predmet.Opis_1">Prijedlog FINE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DANAS PARTI jednostavno društvo s ograničenom odgovornošću za catering</izvorni_sadrzaj>
    <derivirana_varijabla naziv="DomainObject.Predmet.ProtustrankaFormated_1">  DANAS PARTI jednostavno društvo s ograničenom odgovornošću za catering</derivirana_varijabla>
  </DomainObject.Predmet.ProtustrankaFormated>
  <DomainObject.Predmet.ProtustrankaFormatedOIB>
    <izvorni_sadrzaj>  DANAS PARTI jednostavno društvo s ograničenom odgovornošću za catering, OIB 03317207676</izvorni_sadrzaj>
    <derivirana_varijabla naziv="DomainObject.Predmet.ProtustrankaFormatedOIB_1">  DANAS PARTI jednostavno društvo s ograničenom odgovornošću za catering, OIB 03317207676</derivirana_varijabla>
  </DomainObject.Predmet.ProtustrankaFormatedOIB>
  <DomainObject.Predmet.ProtustrankaFormatedWithAdress>
    <izvorni_sadrzaj> DANAS PARTI jednostavno društvo s ograničenom odgovornošću za catering, Otona Kučere 7, 40000 Čakovec</izvorni_sadrzaj>
    <derivirana_varijabla naziv="DomainObject.Predmet.ProtustrankaFormatedWithAdress_1"> DANAS PARTI jednostavno društvo s ograničenom odgovornošću za catering, Otona Kučere 7, 40000 Čakovec</derivirana_varijabla>
  </DomainObject.Predmet.ProtustrankaFormatedWithAdress>
  <DomainObject.Predmet.ProtustrankaFormatedWithAdressOIB>
    <izvorni_sadrzaj> DANAS PARTI jednostavno društvo s ograničenom odgovornošću za catering, OIB 03317207676, Otona Kučere 7, 40000 Čakovec</izvorni_sadrzaj>
    <derivirana_varijabla naziv="DomainObject.Predmet.ProtustrankaFormatedWithAdressOIB_1"> DANAS PARTI jednostavno društvo s ograničenom odgovornošću za catering, OIB 03317207676, Otona Kučere 7, 40000 Čakovec</derivirana_varijabla>
  </DomainObject.Predmet.ProtustrankaFormatedWithAdressOIB>
  <DomainObject.Predmet.ProtustrankaWithAdress>
    <izvorni_sadrzaj>DANAS PARTI jednostavno društvo s ograničenom odgovornošću za catering Otona Kučere 7, 40000 Čakovec</izvorni_sadrzaj>
    <derivirana_varijabla naziv="DomainObject.Predmet.ProtustrankaWithAdress_1">DANAS PARTI jednostavno društvo s ograničenom odgovornošću za catering Otona Kučere 7, 40000 Čakovec</derivirana_varijabla>
  </DomainObject.Predmet.ProtustrankaWithAdress>
  <DomainObject.Predmet.ProtustrankaWithAdressOIB>
    <izvorni_sadrzaj>DANAS PARTI jednostavno društvo s ograničenom odgovornošću za catering, OIB 03317207676, Otona Kučere 7, 40000 Čakovec</izvorni_sadrzaj>
    <derivirana_varijabla naziv="DomainObject.Predmet.ProtustrankaWithAdressOIB_1">DANAS PARTI jednostavno društvo s ograničenom odgovornošću za catering, OIB 03317207676, Otona Kučere 7, 40000 Čakovec</derivirana_varijabla>
  </DomainObject.Predmet.ProtustrankaWithAdressOIB>
  <DomainObject.Predmet.ProtustrankaNazivFormated>
    <izvorni_sadrzaj>DANAS PARTI jednostavno društvo s ograničenom odgovornošću za catering</izvorni_sadrzaj>
    <derivirana_varijabla naziv="DomainObject.Predmet.ProtustrankaNazivFormated_1">DANAS PARTI jednostavno društvo s ograničenom odgovornošću za catering</derivirana_varijabla>
  </DomainObject.Predmet.ProtustrankaNazivFormated>
  <DomainObject.Predmet.ProtustrankaNazivFormatedOIB>
    <izvorni_sadrzaj>DANAS PARTI jednostavno društvo s ograničenom odgovornošću za catering, OIB 03317207676</izvorni_sadrzaj>
    <derivirana_varijabla naziv="DomainObject.Predmet.ProtustrankaNazivFormatedOIB_1">DANAS PARTI jednostavno društvo s ograničenom odgovornošću za catering, OIB 03317207676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5907.77</izvorni_sadrzaj>
    <derivirana_varijabla naziv="DomainObject.Predmet.TrenutnaVrijednost_1">5907.77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DANAS PARTI jednostavno društvo s ograničenom odgovornošću za catering</item>
    </izvorni_sadrzaj>
    <derivirana_varijabla naziv="DomainObject.Predmet.ProtuStrankaListFormated_1">
      <item>DANAS PARTI jednostavno društvo s ograničenom odgovornošću za catering</item>
    </derivirana_varijabla>
  </DomainObject.Predmet.ProtuStrankaListFormated>
  <DomainObject.Predmet.ProtuStrankaListFormatedOIB>
    <izvorni_sadrzaj>
      <item>DANAS PARTI jednostavno društvo s ograničenom odgovornošću za catering, OIB 03317207676</item>
    </izvorni_sadrzaj>
    <derivirana_varijabla naziv="DomainObject.Predmet.ProtuStrankaListFormatedOIB_1">
      <item>DANAS PARTI jednostavno društvo s ograničenom odgovornošću za catering, OIB 03317207676</item>
    </derivirana_varijabla>
  </DomainObject.Predmet.ProtuStrankaListFormatedOIB>
  <DomainObject.Predmet.ProtuStrankaListFormatedWithAdress>
    <izvorni_sadrzaj>
      <item>DANAS PARTI jednostavno društvo s ograničenom odgovornošću za catering, Otona Kučere 7, 40000 Čakovec</item>
    </izvorni_sadrzaj>
    <derivirana_varijabla naziv="DomainObject.Predmet.ProtuStrankaListFormatedWithAdress_1">
      <item>DANAS PARTI jednostavno društvo s ograničenom odgovornošću za catering, Otona Kučere 7, 40000 Čakovec</item>
    </derivirana_varijabla>
  </DomainObject.Predmet.ProtuStrankaListFormatedWithAdress>
  <DomainObject.Predmet.ProtuStrankaListFormatedWithAdressOIB>
    <izvorni_sadrzaj>
      <item>DANAS PARTI jednostavno društvo s ograničenom odgovornošću za catering, OIB 03317207676, Otona Kučere 7, 40000 Čakovec</item>
    </izvorni_sadrzaj>
    <derivirana_varijabla naziv="DomainObject.Predmet.ProtuStrankaListFormatedWithAdressOIB_1">
      <item>DANAS PARTI jednostavno društvo s ograničenom odgovornošću za catering, OIB 03317207676, Otona Kučere 7, 40000 Čakovec</item>
    </derivirana_varijabla>
  </DomainObject.Predmet.ProtuStrankaListFormatedWithAdressOIB>
  <DomainObject.Predmet.ProtuStrankaListNazivFormated>
    <izvorni_sadrzaj>
      <item>DANAS PARTI jednostavno društvo s ograničenom odgovornošću za catering</item>
    </izvorni_sadrzaj>
    <derivirana_varijabla naziv="DomainObject.Predmet.ProtuStrankaListNazivFormated_1">
      <item>DANAS PARTI jednostavno društvo s ograničenom odgovornošću za catering</item>
    </derivirana_varijabla>
  </DomainObject.Predmet.ProtuStrankaListNazivFormated>
  <DomainObject.Predmet.ProtuStrankaListNazivFormatedOIB>
    <izvorni_sadrzaj>
      <item>DANAS PARTI jednostavno društvo s ograničenom odgovornošću za catering, OIB 03317207676</item>
    </izvorni_sadrzaj>
    <derivirana_varijabla naziv="DomainObject.Predmet.ProtuStrankaListNazivFormatedOIB_1">
      <item>DANAS PARTI jednostavno društvo s ograničenom odgovornošću za catering, OIB 03317207676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DANAS PARTI jednostavno društvo s ograničenom odgovornošću za catering</izvorni_sadrzaj>
    <derivirana_varijabla naziv="DomainObject.Predmet.ProtustrankaIDrugi_1">DANAS PARTI jednostavno društvo s ograničenom odgovornošću za catering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DANAS PARTI jednostavno društvo s ograničenom odgovornošću za catering, OIB 03317207676, Otona Kučere 7, 40000 Čakovec</izvorni_sadrzaj>
    <derivirana_varijabla naziv="DomainObject.Predmet.ProtustrankaIDrugiAdressOIB_1">DANAS PARTI jednostavno društvo s ograničenom odgovornošću za catering, OIB 03317207676, Otona Kučere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DANAS PARTI jednostavno društvo s ograničenom odgovornošću za catering</item>
      <item>Sudski registar</item>
    </izvorni_sadrzaj>
    <derivirana_varijabla naziv="DomainObject.Predmet.SudioniciListNaziv_1">
      <item>Financijska agencija</item>
      <item>DANAS PARTI jednostavno društvo s ograničenom odgovornošću za catering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DANAS PARTI jednostavno društvo s ograničenom odgovornošću za catering, OIB 03317207676, Otona Kučere 7,40000 Čakovec</item>
      <item>Sudski registar</item>
    </izvorni_sadrzaj>
    <derivirana_varijabla naziv="DomainObject.Predmet.SudioniciListAdressOIB_1">
      <item>Financijska agencija, OIB 85821130368, A. Cesarca 2,42000 Varaždin</item>
      <item>DANAS PARTI jednostavno društvo s ograničenom odgovornošću za catering, OIB 03317207676, Otona Kučere 7,40000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03317207676</item>
      <item>, OIB null</item>
    </izvorni_sadrzaj>
    <derivirana_varijabla naziv="DomainObject.Predmet.SudioniciListNazivOIB_1">
      <item>, OIB 85821130368</item>
      <item>, OIB 03317207676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0C890-D7C2-46B0-80BB-06FE5EAAC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2576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2018-02-02T10:49:00Z</dcterms:created>
  <dc:creator>Mirjana Mlinarić</dc:creator>
  <cp:lastModifiedBy>Marko Makaj</cp:lastModifiedBy>
  <cp:lastPrinted>2018-02-02T10:49:00Z</cp:lastPrinted>
  <dcterms:modified xmlns:xsi="http://www.w3.org/2001/XMLSchema-instance" xsi:type="dcterms:W3CDTF">2018-02-02T10:50:00Z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