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62a5" w14:paraId="67062a5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741367">
        <w:t>4</w:t>
      </w:r>
      <w:r w:rsidR="00C572D2">
        <w:t xml:space="preserve">. </w:t>
      </w:r>
      <w:r w:rsidR="00741367">
        <w:t xml:space="preserve">studenog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741367">
        <w:t>MELADA j.d.o.o., Zadar, Benka Benkovića 1/b, OIB: 32436659467</w:t>
      </w:r>
      <w:r w:rsidR="0039437A" w:rsidRPr="0039437A">
        <w:t>,</w:t>
      </w:r>
      <w:r w:rsidR="00EF3F9E">
        <w:t xml:space="preserve"> </w:t>
      </w:r>
      <w:r w:rsidR="004B06FE">
        <w:t>23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741367">
        <w:t>MELADA j.d.o.o., Zadar, Benka Benkovića 1/b, OIB: 32436659467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4B06FE">
        <w:t>23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</w:t>
      </w:r>
      <w:r w:rsidR="00741367">
        <w:rPr>
          <w:color w:themeColor="text1" w:val="000000"/>
        </w:rPr>
        <w:t>3,1</w:t>
      </w:r>
      <w:r w:rsidR="004B06FE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4B06FE">
        <w:t>Nada Mikulandra iz Bilica, Stubalj 238, OIB: 01343352417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741367">
        <w:t>MELADA j.d.o.o., Zadar, Benka Benkovića 1/b, OIB: 32436659467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741367">
        <w:t>4</w:t>
      </w:r>
      <w:r w:rsidR="00C572D2">
        <w:t xml:space="preserve">. </w:t>
      </w:r>
      <w:r w:rsidR="00741367">
        <w:t xml:space="preserve">studenog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41367">
        <w:t>30</w:t>
      </w:r>
      <w:r w:rsidR="0079567A" w:rsidRPr="00EF3F9E">
        <w:t>.</w:t>
      </w:r>
      <w:r w:rsidR="00E34074">
        <w:t xml:space="preserve"> </w:t>
      </w:r>
      <w:r w:rsidR="00741367">
        <w:t xml:space="preserve">lipnja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741367">
        <w:t>17.899,67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741367">
        <w:t>jedan</w:t>
      </w:r>
      <w:r w:rsidR="008F0E0D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741367">
        <w:t>Kreditnoj banci Zagreb</w:t>
      </w:r>
      <w:r w:rsidR="004B06FE">
        <w:t xml:space="preserve"> d.d.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741367">
        <w:t>23</w:t>
      </w:r>
      <w:r w:rsidR="00131DF8">
        <w:t xml:space="preserve">. </w:t>
      </w:r>
      <w:r w:rsidR="00741367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4B06FE">
        <w:t>22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741367">
        <w:t>96.591,32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741367">
        <w:t>384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4B06FE">
        <w:t>23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741367" w:rsidP="00A45777" w:rsidR="00741367">
      <w:pPr>
        <w:jc w:val="both"/>
      </w:pPr>
    </w:p>
    <w:p w:rsidRDefault="00741367" w:rsidP="00741367" w:rsidR="00A45777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741367" w:rsidP="00741367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11C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4B06FE">
      <w:t xml:space="preserve">Poslovni broj: 5 </w:t>
    </w:r>
    <w:r w:rsidR="004B06FE" w:rsidRPr="008C3132">
      <w:t>St-</w:t>
    </w:r>
    <w:r w:rsidR="004B06FE">
      <w:t>11</w:t>
    </w:r>
    <w:r w:rsidR="00741367">
      <w:t>13</w:t>
    </w:r>
    <w:r w:rsidR="004B06FE">
      <w:t>/16-1</w:t>
    </w:r>
    <w:r w:rsidR="00741367"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646146">
      <w:t>11</w:t>
    </w:r>
    <w:r w:rsidR="00741367">
      <w:t>13</w:t>
    </w:r>
    <w:r w:rsidR="00646146">
      <w:t>/16-</w:t>
    </w:r>
    <w:r w:rsidR="004B06FE">
      <w:t>1</w:t>
    </w:r>
    <w:r w:rsidR="00741367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26AB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B11CF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11E6D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1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1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1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1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1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1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1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1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MELADA j.d.o.o. za ugostiteljstvo</izvorni_sadrzaj>
    <derivirana_varijabla naziv="DomainObject.Predmet.ProtustrankaFormated_1">  MELADA j.d.o.o. za ugostiteljstvo</derivirana_varijabla>
  </DomainObject.Predmet.ProtustrankaFormated>
  <DomainObject.Predmet.ProtustrankaFormatedOIB>
    <izvorni_sadrzaj>  MELADA j.d.o.o. za ugostiteljstvo, OIB 32436659467</izvorni_sadrzaj>
    <derivirana_varijabla naziv="DomainObject.Predmet.ProtustrankaFormatedOIB_1">  MELADA j.d.o.o. za ugostiteljstvo, OIB 32436659467</derivirana_varijabla>
  </DomainObject.Predmet.ProtustrankaFormatedOIB>
  <DomainObject.Predmet.ProtustrankaFormatedWithAdress>
    <izvorni_sadrzaj> MELADA j.d.o.o. za ugostiteljstvo, Benka Benkovića 1/b, 23000 Zadar</izvorni_sadrzaj>
    <derivirana_varijabla naziv="DomainObject.Predmet.ProtustrankaFormatedWithAdress_1"> MELADA j.d.o.o. za ugostiteljstvo, Benka Benkovića 1/b, 23000 Zadar</derivirana_varijabla>
  </DomainObject.Predmet.ProtustrankaFormatedWithAdress>
  <DomainObject.Predmet.ProtustrankaFormatedWithAdressOIB>
    <izvorni_sadrzaj> MELADA j.d.o.o. za ugostiteljstvo, OIB 32436659467, Benka Benkovića 1/b, 23000 Zadar</izvorni_sadrzaj>
    <derivirana_varijabla naziv="DomainObject.Predmet.ProtustrankaFormatedWithAdressOIB_1"> MELADA j.d.o.o. za ugostiteljstvo, OIB 32436659467, Benka Benkovića 1/b, 23000 Zadar</derivirana_varijabla>
  </DomainObject.Predmet.ProtustrankaFormatedWithAdressOIB>
  <DomainObject.Predmet.ProtustrankaWithAdress>
    <izvorni_sadrzaj>MELADA j.d.o.o. za ugostiteljstvo Benka Benkovića 1/b, 23000 Zadar</izvorni_sadrzaj>
    <derivirana_varijabla naziv="DomainObject.Predmet.ProtustrankaWithAdress_1">MELADA j.d.o.o. za ugostiteljstvo Benka Benkovića 1/b, 23000 Zadar</derivirana_varijabla>
  </DomainObject.Predmet.ProtustrankaWithAdress>
  <DomainObject.Predmet.ProtustrankaWithAdressOIB>
    <izvorni_sadrzaj>MELADA j.d.o.o. za ugostiteljstvo, OIB 32436659467, Benka Benkovića 1/b, 23000 Zadar</izvorni_sadrzaj>
    <derivirana_varijabla naziv="DomainObject.Predmet.ProtustrankaWithAdressOIB_1">MELADA j.d.o.o. za ugostiteljstvo, OIB 32436659467, Benka Benkovića 1/b, 23000 Zadar</derivirana_varijabla>
  </DomainObject.Predmet.ProtustrankaWithAdressOIB>
  <DomainObject.Predmet.ProtustrankaNazivFormated>
    <izvorni_sadrzaj>MELADA j.d.o.o. za ugostiteljstvo</izvorni_sadrzaj>
    <derivirana_varijabla naziv="DomainObject.Predmet.ProtustrankaNazivFormated_1">MELADA j.d.o.o. za ugostiteljstvo</derivirana_varijabla>
  </DomainObject.Predmet.ProtustrankaNazivFormated>
  <DomainObject.Predmet.ProtustrankaNazivFormatedOIB>
    <izvorni_sadrzaj>MELADA j.d.o.o. za ugostiteljstvo, OIB 32436659467</izvorni_sadrzaj>
    <derivirana_varijabla naziv="DomainObject.Predmet.ProtustrankaNazivFormatedOIB_1">MELADA j.d.o.o. za ugostiteljstvo, OIB 32436659467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17899.67</izvorni_sadrzaj>
    <derivirana_varijabla naziv="DomainObject.Predmet.TrenutnaVrijednost_1">17899.67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MELADA j.d.o.o. za ugostiteljstvo</item>
    </izvorni_sadrzaj>
    <derivirana_varijabla naziv="DomainObject.Predmet.ProtuStrankaListFormated_1">
      <item>MELADA j.d.o.o. za ugostiteljstvo</item>
    </derivirana_varijabla>
  </DomainObject.Predmet.ProtuStrankaListFormated>
  <DomainObject.Predmet.ProtuStrankaListFormatedOIB>
    <izvorni_sadrzaj>
      <item>MELADA j.d.o.o. za ugostiteljstvo, OIB 32436659467</item>
    </izvorni_sadrzaj>
    <derivirana_varijabla naziv="DomainObject.Predmet.ProtuStrankaListFormatedOIB_1">
      <item>MELADA j.d.o.o. za ugostiteljstvo, OIB 32436659467</item>
    </derivirana_varijabla>
  </DomainObject.Predmet.ProtuStrankaListFormatedOIB>
  <DomainObject.Predmet.ProtuStrankaListFormatedWithAdress>
    <izvorni_sadrzaj>
      <item>MELADA j.d.o.o. za ugostiteljstvo, Benka Benkovića 1/b, 23000 Zadar</item>
    </izvorni_sadrzaj>
    <derivirana_varijabla naziv="DomainObject.Predmet.ProtuStrankaListFormatedWithAdress_1">
      <item>MELADA j.d.o.o. za ugostiteljstvo, Benka Benkovića 1/b, 23000 Zadar</item>
    </derivirana_varijabla>
  </DomainObject.Predmet.ProtuStrankaListFormatedWithAdress>
  <DomainObject.Predmet.ProtuStrankaListFormatedWithAdressOIB>
    <izvorni_sadrzaj>
      <item>MELADA j.d.o.o. za ugostiteljstvo, OIB 32436659467, Benka Benkovića 1/b, 23000 Zadar</item>
    </izvorni_sadrzaj>
    <derivirana_varijabla naziv="DomainObject.Predmet.ProtuStrankaListFormatedWithAdressOIB_1">
      <item>MELADA j.d.o.o. za ugostiteljstvo, OIB 32436659467, Benka Benkovića 1/b, 23000 Zadar</item>
    </derivirana_varijabla>
  </DomainObject.Predmet.ProtuStrankaListFormatedWithAdressOIB>
  <DomainObject.Predmet.ProtuStrankaListNazivFormated>
    <izvorni_sadrzaj>
      <item>MELADA j.d.o.o. za ugostiteljstvo</item>
    </izvorni_sadrzaj>
    <derivirana_varijabla naziv="DomainObject.Predmet.ProtuStrankaListNazivFormated_1">
      <item>MELADA j.d.o.o. za ugostiteljstvo</item>
    </derivirana_varijabla>
  </DomainObject.Predmet.ProtuStrankaListNazivFormated>
  <DomainObject.Predmet.ProtuStrankaListNazivFormatedOIB>
    <izvorni_sadrzaj>
      <item>MELADA j.d.o.o. za ugostiteljstvo, OIB 32436659467</item>
    </izvorni_sadrzaj>
    <derivirana_varijabla naziv="DomainObject.Predmet.ProtuStrankaListNazivFormatedOIB_1">
      <item>MELADA j.d.o.o. za ugostiteljstvo, OIB 32436659467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MELADA j.d.o.o. za ugostiteljstvo</izvorni_sadrzaj>
    <derivirana_varijabla naziv="DomainObject.Predmet.ProtustrankaIDrugi_1">MELADA j.d.o.o.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MELADA j.d.o.o. za ugostiteljstvo, OIB 32436659467, Benka Benkovića 1/b, 23000 Zadar</izvorni_sadrzaj>
    <derivirana_varijabla naziv="DomainObject.Predmet.ProtustrankaIDrugiAdressOIB_1">MELADA j.d.o.o. za ugostiteljstvo, OIB 32436659467, Benka Benkovića 1/b,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MELADA j.d.o.o. za ugostiteljstvo</item>
    </izvorni_sadrzaj>
    <derivirana_varijabla naziv="DomainObject.Predmet.SudioniciListNaziv_1">
      <item>Financijska agencija</item>
      <item>MELADA j.d.o.o. za ugostiteljstvo</item>
    </derivirana_varijabla>
  </DomainObject.Predmet.SudioniciListNaziv>
  <DomainObject.Predmet.SudioniciListAdressOIB>
    <izvorni_sadrzaj>
      <item>Financijska agencija, OIB 85821130368, Ivana Danila 4,23000 Zadar</item>
      <item>MELADA j.d.o.o. za ugostiteljstvo, OIB 32436659467, Benka Benkovića 1/b,23000 Zadar</item>
    </izvorni_sadrzaj>
    <derivirana_varijabla naziv="DomainObject.Predmet.SudioniciListAdressOIB_1">
      <item>Financijska agencija, OIB 85821130368, Ivana Danila 4,23000 Zadar</item>
      <item>MELADA j.d.o.o. za ugostiteljstvo, OIB 32436659467, Benka Benkovića 1/b,23000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32436659467</item>
    </izvorni_sadrzaj>
    <derivirana_varijabla naziv="DomainObject.Predmet.SudioniciListNazivOIB_1">
      <item>, OIB 85821130368</item>
      <item>, OIB 32436659467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721394-00A7-4423-81EB-0F14FB84A3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1006</properties:Words>
  <properties:Characters>5448</properties:Characters>
  <properties:Lines>171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2017-03-23T10:24:00Z</dcterms:created>
  <dc:creator>Administrator</dc:creator>
  <cp:lastModifiedBy>Merlina Klišmanić</cp:lastModifiedBy>
  <cp:lastPrinted>2017-03-23T10:24:00Z</cp:lastPrinted>
  <dcterms:modified xmlns:xsi="http://www.w3.org/2001/XMLSchema-instance" xsi:type="dcterms:W3CDTF">2017-03-23T11:40:00Z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