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9a82" w14:paraId="e5c9a82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9959AA">
        <w:t>8/12-134</w:t>
      </w:r>
    </w:p>
    <w:p w:rsidRDefault="0043361D" w:rsidP="0043361D" w:rsidR="0043361D">
      <w:r>
        <w:rPr>
          <w:rStyle w:val="Naglaeno"/>
        </w:rPr>
        <w:t xml:space="preserve">             </w:t>
      </w:r>
      <w:r w:rsidR="002823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884EF5">
        <w:t xml:space="preserve"> po stečajnoj sutkinji Nadi Roso</w:t>
      </w:r>
      <w:r w:rsidR="00111E95">
        <w:t>, u stečajnom postupku nad</w:t>
      </w:r>
      <w:r w:rsidR="00D00866">
        <w:t xml:space="preserve"> </w:t>
      </w:r>
      <w:r w:rsidR="00884EF5">
        <w:t>dužnikom</w:t>
      </w:r>
      <w:r w:rsidR="00111E95">
        <w:t xml:space="preserve">: </w:t>
      </w:r>
      <w:r w:rsidR="00677B9D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B72377">
        <w:t xml:space="preserve"> dana </w:t>
      </w:r>
      <w:r w:rsidR="009959AA">
        <w:t>23. svibnja 2017. g.</w:t>
      </w:r>
      <w:r w:rsidR="00111E95">
        <w:t>,</w:t>
      </w:r>
    </w:p>
    <w:p w:rsidRDefault="00677B9D" w:rsidP="00677B9D" w:rsidR="00763833">
      <w:pPr>
        <w:tabs>
          <w:tab w:pos="1260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677B9D" w:rsidP="00EC5235" w:rsidR="00677B9D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7B9D">
        <w:rPr>
          <w:rFonts w:hAnsi="Times New Roman" w:ascii="Times New Roman"/>
          <w:sz w:val="24"/>
          <w:szCs w:val="24"/>
        </w:rPr>
        <w:t>Prihvaća se ponuda ponuditelja</w:t>
      </w:r>
      <w:r w:rsidR="00EC5235">
        <w:rPr>
          <w:rFonts w:hAnsi="Times New Roman" w:ascii="Times New Roman"/>
          <w:sz w:val="24"/>
          <w:szCs w:val="24"/>
        </w:rPr>
        <w:t xml:space="preserve"> (</w:t>
      </w:r>
      <w:proofErr w:type="spellStart"/>
      <w:r w:rsidR="00EC5235">
        <w:rPr>
          <w:rFonts w:hAnsi="Times New Roman" w:ascii="Times New Roman"/>
          <w:sz w:val="24"/>
          <w:szCs w:val="24"/>
        </w:rPr>
        <w:t>razlučnog</w:t>
      </w:r>
      <w:proofErr w:type="spellEnd"/>
      <w:r w:rsidR="00EC5235">
        <w:rPr>
          <w:rFonts w:hAnsi="Times New Roman" w:ascii="Times New Roman"/>
          <w:sz w:val="24"/>
          <w:szCs w:val="24"/>
        </w:rPr>
        <w:t xml:space="preserve"> vjerovnika)</w:t>
      </w:r>
      <w:r w:rsidRPr="00677B9D">
        <w:rPr>
          <w:rFonts w:hAnsi="Times New Roman" w:ascii="Times New Roman"/>
          <w:sz w:val="24"/>
          <w:szCs w:val="24"/>
        </w:rPr>
        <w:t xml:space="preserve"> </w:t>
      </w:r>
      <w:r w:rsidRPr="00677B9D">
        <w:rPr>
          <w:rFonts w:hAnsi="Times New Roman" w:ascii="Times New Roman"/>
          <w:bCs/>
          <w:sz w:val="24"/>
          <w:szCs w:val="24"/>
        </w:rPr>
        <w:t>Repromaterijal d.o.o. Osijek, OIB: 04929358305</w:t>
      </w:r>
      <w:r>
        <w:rPr>
          <w:bCs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 xml:space="preserve"> za kupovinu nekretnina u vlasništvu stečajnog dužnika </w:t>
      </w:r>
      <w:r w:rsidRPr="00677B9D">
        <w:rPr>
          <w:rFonts w:hAnsi="Times New Roman" w:ascii="Times New Roman"/>
          <w:b/>
          <w:sz w:val="24"/>
          <w:szCs w:val="24"/>
        </w:rPr>
        <w:t>MAĐAREVIĆ d.o.o. "u stečaju" Satnica, Školska 53, MBS 030011356 OIB 14221984464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>i to</w:t>
      </w:r>
      <w:r>
        <w:rPr>
          <w:rFonts w:hAnsi="Times New Roman" w:ascii="Times New Roman"/>
          <w:sz w:val="24"/>
          <w:szCs w:val="24"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 xml:space="preserve">upisane </w:t>
      </w:r>
      <w:r w:rsidR="00EC5235">
        <w:rPr>
          <w:rFonts w:hAnsi="Times New Roman" w:ascii="Times New Roman"/>
          <w:sz w:val="24"/>
          <w:szCs w:val="24"/>
        </w:rPr>
        <w:t xml:space="preserve"> u:</w:t>
      </w:r>
    </w:p>
    <w:p w:rsidRDefault="00EC5235" w:rsidP="00EC5235" w:rsidR="00EC5235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677B9D" w:rsidP="00677B9D" w:rsidR="00677B9D" w:rsidRPr="00677B9D">
      <w:pPr>
        <w:pStyle w:val="Odlomakpopisa"/>
        <w:numPr>
          <w:ilvl w:val="0"/>
          <w:numId w:val="25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677B9D">
        <w:rPr>
          <w:rFonts w:hAnsi="Times New Roman" w:ascii="Times New Roman"/>
          <w:sz w:val="24"/>
          <w:szCs w:val="24"/>
        </w:rPr>
        <w:t xml:space="preserve">zk.ul.1023 poduložak </w:t>
      </w:r>
      <w:r w:rsidR="009959AA">
        <w:rPr>
          <w:rFonts w:hAnsi="Times New Roman" w:ascii="Times New Roman"/>
          <w:sz w:val="24"/>
          <w:szCs w:val="24"/>
        </w:rPr>
        <w:t>6</w:t>
      </w:r>
      <w:r w:rsidRPr="00677B9D">
        <w:rPr>
          <w:rFonts w:hAnsi="Times New Roman" w:ascii="Times New Roman"/>
          <w:sz w:val="24"/>
          <w:szCs w:val="24"/>
        </w:rPr>
        <w:t xml:space="preserve"> k.o. Valpovo,  </w:t>
      </w:r>
    </w:p>
    <w:p w:rsidRDefault="00677B9D" w:rsidP="009959AA" w:rsidR="00677B9D" w:rsidRPr="009959AA">
      <w:pPr>
        <w:ind w:firstLine="705"/>
        <w:jc w:val="both"/>
      </w:pPr>
      <w:r w:rsidRPr="00050D19">
        <w:tab/>
      </w:r>
      <w:r w:rsidRPr="00050D19">
        <w:tab/>
        <w:t xml:space="preserve">-  </w:t>
      </w:r>
      <w:r w:rsidR="009959AA">
        <w:t>6</w:t>
      </w:r>
      <w:r w:rsidRPr="00050D19">
        <w:t xml:space="preserve">. ETAŽA </w:t>
      </w:r>
      <w:r w:rsidR="009959AA">
        <w:t>191</w:t>
      </w:r>
      <w:r w:rsidRPr="00050D19">
        <w:t xml:space="preserve">/10000 u naravi </w:t>
      </w:r>
      <w:r w:rsidRPr="00EC5235">
        <w:rPr>
          <w:b/>
        </w:rPr>
        <w:t xml:space="preserve">LOKAL </w:t>
      </w:r>
      <w:r w:rsidR="009959AA">
        <w:rPr>
          <w:b/>
        </w:rPr>
        <w:t>3</w:t>
      </w:r>
      <w:r w:rsidRPr="00050D19">
        <w:t xml:space="preserve"> u ukupnoj površini od </w:t>
      </w:r>
      <w:r w:rsidR="009959AA">
        <w:t>57,74</w:t>
      </w:r>
      <w:r w:rsidRPr="00050D19">
        <w:t xml:space="preserve"> m2, u diobnom planu označen </w:t>
      </w:r>
      <w:r w:rsidR="009959AA">
        <w:t>jarko žutom</w:t>
      </w:r>
      <w:r w:rsidRPr="00050D19">
        <w:t xml:space="preserve"> bojom, a koji se nalazi na kč.br. 1996 k.o. Valpovo u stambeno - poslovnoj zgradi i dvor u ul. Trg kralja Tomislava 15 i u ul. Vijenac 107. brigade HV 5 površine 998 m2, </w:t>
      </w:r>
      <w:r w:rsidR="00EC5235">
        <w:rPr>
          <w:color w:val="000000"/>
        </w:rPr>
        <w:t xml:space="preserve"> </w:t>
      </w:r>
      <w:r w:rsidRPr="00EC5235">
        <w:rPr>
          <w:b/>
        </w:rPr>
        <w:t>te mu se ujedno i dosuđuj</w:t>
      </w:r>
      <w:r w:rsidR="009959AA">
        <w:rPr>
          <w:b/>
        </w:rPr>
        <w:t>e</w:t>
      </w:r>
      <w:r w:rsidRPr="00EC5235">
        <w:rPr>
          <w:b/>
        </w:rPr>
        <w:t xml:space="preserve"> naveden</w:t>
      </w:r>
      <w:r w:rsidR="009959AA">
        <w:rPr>
          <w:b/>
        </w:rPr>
        <w:t>a</w:t>
      </w:r>
      <w:r w:rsidRPr="00EC5235">
        <w:rPr>
          <w:b/>
        </w:rPr>
        <w:t xml:space="preserve"> nekretnin</w:t>
      </w:r>
      <w:r w:rsidR="009959AA">
        <w:rPr>
          <w:b/>
        </w:rPr>
        <w:t>a</w:t>
      </w:r>
      <w:r w:rsidRPr="00EC5235">
        <w:rPr>
          <w:b/>
        </w:rPr>
        <w:t>.</w:t>
      </w:r>
    </w:p>
    <w:p w:rsidRDefault="00677B9D" w:rsidP="00677B9D" w:rsidR="00677B9D" w:rsidRPr="00677B9D"/>
    <w:p w:rsidRDefault="009959AA" w:rsidP="009959AA" w:rsidR="009959AA" w:rsidRPr="0031747D"/>
    <w:p w:rsidRDefault="009959AA" w:rsidP="009959AA" w:rsidR="009959AA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II</w:t>
      </w:r>
      <w:r>
        <w:rPr>
          <w:rFonts w:hAnsi="Times New Roman" w:ascii="Times New Roman"/>
          <w:bCs/>
          <w:sz w:val="24"/>
          <w:szCs w:val="24"/>
        </w:rPr>
        <w:tab/>
        <w:t xml:space="preserve">Repromaterijal d.d. </w:t>
      </w:r>
      <w:r w:rsidRPr="0031747D">
        <w:rPr>
          <w:rFonts w:hAnsi="Times New Roman" w:ascii="Times New Roman"/>
          <w:bCs/>
          <w:sz w:val="24"/>
          <w:szCs w:val="24"/>
        </w:rPr>
        <w:t xml:space="preserve"> – </w:t>
      </w:r>
      <w:proofErr w:type="spellStart"/>
      <w:r w:rsidRPr="0031747D">
        <w:rPr>
          <w:rFonts w:hAnsi="Times New Roman" w:ascii="Times New Roman"/>
          <w:bCs/>
          <w:sz w:val="24"/>
          <w:szCs w:val="24"/>
        </w:rPr>
        <w:t>razlučni</w:t>
      </w:r>
      <w:proofErr w:type="spellEnd"/>
      <w:r w:rsidRPr="0031747D">
        <w:rPr>
          <w:rFonts w:hAnsi="Times New Roman" w:ascii="Times New Roman"/>
          <w:bCs/>
          <w:sz w:val="24"/>
          <w:szCs w:val="24"/>
        </w:rPr>
        <w:t xml:space="preserve"> vjerovnik</w:t>
      </w:r>
      <w:r w:rsidRPr="0031747D">
        <w:rPr>
          <w:rFonts w:hAnsi="Times New Roman" w:ascii="Times New Roman"/>
          <w:sz w:val="24"/>
          <w:szCs w:val="24"/>
        </w:rPr>
        <w:t xml:space="preserve">, kao kupac imovine stečajnog dužnika iz točke I.  izreke ovog rješenja, dužan je platiti iznos od </w:t>
      </w:r>
      <w:r>
        <w:rPr>
          <w:rFonts w:hAnsi="Times New Roman" w:ascii="Times New Roman"/>
          <w:b/>
          <w:sz w:val="24"/>
          <w:szCs w:val="24"/>
        </w:rPr>
        <w:t>65.991,75</w:t>
      </w:r>
      <w:r w:rsidRPr="0031747D">
        <w:rPr>
          <w:rFonts w:hAnsi="Times New Roman" w:ascii="Times New Roman"/>
          <w:b/>
          <w:sz w:val="24"/>
          <w:szCs w:val="24"/>
        </w:rPr>
        <w:t xml:space="preserve"> kn </w:t>
      </w:r>
      <w:r w:rsidRPr="0031747D">
        <w:rPr>
          <w:rFonts w:hAnsi="Times New Roman" w:ascii="Times New Roman"/>
          <w:sz w:val="24"/>
          <w:szCs w:val="24"/>
        </w:rPr>
        <w:t>na ime troškova stečajnog postupka na žiro račun IBAN Trgovačkog suda u Osijeku, broj HR31 2390 0011 3000 0020 0 otvoren kod Hrvatske poštanske banke d.d. s uplatnim pozivom na broj HR05 272-</w:t>
      </w:r>
      <w:r>
        <w:rPr>
          <w:rFonts w:hAnsi="Times New Roman" w:ascii="Times New Roman"/>
          <w:sz w:val="24"/>
          <w:szCs w:val="24"/>
        </w:rPr>
        <w:t>8-12</w:t>
      </w:r>
      <w:r w:rsidRPr="0031747D">
        <w:rPr>
          <w:rFonts w:hAnsi="Times New Roman" w:ascii="Times New Roman"/>
          <w:sz w:val="24"/>
          <w:szCs w:val="24"/>
        </w:rPr>
        <w:t xml:space="preserve"> u roku od 30 dana od pravomoćnosti ovog rješenja o dosudi</w:t>
      </w:r>
      <w:r>
        <w:rPr>
          <w:rFonts w:hAnsi="Times New Roman" w:ascii="Times New Roman"/>
          <w:sz w:val="24"/>
          <w:szCs w:val="24"/>
        </w:rPr>
        <w:t xml:space="preserve"> a koji iznos je uplatio dana 18.5.2017. g.</w:t>
      </w:r>
      <w:r w:rsidRPr="0031747D">
        <w:rPr>
          <w:rFonts w:hAnsi="Times New Roman" w:ascii="Times New Roman"/>
          <w:sz w:val="24"/>
          <w:szCs w:val="24"/>
        </w:rPr>
        <w:t xml:space="preserve"> </w:t>
      </w:r>
    </w:p>
    <w:p w:rsidRDefault="009959AA" w:rsidP="009959AA" w:rsidR="009959AA" w:rsidRPr="0031747D">
      <w:r w:rsidRPr="0031747D">
        <w:t xml:space="preserve"> </w:t>
      </w:r>
    </w:p>
    <w:p w:rsidRDefault="009959AA" w:rsidP="009959AA" w:rsidR="009959AA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>Nakon pravomoćnosti ovog rješenja u zemljišne knjige upisat će se u njegovu korist pravo vlasništva na dosuđenim nekretninama, te će se brisati svi upisani tereti u zemljišnim knjigama temeljem posebnog zaključka.</w:t>
      </w:r>
    </w:p>
    <w:p w:rsidRDefault="009959AA" w:rsidP="009959AA" w:rsidR="009959AA" w:rsidRPr="0031747D">
      <w:pPr>
        <w:pStyle w:val="Odlomakpopis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 xml:space="preserve">Nakon </w:t>
      </w:r>
      <w:r>
        <w:rPr>
          <w:rFonts w:hAnsi="Times New Roman" w:ascii="Times New Roman"/>
          <w:sz w:val="24"/>
          <w:szCs w:val="24"/>
        </w:rPr>
        <w:t xml:space="preserve">pravomoćnosti </w:t>
      </w:r>
      <w:r w:rsidRPr="0031747D">
        <w:rPr>
          <w:rFonts w:hAnsi="Times New Roman" w:ascii="Times New Roman"/>
          <w:sz w:val="24"/>
          <w:szCs w:val="24"/>
        </w:rPr>
        <w:t>ovog rješenja nekretnin</w:t>
      </w:r>
      <w:r>
        <w:rPr>
          <w:rFonts w:hAnsi="Times New Roman" w:ascii="Times New Roman"/>
          <w:sz w:val="24"/>
          <w:szCs w:val="24"/>
        </w:rPr>
        <w:t>a</w:t>
      </w:r>
      <w:r w:rsidRPr="0031747D">
        <w:rPr>
          <w:rFonts w:hAnsi="Times New Roman" w:ascii="Times New Roman"/>
          <w:sz w:val="24"/>
          <w:szCs w:val="24"/>
        </w:rPr>
        <w:t xml:space="preserve"> će se predati kupcu, temeljem posebnog zaključka.</w:t>
      </w:r>
    </w:p>
    <w:p w:rsidRDefault="009959AA" w:rsidP="009959AA" w:rsidR="009959AA" w:rsidRPr="003174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jc w:val="center"/>
      </w:pPr>
      <w:r w:rsidRPr="0031747D">
        <w:lastRenderedPageBreak/>
        <w:t>O b r a z l o ž e n j e</w:t>
      </w:r>
    </w:p>
    <w:p w:rsidRDefault="009959AA" w:rsidP="009959AA" w:rsidR="009959AA" w:rsidRPr="0031747D"/>
    <w:p w:rsidRDefault="009959AA" w:rsidP="009959AA" w:rsidR="009959AA" w:rsidRPr="0031747D"/>
    <w:p w:rsidRDefault="009959AA" w:rsidP="009959AA" w:rsidR="009959AA">
      <w:pPr>
        <w:pStyle w:val="Tijeloteksta"/>
        <w:ind w:firstLine="708"/>
      </w:pPr>
      <w:r>
        <w:t>Na održanoj javnoj dražbi dana 3. svibnja 2017. godine za imovinu u vlasništvu stečajnog dužnika najvišu ponudu istakao je ponuđač kao u t. I  izreke ovoga rješenja.</w:t>
      </w:r>
    </w:p>
    <w:p w:rsidRDefault="009959AA" w:rsidP="009959AA" w:rsidR="009959AA">
      <w:pPr>
        <w:pStyle w:val="Tijeloteksta"/>
      </w:pPr>
    </w:p>
    <w:p w:rsidRDefault="009959AA" w:rsidP="009959AA" w:rsidR="009959AA">
      <w:pPr>
        <w:pStyle w:val="Tijeloteksta"/>
      </w:pPr>
      <w:r>
        <w:tab/>
        <w:t xml:space="preserve">Kako su ispunjeni uvjeti iz zaključka o određivanju prodaje od </w:t>
      </w:r>
      <w:r w:rsidR="0028239B">
        <w:t>10. ožujka 2017</w:t>
      </w:r>
      <w:r>
        <w:t>.</w:t>
      </w:r>
      <w:r>
        <w:rPr>
          <w:bCs/>
        </w:rPr>
        <w:t xml:space="preserve"> godine </w:t>
      </w:r>
      <w:r>
        <w:t>i oglasa za usmenu javnu dražbu, sud je prihvatio ovu ponudu, te imovinu u vlasništvu stečajnog dužnika dosudio kao u t. 1. izreke ovoga rješenja.</w:t>
      </w:r>
    </w:p>
    <w:p w:rsidRDefault="009959AA" w:rsidP="009959AA" w:rsidR="009959AA">
      <w:pPr>
        <w:pStyle w:val="Tijeloteksta"/>
      </w:pPr>
    </w:p>
    <w:p w:rsidRDefault="009959AA" w:rsidP="009959AA" w:rsidR="009959AA">
      <w:pPr>
        <w:pStyle w:val="Tijeloteksta"/>
      </w:pPr>
      <w:r>
        <w:tab/>
        <w:t xml:space="preserve">Slijedom navedenoga sud je odlučio kao u izreci rješenja sukladno čl. 103., 107 i 108. Ovršnog zakona (NN 112/12), a sve u skladu s čl. 164. Stečajnog zakona („Narodne novine“ broj 44/96, 29/99, 129/00, 123/03, 197/03, 187/04, 82/06, 116/10, 25/12 i 133/12). </w:t>
      </w:r>
    </w:p>
    <w:p w:rsidRDefault="009959AA" w:rsidP="009959AA" w:rsidR="009959AA">
      <w:pPr>
        <w:pStyle w:val="Tijeloteksta"/>
      </w:pPr>
    </w:p>
    <w:p w:rsidRDefault="009959AA" w:rsidP="009959AA" w:rsidR="009959AA">
      <w:pPr>
        <w:ind w:firstLine="708"/>
        <w:jc w:val="both"/>
      </w:pPr>
      <w:r>
        <w:t xml:space="preserve">Nadalje, sukladno odredbi čl. 164. a. st. 3. točka 1. i 170. st. 1. Stečajnog zakona sud je utvrdio troškove unovčenja nekretnine na kojoj postoji </w:t>
      </w:r>
      <w:proofErr w:type="spellStart"/>
      <w:r>
        <w:t>razlučno</w:t>
      </w:r>
      <w:proofErr w:type="spellEnd"/>
      <w:r>
        <w:t xml:space="preserve"> pravo </w:t>
      </w:r>
      <w:r w:rsidR="0028239B">
        <w:t xml:space="preserve">a koja kupoprodajna cijena predmetne nekretnine iznosi 277.236,57 kn i to </w:t>
      </w:r>
      <w:r>
        <w:t xml:space="preserve">u </w:t>
      </w:r>
      <w:r w:rsidR="0028239B">
        <w:t xml:space="preserve">ukupnom </w:t>
      </w:r>
      <w:r>
        <w:t xml:space="preserve">iznosu od </w:t>
      </w:r>
      <w:r w:rsidR="0028239B">
        <w:t>65.991,75</w:t>
      </w:r>
      <w:r>
        <w:t xml:space="preserve"> kn a koji iznos predstavlja trošak utvrđenja tražbine – 5% čl. 170 st. 1 Stečajnog zakona što iznosi </w:t>
      </w:r>
      <w:r w:rsidR="0028239B">
        <w:t>13.861,83</w:t>
      </w:r>
      <w:r>
        <w:t xml:space="preserve"> kn zatim troškovi unovčenja temeljem odredbe čl. 170 st. 2 SZ u ukupnom iznosu od </w:t>
      </w:r>
      <w:r w:rsidR="0028239B">
        <w:t>52.129,92</w:t>
      </w:r>
      <w:r>
        <w:t xml:space="preserve"> kn i to trošak oglašavanja </w:t>
      </w:r>
      <w:r w:rsidR="0028239B">
        <w:t>629,00 kn (7.400,00 kn/8,50%)</w:t>
      </w:r>
      <w:r>
        <w:t xml:space="preserve">, stambena pričuva </w:t>
      </w:r>
      <w:r w:rsidR="0028239B">
        <w:t>18.343,63</w:t>
      </w:r>
      <w:r>
        <w:t xml:space="preserve"> kn</w:t>
      </w:r>
      <w:r w:rsidR="0028239B">
        <w:t xml:space="preserve"> (215.807,41 kn/8,50%)</w:t>
      </w:r>
      <w:r>
        <w:t xml:space="preserve">, </w:t>
      </w:r>
      <w:r w:rsidR="0028239B">
        <w:t>komunalna naknada 3.225,34 kn (37.945,20 kn/8,50%)</w:t>
      </w:r>
      <w:r>
        <w:t xml:space="preserve">, Agencija za osiguranje radničkih potraživanja </w:t>
      </w:r>
      <w:r w:rsidR="0028239B">
        <w:t>390,66</w:t>
      </w:r>
      <w:r>
        <w:t xml:space="preserve"> kn</w:t>
      </w:r>
      <w:r w:rsidR="0028239B">
        <w:t xml:space="preserve"> (4.596,00 kn/8,50%), knjigovodstvo 4.590,00 kn (54.000,00 kn / 8,50% odnosno 900,00 kn x 60 mjeseci i to od lipnja 2012. g. do svibnja 2017. g.)</w:t>
      </w:r>
      <w:r>
        <w:t xml:space="preserve"> i  </w:t>
      </w:r>
      <w:r w:rsidR="0028239B">
        <w:t xml:space="preserve">bruto </w:t>
      </w:r>
      <w:r>
        <w:t xml:space="preserve">nagrada stečajnom upravitelju </w:t>
      </w:r>
      <w:r w:rsidR="0028239B">
        <w:t>24.951,29</w:t>
      </w:r>
      <w:r>
        <w:t xml:space="preserve"> kn </w:t>
      </w:r>
      <w:r w:rsidR="0028239B">
        <w:t>sukladno čl. 7 Uredbe o kriteriju i načinu obračuna nagrade stečajnom upravitelju</w:t>
      </w:r>
      <w:r w:rsidR="00406680">
        <w:t xml:space="preserve"> (NN 71/15) koja je obračunata na iznos kupoprodajne cijene od 277.236,57 kn/9%</w:t>
      </w:r>
      <w:r>
        <w:t>.</w:t>
      </w:r>
    </w:p>
    <w:p w:rsidRDefault="009959AA" w:rsidP="009959AA" w:rsidR="009959AA">
      <w:pPr>
        <w:ind w:firstLine="708"/>
        <w:jc w:val="both"/>
      </w:pPr>
    </w:p>
    <w:p w:rsidRDefault="009959AA" w:rsidP="009959AA" w:rsidR="009959AA">
      <w:pPr>
        <w:ind w:firstLine="708"/>
        <w:jc w:val="both"/>
      </w:pPr>
      <w:r>
        <w:t xml:space="preserve">Stvarni troškovi sukladno čl. 170 st. 2 Stečajnog zakona u ukupnom iznosu od </w:t>
      </w:r>
      <w:r w:rsidR="00406680">
        <w:t>65.991,75</w:t>
      </w:r>
      <w:r>
        <w:t xml:space="preserve"> kn izračunati su na ostvarenu prodajnu cijenu nekretnine u iznosu od </w:t>
      </w:r>
      <w:r w:rsidR="00406680">
        <w:t>277.236,57</w:t>
      </w:r>
      <w:r>
        <w:t xml:space="preserve"> kn koja iznosi </w:t>
      </w:r>
      <w:r w:rsidR="00406680">
        <w:t>8,50%</w:t>
      </w:r>
      <w:r>
        <w:t>% u odnosu na ukupnu prodajnu cijenu svih nekretnina u iznosu od 3.</w:t>
      </w:r>
      <w:r w:rsidR="00406680">
        <w:t>260.110,42</w:t>
      </w:r>
      <w:r>
        <w:t xml:space="preserve"> kn</w:t>
      </w:r>
      <w:r w:rsidR="00406680">
        <w:t>.</w:t>
      </w:r>
    </w:p>
    <w:p w:rsidRDefault="009959AA" w:rsidP="009959AA" w:rsidR="009959AA"/>
    <w:p w:rsidRDefault="009959AA" w:rsidP="009959AA" w:rsidR="009959AA">
      <w:pPr>
        <w:ind w:firstLine="708"/>
        <w:jc w:val="both"/>
      </w:pPr>
      <w:r>
        <w:t xml:space="preserve"> Temeljem čl. 170. Stečajnog zakona („Narodne novine“ broj 44/96, 29/99, 129/00, 123/03, 197/03  187/04, 82/06,  116/10, 25/12, 133/12, 45/13 i 71/15  u daljnjem tekstu SZ) ukupni troškovi koji terete predmetnu nekretninu iznose </w:t>
      </w:r>
      <w:r w:rsidR="00406680">
        <w:t>65.991,75</w:t>
      </w:r>
      <w:r>
        <w:t xml:space="preserve"> kn.</w:t>
      </w:r>
    </w:p>
    <w:p w:rsidRDefault="009959AA" w:rsidP="009959AA" w:rsidR="009959AA">
      <w:pPr>
        <w:jc w:val="both"/>
      </w:pPr>
    </w:p>
    <w:p w:rsidRDefault="009959AA" w:rsidP="009959AA" w:rsidR="009959AA">
      <w:pPr>
        <w:ind w:firstLine="708"/>
        <w:jc w:val="both"/>
      </w:pPr>
      <w:r>
        <w:t xml:space="preserve">Slijedom navedenog sud je odlučio kao u izreci rješenja sukladno čl. 103., 107. i 108. Ovršnog zakona, a sve u skladu s čl. 164. SZ.  </w:t>
      </w: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406680">
        <w:t>23. svibnja 2017. g.</w:t>
      </w:r>
    </w:p>
    <w:p w:rsidRDefault="002D5ECD" w:rsidP="00763833" w:rsidR="002D5ECD">
      <w:pPr>
        <w:pStyle w:val="Tijeloteksta"/>
        <w:jc w:val="center"/>
      </w:pPr>
    </w:p>
    <w:p w:rsidRDefault="002D5ECD" w:rsidP="00763833" w:rsidR="002D5ECD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2D5ECD">
        <w:rPr>
          <w:sz w:val="22"/>
          <w:szCs w:val="22"/>
        </w:rPr>
        <w:t>Ivan Perković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2D5ECD">
        <w:rPr>
          <w:sz w:val="22"/>
          <w:szCs w:val="22"/>
        </w:rPr>
        <w:t>Osijek</w:t>
      </w:r>
    </w:p>
    <w:p w:rsidRDefault="002D5ECD" w:rsidP="005E4A9F" w:rsidR="00D730AE" w:rsidRPr="002D5EC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 xml:space="preserve">za Repromaterijal – Artur </w:t>
      </w:r>
      <w:proofErr w:type="spellStart"/>
      <w:r>
        <w:rPr>
          <w:bCs/>
        </w:rPr>
        <w:t>Fišbah</w:t>
      </w:r>
      <w:proofErr w:type="spellEnd"/>
      <w:r>
        <w:rPr>
          <w:bCs/>
        </w:rPr>
        <w:t xml:space="preserve"> odvjetnik u Osijeka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  <w:r w:rsidR="00406680">
        <w:rPr>
          <w:sz w:val="22"/>
          <w:szCs w:val="22"/>
        </w:rPr>
        <w:t xml:space="preserve"> uz podnesak st. uprav. od 12.5.2017. g. (str. 613 i 614 spisa)</w:t>
      </w:r>
    </w:p>
    <w:p w:rsidRDefault="00D730AE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>Općinsk</w:t>
      </w:r>
      <w:r w:rsidR="002D5ECD">
        <w:rPr>
          <w:bCs/>
        </w:rPr>
        <w:t xml:space="preserve">i sud u Osijeku SS </w:t>
      </w:r>
      <w:proofErr w:type="spellStart"/>
      <w:r w:rsidR="002D5ECD">
        <w:rPr>
          <w:bCs/>
        </w:rPr>
        <w:t>Valpov</w:t>
      </w:r>
      <w:proofErr w:type="spellEnd"/>
      <w:r w:rsidR="002D5ECD">
        <w:rPr>
          <w:bCs/>
        </w:rPr>
        <w:t xml:space="preserve"> zemljišnoknjižni odjel Valpovo</w:t>
      </w:r>
      <w:r>
        <w:rPr>
          <w:sz w:val="22"/>
          <w:szCs w:val="22"/>
        </w:rPr>
        <w:t xml:space="preserve"> </w:t>
      </w:r>
      <w:r w:rsidR="005E4A9F">
        <w:rPr>
          <w:sz w:val="22"/>
          <w:szCs w:val="22"/>
        </w:rPr>
        <w:t>– nakon pravomoćnosti</w:t>
      </w:r>
    </w:p>
    <w:p w:rsidRDefault="005E4A9F" w:rsidP="00E217F8" w:rsidR="00E217F8">
      <w:pPr>
        <w:numPr>
          <w:ilvl w:val="0"/>
          <w:numId w:val="23"/>
        </w:numPr>
        <w:jc w:val="both"/>
      </w:pPr>
      <w:r w:rsidRPr="00406680">
        <w:rPr>
          <w:sz w:val="22"/>
          <w:szCs w:val="22"/>
        </w:rPr>
        <w:t>K-</w:t>
      </w:r>
      <w:r w:rsidR="00406680">
        <w:rPr>
          <w:sz w:val="22"/>
          <w:szCs w:val="22"/>
        </w:rPr>
        <w:t>23.6.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E929FA" w:rsidR="006E0454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B2B" w:rsidR="003B1B2B">
      <w:r>
        <w:separator/>
      </w:r>
    </w:p>
  </w:endnote>
  <w:endnote w:id="0" w:type="continuationSeparator">
    <w:p w:rsidRDefault="003B1B2B" w:rsidR="003B1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B2B" w:rsidR="003B1B2B">
      <w:r>
        <w:separator/>
      </w:r>
    </w:p>
  </w:footnote>
  <w:footnote w:id="0" w:type="continuationSeparator">
    <w:p w:rsidRDefault="003B1B2B" w:rsidR="003B1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9F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677B9D" w:rsidR="00677B9D">
    <w:pPr>
      <w:jc w:val="right"/>
    </w:pPr>
    <w:r>
      <w:tab/>
    </w:r>
    <w:r>
      <w:tab/>
    </w:r>
    <w:r w:rsidR="00406680">
      <w:t>6 St-8/12-134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20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6"/>
  </w:num>
  <w:num w:numId="12">
    <w:abstractNumId w:val="24"/>
  </w:num>
  <w:num w:numId="13">
    <w:abstractNumId w:val="0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1"/>
  </w:num>
  <w:num w:numId="19">
    <w:abstractNumId w:val="25"/>
  </w:num>
  <w:num w:numId="20">
    <w:abstractNumId w:val="23"/>
  </w:num>
  <w:num w:numId="21">
    <w:abstractNumId w:val="5"/>
  </w:num>
  <w:num w:numId="22">
    <w:abstractNumId w:val="11"/>
  </w:num>
  <w:num w:numId="23">
    <w:abstractNumId w:val="19"/>
  </w:num>
  <w:num w:numId="24">
    <w:abstractNumId w:val="7"/>
  </w:num>
  <w:num w:numId="25">
    <w:abstractNumId w:val="3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312"/>
    <w:rsid w:val="00111E95"/>
    <w:rsid w:val="00114985"/>
    <w:rsid w:val="0011607C"/>
    <w:rsid w:val="0012580D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E06D7"/>
    <w:rsid w:val="00241F8E"/>
    <w:rsid w:val="00242171"/>
    <w:rsid w:val="002531DC"/>
    <w:rsid w:val="00261DD7"/>
    <w:rsid w:val="0028239B"/>
    <w:rsid w:val="0029177B"/>
    <w:rsid w:val="002A0808"/>
    <w:rsid w:val="002B5105"/>
    <w:rsid w:val="002C7BB6"/>
    <w:rsid w:val="002D1B9F"/>
    <w:rsid w:val="002D3C4E"/>
    <w:rsid w:val="002D5ECD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B1B2B"/>
    <w:rsid w:val="003C1D60"/>
    <w:rsid w:val="003C46CC"/>
    <w:rsid w:val="003E5EEC"/>
    <w:rsid w:val="003F0E69"/>
    <w:rsid w:val="0040357C"/>
    <w:rsid w:val="00405CDB"/>
    <w:rsid w:val="00406680"/>
    <w:rsid w:val="0042591E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D374F"/>
    <w:rsid w:val="004E03C2"/>
    <w:rsid w:val="0052368D"/>
    <w:rsid w:val="00551F22"/>
    <w:rsid w:val="0055370E"/>
    <w:rsid w:val="00575B4B"/>
    <w:rsid w:val="0059588D"/>
    <w:rsid w:val="005A2FC0"/>
    <w:rsid w:val="005A6222"/>
    <w:rsid w:val="005B3265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77B9D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22DB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A300F"/>
    <w:rsid w:val="008A3350"/>
    <w:rsid w:val="008D37BB"/>
    <w:rsid w:val="00901EED"/>
    <w:rsid w:val="00902607"/>
    <w:rsid w:val="0090684A"/>
    <w:rsid w:val="00925E5F"/>
    <w:rsid w:val="00931542"/>
    <w:rsid w:val="0094128C"/>
    <w:rsid w:val="009449C7"/>
    <w:rsid w:val="009516A0"/>
    <w:rsid w:val="00973133"/>
    <w:rsid w:val="009959AA"/>
    <w:rsid w:val="009A7753"/>
    <w:rsid w:val="009B72A4"/>
    <w:rsid w:val="009D0CEC"/>
    <w:rsid w:val="009E299F"/>
    <w:rsid w:val="00A3682D"/>
    <w:rsid w:val="00A41D6B"/>
    <w:rsid w:val="00A439AD"/>
    <w:rsid w:val="00A652E1"/>
    <w:rsid w:val="00A7203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6367B"/>
    <w:rsid w:val="00E71337"/>
    <w:rsid w:val="00E7394B"/>
    <w:rsid w:val="00E929FA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9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2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9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2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B6EED-07BE-4DE4-9B74-3F546EF94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752</properties:Words>
  <properties:Characters>3871</properties:Characters>
  <properties:Lines>154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2017-05-23T09:49:00Z</dcterms:created>
  <dc:creator>banka</dc:creator>
  <cp:lastModifiedBy>Danijela Sekulić</cp:lastModifiedBy>
  <cp:lastPrinted>2017-05-23T09:57:00Z</cp:lastPrinted>
  <dcterms:modified xmlns:xsi="http://www.w3.org/2001/XMLSchema-instance" xsi:type="dcterms:W3CDTF">2017-05-23T09:59:00Z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