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575f" w14:paraId="197575f" w:rsidRDefault="009422DF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9422DF">
            <w:rPr>
              <w:rStyle w:val="PozadinaSvijetloZuta"/>
            </w:rPr>
            <w:t>REPUBLIKA HRVATSKA</w:t>
          </w:r>
        </w:sdtContent>
      </w:sdt>
    </w:p>
    <w:p w:rsidRDefault="009422DF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9422DF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bookmarkStart w:name="_GoBack" w:id="0"/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9422DF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9422DF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9422DF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9422DF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9422DF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9422DF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9422DF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</w:t>
          </w:r>
          <w:r w:rsidR="00BC4B7C" w:rsidRPr="009422DF">
            <w:rPr>
              <w:rStyle w:val="PozadinaSvijetloZuta"/>
            </w:rPr>
            <w:t>telja</w:t>
          </w:r>
          <w:r>
            <w:rPr>
              <w:rStyle w:val="PozadinaSvijetloZuta"/>
            </w:rPr>
            <w:t>-dužnika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9422DF">
            <w:rPr>
              <w:rStyle w:val="PozadinaSvijetloZelena"/>
            </w:rPr>
            <w:t xml:space="preserve"> FLERT j.d.o.o. za trgovinu i ugostiteljstvo, turistička agencija, OIB 71942170448, Stjepana Radića 44, 22000 Šibenik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9422DF">
            <w:rPr>
              <w:rStyle w:val="PozadinaSvijetloZelena"/>
            </w:rPr>
            <w:t xml:space="preserve"> </w:t>
          </w:r>
        </w:sdtContent>
      </w:sdt>
      <w:r w:rsidR="00BC4B7C" w:rsidRPr="0072128C">
        <w:t xml:space="preserve">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9422DF">
            <w:rPr>
              <w:rStyle w:val="PozadinaSvijetloZelena"/>
            </w:rPr>
            <w:t>Skraćeni 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9422DF">
            <w:rPr>
              <w:rStyle w:val="PozadinaSvijetloZelena"/>
            </w:rPr>
            <w:t>16. svibnja 2017.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9422DF">
            <w:rPr>
              <w:rStyle w:val="PozadinaSvijetloZelena"/>
            </w:rPr>
            <w:t>FLERT j.d.o.o. za trgovinu i ugostiteljstvo, turistička agencija, OIB 71942170448, zastupanog po članu uprave Krsti Baraki, Šibenik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9422DF" w:rsidRPr="009422DF">
            <w:rPr>
              <w:rStyle w:val="PozadinaSvijetloZelena"/>
            </w:rPr>
            <w:t>sudske pristojbe za Prijedlog rješenja o odobravanju sklapanja predstečajne nagodbe - skraćeni postupak u iznosu od 500,00 kn, Pristojba na rješenje u iznosu od 100,00 kn, u ukupnom iznosu od 600,00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9422DF" w:rsidRPr="009422DF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9422DF" w:rsidRPr="009422DF">
            <w:rPr>
              <w:rStyle w:val="PozadinaSvijetloZelena"/>
            </w:rPr>
            <w:t>HR635045-23405-10029297060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9422DF" w:rsidRPr="009422DF">
            <w:rPr>
              <w:rStyle w:val="PozadinaSvijetloZelena"/>
            </w:rPr>
            <w:t>Pristojbe iz predmeta Stpn-23/2016,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9422DF" w:rsidRPr="009422DF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9422DF" w:rsidRPr="009422DF">
            <w:rPr>
              <w:rStyle w:val="PozadinaSvijetloZelena"/>
            </w:rPr>
            <w:t>16. svibnja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9422DF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9422DF" w:rsidRPr="009422DF">
            <w:rPr>
              <w:rStyle w:val="PozadinaSvijetloZelena"/>
            </w:rPr>
            <w:t>FLERT j.d.o.o. za trgovinu i ugostiteljstvo, turistička agencija, OIB 71942170448</w:t>
          </w:r>
          <w:r w:rsidR="009422DF">
            <w:rPr>
              <w:rStyle w:val="PozadinaSvijetloZelena"/>
            </w:rPr>
            <w:t>, zastupanog po članu uprave Krsti Baraki, Šibenik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9422DF">
        <w:rPr>
          <w:noProof/>
        </w:rPr>
        <w:t>U spis</w:t>
      </w:r>
    </w:p>
    <w:p w:rsidRDefault="00BC4B7C" w:rsidP="00BC4B7C" w:rsidR="00BC4B7C" w:rsidRPr="0072128C"/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2DF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9422DF" w:rsidRPr="009422DF">
          <w:rPr>
            <w:rStyle w:val="PozadinaSvijetloZelena"/>
          </w:rPr>
          <w:t>3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9422DF">
          <w:rPr>
            <w:rStyle w:val="PozadinaSvijetloZelena"/>
          </w:rPr>
          <w:t>Stpn-23/2016-16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22DF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Stpn-23/2016-17</izvorni_sadrzaj>
    <derivirana_varijabla naziv="DomainObject.Oznaka_1">Stpn-23/2016-16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2017.</izvorni_sadrzaj>
    <derivirana_varijabla naziv="DomainObject.Predmet.DatumRjesavanja_1">15.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Stpn-23/2016</izvorni_sadrzaj>
    <derivirana_varijabla naziv="DomainObject.Predmet.OznakaBroj_1">Stpn-23/2016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  <derivirana_varijabla naziv="Dativ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FLERT j.d.o.o. za trgovinu i ugostiteljstvo, turistička agencija</izvorni_sadrzaj>
    <derivirana_varijabla naziv="DomainObject.Predmet.StrankaFormated_1">  FLERT j.d.o.o. za trgovinu i ugostiteljstvo, turistička agencija</derivirana_varijabla>
  </DomainObject.Predmet.StrankaFormated>
  <DomainObject.Predmet.StrankaFormatedOIB>
    <izvorni_sadrzaj>  FLERT j.d.o.o. za trgovinu i ugostiteljstvo, turistička agencija, OIB 71942170448</izvorni_sadrzaj>
    <derivirana_varijabla naziv="DomainObject.Predmet.StrankaFormatedOIB_1">  FLERT j.d.o.o. za trgovinu i ugostiteljstvo, turistička agencija, OIB 71942170448</derivirana_varijabla>
  </DomainObject.Predmet.StrankaFormatedOIB>
  <DomainObject.Predmet.StrankaFormatedWithAdress>
    <izvorni_sadrzaj> FLERT j.d.o.o. za trgovinu i ugostiteljstvo, turistička agencija, Stjepana Radića 44, 22000 Šibenik</izvorni_sadrzaj>
    <derivirana_varijabla naziv="DomainObject.Predmet.StrankaFormatedWithAdress_1"> FLERT j.d.o.o. za trgovinu i ugostiteljstvo, turistička agencija, Stjepana Radića 44, 22000 Šibenik</derivirana_varijabla>
  </DomainObject.Predmet.StrankaFormatedWithAdress>
  <DomainObject.Predmet.StrankaFormatedWithAdressOIB>
    <izvorni_sadrzaj> FLERT j.d.o.o. za trgovinu i ugostiteljstvo, turistička agencija, OIB 71942170448, Stjepana Radića 44, 22000 Šibenik</izvorni_sadrzaj>
    <derivirana_varijabla naziv="DomainObject.Predmet.StrankaFormatedWithAdressOIB_1"> FLERT j.d.o.o. za trgovinu i ugostiteljstvo, turistička agencija, OIB 71942170448, Stjepana Radića 44, 22000 Šibenik</derivirana_varijabla>
  </DomainObject.Predmet.StrankaFormatedWithAdressOIB>
  <DomainObject.Predmet.StrankaWithAdress>
    <izvorni_sadrzaj>FLERT j.d.o.o. za trgovinu i ugostiteljstvo, turistička agencija Stjepana Radića 44,22000 Šibenik</izvorni_sadrzaj>
    <derivirana_varijabla naziv="DomainObject.Predmet.StrankaWithAdress_1">FLERT j.d.o.o. za trgovinu i ugostiteljstvo, turistička agencija Stjepana Radića 44,22000 Šibenik</derivirana_varijabla>
  </DomainObject.Predmet.StrankaWithAdress>
  <DomainObject.Predmet.StrankaWithAdressOIB>
    <izvorni_sadrzaj>FLERT j.d.o.o. za trgovinu i ugostiteljstvo, turistička agencija, OIB 71942170448, Stjepana Radića 44,22000 Šibenik</izvorni_sadrzaj>
    <derivirana_varijabla naziv="DomainObject.Predmet.StrankaWithAdressOIB_1">FLERT j.d.o.o. za trgovinu i ugostiteljstvo, turistička agencija, OIB 71942170448, Stjepana Radića 44,22000 Šibenik</derivirana_varijabla>
  </DomainObject.Predmet.StrankaWithAdressOIB>
  <DomainObject.Predmet.StrankaNazivFormated>
    <izvorni_sadrzaj>FLERT j.d.o.o. za trgovinu i ugostiteljstvo, turistička agencija</izvorni_sadrzaj>
    <derivirana_varijabla naziv="DomainObject.Predmet.StrankaNazivFormated_1">FLERT j.d.o.o. za trgovinu i ugostiteljstvo, turistička agencija</derivirana_varijabla>
    <derivirana_varijabla naziv="Padez">FLERT j.d.o.o. za trgovinu i ugostiteljstvo, turistička agencija</derivirana_varijabla>
  </DomainObject.Predmet.StrankaNazivFormated>
  <DomainObject.Predmet.StrankaNazivFormatedOIB>
    <izvorni_sadrzaj>FLERT j.d.o.o. za trgovinu i ugostiteljstvo, turistička agencija, OIB 71942170448</izvorni_sadrzaj>
    <derivirana_varijabla naziv="DomainObject.Predmet.StrankaNazivFormatedOIB_1">FLERT j.d.o.o. za trgovinu i ugostiteljstvo, turistička agencija, OIB 71942170448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FLERT j.d.o.o. za trgovinu i ugostiteljstvo, turistička agencija</item>
    </izvorni_sadrzaj>
    <derivirana_varijabla naziv="DomainObject.Predmet.StrankaListFormated_1">
      <item>FLERT j.d.o.o. za trgovinu i ugostiteljstvo, turistička agencija</item>
    </derivirana_varijabla>
  </DomainObject.Predmet.StrankaListFormated>
  <DomainObject.Predmet.StrankaListFormatedOIB>
    <izvorni_sadrzaj>
      <item>FLERT j.d.o.o. za trgovinu i ugostiteljstvo, turistička agencija, OIB 71942170448</item>
    </izvorni_sadrzaj>
    <derivirana_varijabla naziv="DomainObject.Predmet.StrankaListFormatedOIB_1">
      <item>FLERT j.d.o.o. za trgovinu i ugostiteljstvo, turistička agencija, OIB 71942170448</item>
    </derivirana_varijabla>
  </DomainObject.Predmet.StrankaListFormatedOIB>
  <DomainObject.Predmet.StrankaListFormatedWithAdress>
    <izvorni_sadrzaj>
      <item>FLERT j.d.o.o. za trgovinu i ugostiteljstvo, turistička agencija, Stjepana Radića 44, 22000 Šibenik</item>
    </izvorni_sadrzaj>
    <derivirana_varijabla naziv="DomainObject.Predmet.StrankaListFormatedWithAdress_1">
      <item>FLERT j.d.o.o. za trgovinu i ugostiteljstvo, turistička agencija, Stjepana Radića 44, 22000 Šibenik</item>
    </derivirana_varijabla>
  </DomainObject.Predmet.StrankaListFormatedWithAdress>
  <DomainObject.Predmet.StrankaListFormatedWithAdressOIB>
    <izvorni_sadrzaj>
      <item>FLERT j.d.o.o. za trgovinu i ugostiteljstvo, turistička agencija, OIB 71942170448, Stjepana Radića 44, 22000 Šibenik</item>
    </izvorni_sadrzaj>
    <derivirana_varijabla naziv="DomainObject.Predmet.StrankaListFormatedWithAdressOIB_1">
      <item>FLERT j.d.o.o. za trgovinu i ugostiteljstvo, turistička agencija, OIB 71942170448, Stjepana Radića 44, 22000 Šibenik</item>
    </derivirana_varijabla>
  </DomainObject.Predmet.StrankaListFormatedWithAdressOIB>
  <DomainObject.Predmet.StrankaListNazivFormated>
    <izvorni_sadrzaj>
      <item>FLERT j.d.o.o. za trgovinu i ugostiteljstvo, turistička agencija</item>
    </izvorni_sadrzaj>
    <derivirana_varijabla naziv="DomainObject.Predmet.StrankaListNazivFormated_1">
      <item>FLERT j.d.o.o. za trgovinu i ugostiteljstvo, turistička agencija</item>
    </derivirana_varijabla>
  </DomainObject.Predmet.StrankaListNazivFormated>
  <DomainObject.Predmet.StrankaListNazivFormatedOIB>
    <izvorni_sadrzaj>
      <item>FLERT j.d.o.o. za trgovinu i ugostiteljstvo, turistička agencija, OIB 71942170448</item>
    </izvorni_sadrzaj>
    <derivirana_varijabla naziv="DomainObject.Predmet.StrankaListNazivFormatedOIB_1">
      <item>FLERT j.d.o.o. za trgovinu i ugostiteljstvo, turistička agencija, OIB 71942170448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Krste Baraka</item>
    </izvorni_sadrzaj>
    <derivirana_varijabla naziv="DomainObject.Predmet.OstaliListFormated_1">
      <item>Krste Baraka</item>
    </derivirana_varijabla>
    <derivirana_varijabla naziv="DrugaOsoba">
      <item>Krste Baraka</item>
    </derivirana_varijabla>
  </DomainObject.Predmet.OstaliListFormated>
  <DomainObject.Predmet.OstaliListFormatedOIB>
    <izvorni_sadrzaj>
      <item>Krste Baraka, OIB 74712733217</item>
    </izvorni_sadrzaj>
    <derivirana_varijabla naziv="DomainObject.Predmet.OstaliListFormatedOIB_1">
      <item>Krste Baraka, OIB 74712733217</item>
    </derivirana_varijabla>
  </DomainObject.Predmet.OstaliListFormatedOIB>
  <DomainObject.Predmet.OstaliListFormatedWithAdress>
    <izvorni_sadrzaj>
      <item>Krste Baraka, Stjepana Radića 54a, 22000 Šibenik</item>
    </izvorni_sadrzaj>
    <derivirana_varijabla naziv="DomainObject.Predmet.OstaliListFormatedWithAdress_1">
      <item>Krste Baraka, Stjepana Radića 54a, 22000 Šibenik</item>
    </derivirana_varijabla>
  </DomainObject.Predmet.OstaliListFormatedWithAdress>
  <DomainObject.Predmet.OstaliListFormatedWithAdressOIB>
    <izvorni_sadrzaj>
      <item>Krste Baraka, OIB 74712733217, Stjepana Radića 54a, 22000 Šibenik</item>
    </izvorni_sadrzaj>
    <derivirana_varijabla naziv="DomainObject.Predmet.OstaliListFormatedWithAdressOIB_1">
      <item>Krste Baraka, OIB 74712733217, Stjepana Radića 54a, 22000 Šibenik</item>
    </derivirana_varijabla>
  </DomainObject.Predmet.OstaliListFormatedWithAdressOIB>
  <DomainObject.Predmet.OstaliListNazivFormated>
    <izvorni_sadrzaj>
      <item>Krste Baraka</item>
    </izvorni_sadrzaj>
    <derivirana_varijabla naziv="DomainObject.Predmet.OstaliListNazivFormated_1">
      <item>Krste Baraka</item>
    </derivirana_varijabla>
  </DomainObject.Predmet.OstaliListNazivFormated>
  <DomainObject.Predmet.OstaliListNazivFormatedOIB>
    <izvorni_sadrzaj>
      <item>Krste Baraka, OIB 74712733217</item>
    </izvorni_sadrzaj>
    <derivirana_varijabla naziv="DomainObject.Predmet.OstaliListNazivFormatedOIB_1">
      <item>Krste Baraka, OIB 74712733217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Stpn-23/2016-17</izvorni_sadrzaj>
    <derivirana_varijabla naziv="DomainObject.PoslovniBrojDokumenta_1">Stpn-23/2016-17</derivirana_varijabla>
  </DomainObject.PoslovniBrojDokumenta>
  <DomainObject.Predmet.StrankaIDrugi>
    <izvorni_sadrzaj>FLERT j.d.o.o. za trgovinu i ugostiteljstvo, turistička agencija</izvorni_sadrzaj>
    <derivirana_varijabla naziv="DomainObject.Predmet.StrankaIDrugi_1">FLERT j.d.o.o. za trgovinu i ugostiteljstvo,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FLERT j.d.o.o. za trgovinu i ugostiteljstvo, turistička agencija, OIB 71942170448, Stjepana Radića 44, 22000 Šibenik</izvorni_sadrzaj>
    <derivirana_varijabla naziv="DomainObject.Predmet.StrankaIDrugiAdressOIB_1">FLERT j.d.o.o. za trgovinu i ugostiteljstvo, turistička agencija, OIB 71942170448, Stjepana Radića 44,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23. ožujka 2017.</izvorni_sadrzaj>
    <derivirana_varijabla naziv="DomainObject.Predmet.OdlukaRjesenje.DatumPravomocnosti_1">23. ožujka 2017.</derivirana_varijabla>
  </DomainObject.Predmet.OdlukaRjesenje.DatumPravomocnosti>
  <DomainObject.Predmet.OdlukaRjesenje.Oznaka>
    <izvorni_sadrzaj>Stpn-23/2016-13</izvorni_sadrzaj>
    <derivirana_varijabla naziv="DomainObject.Predmet.OdlukaRjesenje.Oznaka_1">Stpn-23/2016-13</derivirana_varijabla>
  </DomainObject.Predmet.OdlukaRjesenje.Oznaka>
  <DomainObject.Predmet.SudioniciListNaziv>
    <izvorni_sadrzaj>
      <item>FLERT j.d.o.o. za trgovinu i ugostiteljstvo, turistička agencija</item>
      <item>Krste Baraka</item>
    </izvorni_sadrzaj>
    <derivirana_varijabla naziv="DomainObject.Predmet.SudioniciListNaziv_1">
      <item>FLERT j.d.o.o. za trgovinu i ugostiteljstvo, turistička agencija</item>
      <item>Krste Baraka</item>
    </derivirana_varijabla>
    <derivirana_varijabla naziv="OstaliSudionici">
      <item>FLERT j.d.o.o. za trgovinu i ugostiteljstvo, turistička agencija</item>
      <item>Krste Baraka</item>
    </derivirana_varijabla>
  </DomainObject.Predmet.SudioniciListNaziv>
  <DomainObject.Predmet.SudioniciListAdressOIB>
    <izvorni_sadrzaj>
      <item>FLERT j.d.o.o. za trgovinu i ugostiteljstvo, turistička agencija, OIB 71942170448, Stjepana Radića 44,22000 Šibenik</item>
      <item>Krste Baraka, OIB 74712733217, Stjepana Radića 54a,22000 Šibenik</item>
    </izvorni_sadrzaj>
    <derivirana_varijabla naziv="DomainObject.Predmet.SudioniciListAdressOIB_1">
      <item>FLERT j.d.o.o. za trgovinu i ugostiteljstvo, turistička agencija, OIB 71942170448, Stjepana Radića 44,22000 Šibenik</item>
      <item>Krste Baraka, OIB 74712733217, Stjepana Radića 54a,22000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- skraćeni postupak u iznosu od 500,00 kn, Pristojba na rješenje u iznosu od 100,00 kn, u ukupnom iznosu od 600,00 kn</izvorni_sadrzaj>
    <derivirana_varijabla naziv="DomainObject.Predmet.Pristojbe_1">sudske pristojbe za Prijedlog rješenja o odobravanju sklapanja predstečajne nagodbe - skraćeni postupak u iznosu od 500,00 kn, Pristojba na rješenje u iznosu od 100,00 kn, u ukupnom iznosu od 600,00 kn</derivirana_varijabla>
  </DomainObject.Predmet.Pristojbe>
  <DomainObject.Predmet.PristojbeSudionikNazivOIB>
    <izvorni_sadrzaj>FLERT j.d.o.o. za trgovinu i ugostiteljstvo, turistička agencija, OIB 71942170448</izvorni_sadrzaj>
    <derivirana_varijabla naziv="DomainObject.Predmet.PristojbeSudionikNazivOIB_1">FLERT j.d.o.o. za trgovinu i ugostiteljstvo, turistička agencija, OIB 71942170448, zastupanog po članu uprave Krsti Baraki, Šibenik</derivirana_varijabla>
  </DomainObject.Predmet.PristojbeSudionikNazivOIB>
  <DomainObject.Predmet.PristojbePNB>
    <izvorni_sadrzaj>HR635045-23405-10029297060</izvorni_sadrzaj>
    <derivirana_varijabla naziv="DomainObject.Predmet.PristojbePNB_1">HR635045-23405-10029297060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Stpn-23/2016, TS ZD</izvorni_sadrzaj>
    <derivirana_varijabla naziv="DomainObject.Predmet.PristojbeOpisPlacanja_1">Pristojbe iz predmeta Stpn-23/2016,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71942170448</item>
      <item>, OIB 74712733217</item>
    </izvorni_sadrzaj>
    <derivirana_varijabla naziv="DomainObject.Predmet.SudioniciListNazivOIB_1">
      <item>, OIB 71942170448</item>
      <item>, OIB 74712733217</item>
    </derivirana_varijabla>
  </DomainObject.Predmet.SudioniciListNazivOIB>
  <DomainObject.Barcode>
    <izvorni_sadrzaj>iVBORw0KGgoAAAANSUhEUgAABVUAAAFTAQAAAAAR99EcAAAEj0lEQVR42u3dQY7bMAyFYQE+gI+k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</izvorni_sadrzaj>
    <derivirana_varijabla naziv="DomainObject.Barcode_1">iVBORw0KGgoAAAANSUhEUgAABVUAAAFTAQAAAAAR99EcAAAEj0lEQVR42u3dQY7bMAyFYQE+gI+k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Stpn-23/2016, TS ZD</izvorni_sadrzaj>
    <derivirana_varijabla naziv="DomainObject.Predmet.PristojbeNazivVrste_1">Pristojbe iz predmeta Stpn-23/2016,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583E5-41C5-421F-9EC3-5C9B33506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378</properties:Words>
  <properties:Characters>2134</properties:Characters>
  <properties:Lines>56</properties:Lines>
  <properties:Paragraphs>21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2017-05-16T07:56:00Z</cp:lastPrinted>
  <dcterms:modified xmlns:xsi="http://www.w3.org/2001/XMLSchema-instance" xsi:type="dcterms:W3CDTF">2017-05-16T07:56:00Z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Stpn-23/2016-17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