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fd18" w14:paraId="03bfd1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F0467B">
        <w:t xml:space="preserve"> </w:t>
      </w:r>
      <w:r w:rsidR="00320547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320547">
        <w:t>7288</w:t>
      </w:r>
      <w:r w:rsidR="005965DB">
        <w:t>/</w:t>
      </w:r>
      <w:r w:rsidR="005965DB" w:rsidRPr="005965DB">
        <w:t>15</w:t>
      </w:r>
      <w:r w:rsidR="00320547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320547" w:rsidRPr="00320547">
        <w:t>3DSV-STUDIO, računalno programiranje, Zagreb, Božidara Magovca 3, OIB: 48793712309</w:t>
      </w:r>
      <w:r w:rsidR="00350596" w:rsidRPr="00350596">
        <w:t xml:space="preserve">, </w:t>
      </w:r>
      <w:r w:rsidR="00EB2441">
        <w:t>6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32054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320547" w:rsidRPr="00320547">
        <w:t>3DSV-STUDIO, računalno programiranje, Zagreb, Božidara Magovca 3, OIB: 48793712309</w:t>
      </w:r>
      <w:r w:rsidR="00EB2441">
        <w:t xml:space="preserve">, </w:t>
      </w:r>
      <w:r w:rsidR="00DA0753">
        <w:t>MBS:</w:t>
      </w:r>
      <w:r w:rsidR="00DA0753" w:rsidRPr="00DA0753">
        <w:t xml:space="preserve"> </w:t>
      </w:r>
      <w:r w:rsidR="00320547" w:rsidRPr="00320547">
        <w:t>080754218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EB2441">
        <w:rPr>
          <w:rFonts w:eastAsia="Times New Roman"/>
          <w:szCs w:val="24"/>
          <w:lang w:eastAsia="hr-HR"/>
        </w:rPr>
        <w:t>6</w:t>
      </w:r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320547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320547">
        <w:rPr>
          <w:rFonts w:eastAsia="Times New Roman"/>
          <w:szCs w:val="24"/>
          <w:lang w:eastAsia="hr-HR"/>
        </w:rPr>
        <w:t>1</w:t>
      </w:r>
      <w:r w:rsidR="00DA5622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320547">
        <w:rPr>
          <w:rFonts w:eastAsia="Times New Roman"/>
          <w:szCs w:val="24"/>
          <w:lang w:eastAsia="hr-HR"/>
        </w:rPr>
        <w:t>Marinko Vrbić iz Zaprešića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320547">
        <w:rPr>
          <w:rFonts w:eastAsia="Times New Roman"/>
          <w:szCs w:val="24"/>
          <w:lang w:eastAsia="hr-HR"/>
        </w:rPr>
        <w:t xml:space="preserve"> Malekovićeva 90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320547">
        <w:rPr>
          <w:rFonts w:eastAsia="Times New Roman"/>
          <w:szCs w:val="24"/>
          <w:lang w:eastAsia="hr-HR"/>
        </w:rPr>
        <w:t xml:space="preserve"> 16986188763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2054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320547" w:rsidRPr="00320547">
        <w:t>3DSV-STUDIO, računalno programiranje, Zagreb, Božidara Magovca 3, OIB: 48793712309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20547">
        <w:rPr>
          <w:rFonts w:eastAsia="Times New Roman"/>
          <w:szCs w:val="24"/>
          <w:lang w:eastAsia="hr-HR"/>
        </w:rPr>
        <w:t>30</w:t>
      </w:r>
      <w:r w:rsidR="00EB2441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320547">
        <w:rPr>
          <w:rFonts w:eastAsia="Times New Roman"/>
          <w:szCs w:val="20"/>
          <w:lang w:eastAsia="hr-HR"/>
        </w:rPr>
        <w:t>1. rujn</w:t>
      </w:r>
      <w:r w:rsidR="00EB2441" w:rsidRPr="00EB2441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B2441">
        <w:rPr>
          <w:rFonts w:eastAsia="Times New Roman"/>
          <w:szCs w:val="20"/>
          <w:lang w:eastAsia="hr-HR"/>
        </w:rPr>
        <w:t>1</w:t>
      </w:r>
      <w:r w:rsidR="00F0467B" w:rsidRP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Zakonski zastupnik</w:t>
      </w:r>
      <w:r w:rsidR="00F0467B">
        <w:rPr>
          <w:rFonts w:eastAsia="Times New Roman"/>
          <w:szCs w:val="20"/>
          <w:lang w:eastAsia="hr-HR"/>
        </w:rPr>
        <w:t xml:space="preserve"> dužnika </w:t>
      </w:r>
      <w:r w:rsidR="00320547">
        <w:rPr>
          <w:rFonts w:eastAsia="Times New Roman"/>
          <w:szCs w:val="20"/>
          <w:lang w:eastAsia="hr-HR"/>
        </w:rPr>
        <w:t>Dragutin Mitrečić</w:t>
      </w:r>
      <w:r w:rsidR="00EB2441">
        <w:rPr>
          <w:rFonts w:eastAsia="Times New Roman"/>
          <w:szCs w:val="20"/>
          <w:lang w:eastAsia="hr-HR"/>
        </w:rPr>
        <w:t xml:space="preserve"> je zaključak suda zaprimio</w:t>
      </w:r>
      <w:r w:rsidR="00F3704C">
        <w:rPr>
          <w:rFonts w:eastAsia="Times New Roman"/>
          <w:szCs w:val="20"/>
          <w:lang w:eastAsia="hr-HR"/>
        </w:rPr>
        <w:t xml:space="preserve"> </w:t>
      </w:r>
      <w:r w:rsidR="00320547">
        <w:rPr>
          <w:rFonts w:eastAsia="Times New Roman"/>
          <w:szCs w:val="20"/>
          <w:lang w:eastAsia="hr-HR"/>
        </w:rPr>
        <w:t>5</w:t>
      </w:r>
      <w:r w:rsidR="00F0467B">
        <w:rPr>
          <w:rFonts w:eastAsia="Times New Roman"/>
          <w:szCs w:val="20"/>
          <w:lang w:eastAsia="hr-HR"/>
        </w:rPr>
        <w:t>. rujn</w:t>
      </w:r>
      <w:r w:rsidR="0058641A">
        <w:rPr>
          <w:rFonts w:eastAsia="Times New Roman"/>
          <w:szCs w:val="20"/>
          <w:lang w:eastAsia="hr-HR"/>
        </w:rPr>
        <w:t>a 2016.</w:t>
      </w:r>
      <w:r w:rsidR="00EB2441">
        <w:rPr>
          <w:rFonts w:eastAsia="Times New Roman"/>
          <w:szCs w:val="20"/>
          <w:lang w:eastAsia="hr-HR"/>
        </w:rPr>
        <w:t>, ali po istome nije postupio</w:t>
      </w:r>
      <w:r w:rsidR="00F0467B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EB2441">
        <w:rPr>
          <w:rFonts w:eastAsia="Times New Roman"/>
          <w:szCs w:val="20"/>
          <w:lang w:eastAsia="hr-HR"/>
        </w:rPr>
        <w:t>1</w:t>
      </w:r>
      <w:r w:rsid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EB2441">
        <w:rPr>
          <w:rFonts w:eastAsia="Times New Roman"/>
          <w:szCs w:val="20"/>
          <w:lang w:eastAsia="hr-HR"/>
        </w:rPr>
        <w:t>6</w:t>
      </w:r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D72EB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D72EB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72EB4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EB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320547" w:rsidRPr="00320547">
          <w:t>7288/15-9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B5E70"/>
    <w:rsid w:val="001C0842"/>
    <w:rsid w:val="001F3403"/>
    <w:rsid w:val="00210E5E"/>
    <w:rsid w:val="0021543D"/>
    <w:rsid w:val="00220941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E29C6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52AF"/>
    <w:rsid w:val="00C5335A"/>
    <w:rsid w:val="00C621E1"/>
    <w:rsid w:val="00C6634D"/>
    <w:rsid w:val="00C823B5"/>
    <w:rsid w:val="00C91BD3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2EB4"/>
    <w:rsid w:val="00D76049"/>
    <w:rsid w:val="00D762F7"/>
    <w:rsid w:val="00D82C2B"/>
    <w:rsid w:val="00D87D4B"/>
    <w:rsid w:val="00D90085"/>
    <w:rsid w:val="00DA0753"/>
    <w:rsid w:val="00DA5622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572E"/>
    <w:rsid w:val="00F22132"/>
    <w:rsid w:val="00F36322"/>
    <w:rsid w:val="00F3704C"/>
    <w:rsid w:val="00F40459"/>
    <w:rsid w:val="00F4309A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8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St-7288/2015-9</izvorni_sadrzaj>
    <derivirana_varijabla naziv="DomainObject.Oznaka_1">St-7288/2015-9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7288</izvorni_sadrzaj>
    <derivirana_varijabla naziv="DomainObject.Predmet.Broj_1">7288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St-7288/2015</izvorni_sadrzaj>
    <derivirana_varijabla naziv="DomainObject.Predmet.OznakaBroj_1">St-7288/2015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3DSV-STUDIO, računalno programiranje</izvorni_sadrzaj>
    <derivirana_varijabla naziv="DomainObject.Predmet.ProtustrankaFormated_1">  Zadruga 3DSV-STUDIO, računalno programiranje</derivirana_varijabla>
  </DomainObject.Predmet.ProtustrankaFormated>
  <DomainObject.Predmet.ProtustrankaFormatedOIB>
    <izvorni_sadrzaj>  Zadruga 3DSV-STUDIO, računalno programiranje, OIB 48793712309</izvorni_sadrzaj>
    <derivirana_varijabla naziv="DomainObject.Predmet.ProtustrankaFormatedOIB_1">  Zadruga 3DSV-STUDIO, računalno programiranje, OIB 48793712309</derivirana_varijabla>
  </DomainObject.Predmet.ProtustrankaFormatedOIB>
  <DomainObject.Predmet.ProtustrankaFormatedWithAdress>
    <izvorni_sadrzaj> Zadruga 3DSV-STUDIO, računalno programiranje, Božidara Magovca 3, 10000 Zagreb</izvorni_sadrzaj>
    <derivirana_varijabla naziv="DomainObject.Predmet.ProtustrankaFormatedWithAdress_1"> Zadruga 3DSV-STUDIO, računalno programiranje, Božidara Magovca 3, 10000 Zagreb</derivirana_varijabla>
  </DomainObject.Predmet.ProtustrankaFormatedWithAdress>
  <DomainObject.Predmet.ProtustrankaFormatedWithAdressOIB>
    <izvorni_sadrzaj> Zadruga 3DSV-STUDIO, računalno programiranje, OIB 48793712309, Božidara Magovca 3, 10000 Zagreb</izvorni_sadrzaj>
    <derivirana_varijabla naziv="DomainObject.Predmet.ProtustrankaFormatedWithAdressOIB_1"> Zadruga 3DSV-STUDIO, računalno programiranje, OIB 48793712309, Božidara Magovca 3, 10000 Zagreb</derivirana_varijabla>
  </DomainObject.Predmet.ProtustrankaFormatedWithAdressOIB>
  <DomainObject.Predmet.ProtustrankaWithAdress>
    <izvorni_sadrzaj>Zadruga 3DSV-STUDIO, računalno programiranje Božidara Magovca 3, 10000 Zagreb</izvorni_sadrzaj>
    <derivirana_varijabla naziv="DomainObject.Predmet.ProtustrankaWithAdress_1">Zadruga 3DSV-STUDIO, računalno programiranje Božidara Magovca 3, 10000 Zagreb</derivirana_varijabla>
  </DomainObject.Predmet.ProtustrankaWithAdress>
  <DomainObject.Predmet.ProtustrankaWithAdressOIB>
    <izvorni_sadrzaj>Zadruga 3DSV-STUDIO, računalno programiranje, OIB 48793712309, Božidara Magovca 3, 10000 Zagreb</izvorni_sadrzaj>
    <derivirana_varijabla naziv="DomainObject.Predmet.ProtustrankaWithAdressOIB_1">Zadruga 3DSV-STUDIO, računalno programiranje, OIB 48793712309, Božidara Magovca 3, 10000 Zagreb</derivirana_varijabla>
  </DomainObject.Predmet.ProtustrankaWithAdressOIB>
  <DomainObject.Predmet.ProtustrankaNazivFormated>
    <izvorni_sadrzaj>Zadruga 3DSV-STUDIO, računalno programiranje</izvorni_sadrzaj>
    <derivirana_varijabla naziv="DomainObject.Predmet.ProtustrankaNazivFormated_1">Zadruga 3DSV-STUDIO, računalno programiranje</derivirana_varijabla>
  </DomainObject.Predmet.ProtustrankaNazivFormated>
  <DomainObject.Predmet.ProtustrankaNazivFormatedOIB>
    <izvorni_sadrzaj>Zadruga 3DSV-STUDIO, računalno programiranje, OIB 48793712309</izvorni_sadrzaj>
    <derivirana_varijabla naziv="DomainObject.Predmet.ProtustrankaNazivFormatedOIB_1">Zadruga 3DSV-STUDIO, računalno programiranje, OIB 48793712309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3DSV-STUDIO, računalno programiranje</item>
    </izvorni_sadrzaj>
    <derivirana_varijabla naziv="DomainObject.Predmet.ProtuStrankaListFormated_1">
      <item>Zadruga 3DSV-STUDIO, računalno programiranje</item>
    </derivirana_varijabla>
  </DomainObject.Predmet.ProtuStrankaListFormated>
  <DomainObject.Predmet.ProtuStrankaListFormatedOIB>
    <izvorni_sadrzaj>
      <item>Zadruga 3DSV-STUDIO, računalno programiranje, OIB 48793712309</item>
    </izvorni_sadrzaj>
    <derivirana_varijabla naziv="DomainObject.Predmet.ProtuStrankaListFormatedOIB_1">
      <item>Zadruga 3DSV-STUDIO, računalno programiranje, OIB 48793712309</item>
    </derivirana_varijabla>
  </DomainObject.Predmet.ProtuStrankaListFormatedOIB>
  <DomainObject.Predmet.ProtuStrankaListFormatedWithAdress>
    <izvorni_sadrzaj>
      <item>Zadruga 3DSV-STUDIO, računalno programiranje, Božidara Magovca 3, 10000 Zagreb</item>
    </izvorni_sadrzaj>
    <derivirana_varijabla naziv="DomainObject.Predmet.ProtuStrankaListFormatedWithAdress_1">
      <item>Zadruga 3DSV-STUDIO, računalno programiranje, Božidara Magovca 3, 10000 Zagreb</item>
    </derivirana_varijabla>
  </DomainObject.Predmet.ProtuStrankaListFormatedWithAdress>
  <DomainObject.Predmet.ProtuStrankaListFormatedWithAdressOIB>
    <izvorni_sadrzaj>
      <item>Zadruga 3DSV-STUDIO, računalno programiranje, OIB 48793712309, Božidara Magovca 3, 10000 Zagreb</item>
    </izvorni_sadrzaj>
    <derivirana_varijabla naziv="DomainObject.Predmet.ProtuStrankaListFormatedWithAdressOIB_1">
      <item>Zadruga 3DSV-STUDIO, računalno programiranje, OIB 48793712309, Božidara Magovca 3, 10000 Zagreb</item>
    </derivirana_varijabla>
  </DomainObject.Predmet.ProtuStrankaListFormatedWithAdressOIB>
  <DomainObject.Predmet.ProtuStrankaListNazivFormated>
    <izvorni_sadrzaj>
      <item>Zadruga 3DSV-STUDIO, računalno programiranje</item>
    </izvorni_sadrzaj>
    <derivirana_varijabla naziv="DomainObject.Predmet.ProtuStrankaListNazivFormated_1">
      <item>Zadruga 3DSV-STUDIO, računalno programiranje</item>
    </derivirana_varijabla>
  </DomainObject.Predmet.ProtuStrankaListNazivFormated>
  <DomainObject.Predmet.ProtuStrankaListNazivFormatedOIB>
    <izvorni_sadrzaj>
      <item>Zadruga 3DSV-STUDIO, računalno programiranje, OIB 48793712309</item>
    </izvorni_sadrzaj>
    <derivirana_varijabla naziv="DomainObject.Predmet.ProtuStrankaListNazivFormatedOIB_1">
      <item>Zadruga 3DSV-STUDIO, računalno programiranje, OIB 48793712309</item>
    </derivirana_varijabla>
  </DomainObject.Predmet.ProtuStrankaListNazivFormatedOIB>
  <DomainObject.Predmet.OstaliListFormated>
    <izvorni_sadrzaj>
      <item>Dragutin Mitrečić</item>
    </izvorni_sadrzaj>
    <derivirana_varijabla naziv="DomainObject.Predmet.OstaliListFormated_1">
      <item>Dragutin Mitrečić</item>
    </derivirana_varijabla>
  </DomainObject.Predmet.OstaliListFormated>
  <DomainObject.Predmet.OstaliListFormatedOIB>
    <izvorni_sadrzaj>
      <item>Dragutin Mitrečić, OIB 41558303132</item>
    </izvorni_sadrzaj>
    <derivirana_varijabla naziv="DomainObject.Predmet.OstaliListFormatedOIB_1">
      <item>Dragutin Mitrečić, OIB 41558303132</item>
    </derivirana_varijabla>
  </DomainObject.Predmet.OstaliListFormatedOIB>
  <DomainObject.Predmet.OstaliListFormatedWithAdress>
    <izvorni_sadrzaj>
      <item>Dragutin Mitrečić, Ulica Ljiljana 5/A, 10360 Sesvete</item>
    </izvorni_sadrzaj>
    <derivirana_varijabla naziv="DomainObject.Predmet.OstaliListFormatedWithAdress_1">
      <item>Dragutin Mitrečić, Ulica Ljiljana 5/A, 10360 Sesvete</item>
    </derivirana_varijabla>
  </DomainObject.Predmet.OstaliListFormatedWithAdress>
  <DomainObject.Predmet.OstaliListFormatedWithAdressOIB>
    <izvorni_sadrzaj>
      <item>Dragutin Mitrečić, OIB 41558303132, Ulica Ljiljana 5/A, 10360 Sesvete</item>
    </izvorni_sadrzaj>
    <derivirana_varijabla naziv="DomainObject.Predmet.OstaliListFormatedWithAdressOIB_1">
      <item>Dragutin Mitrečić, OIB 41558303132, Ulica Ljiljana 5/A, 10360 Sesvete</item>
    </derivirana_varijabla>
  </DomainObject.Predmet.OstaliListFormatedWithAdressOIB>
  <DomainObject.Predmet.OstaliListNazivFormated>
    <izvorni_sadrzaj>
      <item>Dragutin Mitrečić</item>
    </izvorni_sadrzaj>
    <derivirana_varijabla naziv="DomainObject.Predmet.OstaliListNazivFormated_1">
      <item>Dragutin Mitrečić</item>
    </derivirana_varijabla>
  </DomainObject.Predmet.OstaliListNazivFormated>
  <DomainObject.Predmet.OstaliListNazivFormatedOIB>
    <izvorni_sadrzaj>
      <item>Dragutin Mitrečić, OIB 41558303132</item>
    </izvorni_sadrzaj>
    <derivirana_varijabla naziv="DomainObject.Predmet.OstaliListNazivFormatedOIB_1">
      <item>Dragutin Mitrečić, OIB 41558303132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St-7288/2015-9</izvorni_sadrzaj>
    <derivirana_varijabla naziv="DomainObject.PoslovniBrojDokumenta_1">St-7288/2015-9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3DSV-STUDIO, računalno programiranje</izvorni_sadrzaj>
    <derivirana_varijabla naziv="DomainObject.Predmet.ProtustrankaIDrugi_1">Zadruga 3DSV-STUDIO, računalno programiranje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Zadruga 3DSV-STUDIO, računalno programiranje, OIB 48793712309, Božidara Magovca 3, 10000 Zagreb</izvorni_sadrzaj>
    <derivirana_varijabla naziv="DomainObject.Predmet.ProtustrankaIDrugiAdressOIB_1">Zadruga 3DSV-STUDIO, računalno programiranje, OIB 48793712309,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3DSV-STUDIO, računalno programiranje</item>
      <item>Dragutin Mitrečić</item>
    </izvorni_sadrzaj>
    <derivirana_varijabla naziv="DomainObject.Predmet.SudioniciListNaziv_1">
      <item>FINA Regionalni centar Zagreb</item>
      <item>Zadruga 3DSV-STUDIO, računalno programiranje</item>
      <item>Dragutin Mitrečić</item>
    </derivirana_varijabla>
  </DomainObject.Predmet.SudioniciListNaziv>
  <DomainObject.Predmet.SudioniciListAdressOIB>
    <izvorni_sadrzaj>
      <item>Zadruga 3DSV-STUDIO, računalno programiranje, OIB 48793712309, Božidara Magovca 3,10000 Zagreb</item>
      <item>FINA Regionalni centar Zagreb, OIB 85821130368, Trg svibanjskih žrtava 1995. br 1,10000 Zagreb</item>
      <item>Dragutin Mitrečić, OIB 41558303132, Ulica Ljiljana 5/A,10360 Sesvete</item>
    </izvorni_sadrzaj>
    <derivirana_varijabla naziv="DomainObject.Predmet.SudioniciListAdressOIB_1">
      <item>Zadruga 3DSV-STUDIO, računalno programiranje, OIB 48793712309, Božidara Magovca 3,10000 Zagreb</item>
      <item>FINA Regionalni centar Zagreb, OIB 85821130368, Trg svibanjskih žrtava 1995. br 1,10000 Zagreb</item>
      <item>Dragutin Mitrečić, OIB 41558303132, Ulica Ljiljana 5/A,10360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48793712309</item>
      <item>, OIB 41558303132</item>
    </izvorni_sadrzaj>
    <derivirana_varijabla naziv="DomainObject.Predmet.SudioniciListNazivOIB_1">
      <item>, OIB 85821130368</item>
      <item>, OIB 48793712309</item>
      <item>, OIB 41558303132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2344</properties:Characters>
  <properties:Lines>84</properties:Lines>
  <properties:Paragraphs>27</properties:Paragraphs>
  <properties:TotalTime>1246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2016-12-06T12:17:00Z</cp:lastPrinted>
  <dcterms:modified xmlns:xsi="http://www.w3.org/2001/XMLSchema-instance" xsi:type="dcterms:W3CDTF">2016-12-06T12:17:00Z</dcterms:modified>
  <cp:revision>200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St-7288/2015-9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