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d4e5" w14:paraId="c6fd4e5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66331B">
        <w:t>3975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66331B">
        <w:t xml:space="preserve">R.G.PAK d.o.o., </w:t>
      </w:r>
      <w:proofErr w:type="spellStart"/>
      <w:r w:rsidR="0066331B">
        <w:t>Josipdol</w:t>
      </w:r>
      <w:proofErr w:type="spellEnd"/>
      <w:r w:rsidR="0066331B">
        <w:t xml:space="preserve">, Oštarije, </w:t>
      </w:r>
      <w:proofErr w:type="spellStart"/>
      <w:r w:rsidR="0066331B">
        <w:t>Mihaljevići</w:t>
      </w:r>
      <w:proofErr w:type="spellEnd"/>
      <w:r w:rsidR="0066331B">
        <w:t xml:space="preserve"> 158</w:t>
      </w:r>
      <w:r w:rsidR="00B63D6A">
        <w:t>, MBS: 0200</w:t>
      </w:r>
      <w:r w:rsidR="0066331B">
        <w:t>33287</w:t>
      </w:r>
      <w:r w:rsidR="00B63D6A">
        <w:t xml:space="preserve">, OIB; </w:t>
      </w:r>
      <w:r w:rsidR="0066331B">
        <w:t>65885282066</w:t>
      </w:r>
      <w:r w:rsidR="00117D04">
        <w:t xml:space="preserve">, </w:t>
      </w:r>
      <w:r w:rsidR="00D14CE8">
        <w:t xml:space="preserve">dana </w:t>
      </w:r>
      <w:r w:rsidR="00FE309B">
        <w:t>20.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66331B">
        <w:t xml:space="preserve">R.G.PAK d.o.o., </w:t>
      </w:r>
      <w:proofErr w:type="spellStart"/>
      <w:r w:rsidR="0066331B">
        <w:t>Josipdol</w:t>
      </w:r>
      <w:proofErr w:type="spellEnd"/>
      <w:r w:rsidR="0066331B">
        <w:t xml:space="preserve">, Oštarije, </w:t>
      </w:r>
      <w:proofErr w:type="spellStart"/>
      <w:r w:rsidR="0066331B">
        <w:t>Mihaljevići</w:t>
      </w:r>
      <w:proofErr w:type="spellEnd"/>
      <w:r w:rsidR="0066331B">
        <w:t xml:space="preserve"> 158, MBS: 020033287, OIB; 65885282066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66331B">
        <w:t xml:space="preserve">R.G.PAK d.o.o., </w:t>
      </w:r>
      <w:proofErr w:type="spellStart"/>
      <w:r w:rsidR="0066331B">
        <w:t>Josipdol</w:t>
      </w:r>
      <w:proofErr w:type="spellEnd"/>
      <w:r w:rsidR="0066331B">
        <w:t xml:space="preserve">, Oštarije, </w:t>
      </w:r>
      <w:proofErr w:type="spellStart"/>
      <w:r w:rsidR="0066331B">
        <w:t>Mihaljevići</w:t>
      </w:r>
      <w:proofErr w:type="spellEnd"/>
      <w:r w:rsidR="0066331B">
        <w:t xml:space="preserve"> 158, MBS: 020033287, OIB; 65885282066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FE309B">
        <w:t>20.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E4F68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5E4F68"/>
    <w:rsid w:val="006425B2"/>
    <w:rsid w:val="0066331B"/>
    <w:rsid w:val="006C248D"/>
    <w:rsid w:val="006E1039"/>
    <w:rsid w:val="006F0F6E"/>
    <w:rsid w:val="00745717"/>
    <w:rsid w:val="00762966"/>
    <w:rsid w:val="007E739E"/>
    <w:rsid w:val="0086725E"/>
    <w:rsid w:val="008849DE"/>
    <w:rsid w:val="008D7265"/>
    <w:rsid w:val="0092290B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C1ADC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E4F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4F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4F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4F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4F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E4F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4F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4F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4F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4F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9318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3975</izvorni_sadrzaj>
    <derivirana_varijabla naziv="DomainObject.Predmet.Broj_1">3975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St-3975/2015</izvorni_sadrzaj>
    <derivirana_varijabla naziv="DomainObject.Predmet.OznakaBroj_1">St-3975/2015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R.G.Pak   d.o.o. zastupanog po punomoćniku WALTER RALLI</izvorni_sadrzaj>
    <derivirana_varijabla naziv="DomainObject.Predmet.ProtustrankaFormated_1">  R.G.Pak   d.o.o. zastupanog po punomoćniku WALTER RALLI</derivirana_varijabla>
  </DomainObject.Predmet.ProtustrankaFormated>
  <DomainObject.Predmet.ProtustrankaFormatedOIB>
    <izvorni_sadrzaj>  R.G.Pak   d.o.o., OIB 65885282066 zastupanog po punomoćniku WALTER RALLI</izvorni_sadrzaj>
    <derivirana_varijabla naziv="DomainObject.Predmet.ProtustrankaFormatedOIB_1">  R.G.Pak   d.o.o., OIB 65885282066 zastupanog po punomoćniku WALTER RALLI</derivirana_varijabla>
  </DomainObject.Predmet.ProtustrankaFormatedOIB>
  <DomainObject.Predmet.ProtustrankaFormatedWithAdress>
    <izvorni_sadrzaj> R.G.Pak   d.o.o., Oštarije, Mihaljevići 158, 47303 Josipdol zastupanog po punomoćniku WALTER RALLI</izvorni_sadrzaj>
    <derivirana_varijabla naziv="DomainObject.Predmet.ProtustrankaFormatedWithAdress_1"> R.G.Pak   d.o.o., Oštarije, Mihaljevići 158, 47303 Josipdol zastupanog po punomoćniku WALTER RALLI</derivirana_varijabla>
  </DomainObject.Predmet.ProtustrankaFormatedWithAdress>
  <DomainObject.Predmet.ProtustrankaFormatedWithAdressOIB>
    <izvorni_sadrzaj> R.G.Pak   d.o.o., OIB 65885282066, Oštarije, Mihaljevići 158, 47303 Josipdol zastupanog po punomoćniku WALTER RALLI</izvorni_sadrzaj>
    <derivirana_varijabla naziv="DomainObject.Predmet.ProtustrankaFormatedWithAdressOIB_1"> R.G.Pak   d.o.o., OIB 65885282066, Oštarije, Mihaljevići 158, 47303 Josipdol zastupanog po punomoćniku WALTER RALLI</derivirana_varijabla>
  </DomainObject.Predmet.ProtustrankaFormatedWithAdressOIB>
  <DomainObject.Predmet.ProtustrankaWithAdress>
    <izvorni_sadrzaj>R.G.Pak   d.o.o. Oštarije, Mihaljevići 158, 47303 Josipdol</izvorni_sadrzaj>
    <derivirana_varijabla naziv="DomainObject.Predmet.ProtustrankaWithAdress_1">R.G.Pak   d.o.o. Oštarije, Mihaljevići 158, 47303 Josipdol</derivirana_varijabla>
  </DomainObject.Predmet.ProtustrankaWithAdress>
  <DomainObject.Predmet.ProtustrankaWithAdressOIB>
    <izvorni_sadrzaj>R.G.Pak   d.o.o., OIB 65885282066, Oštarije, Mihaljevići 158, 47303 Josipdol</izvorni_sadrzaj>
    <derivirana_varijabla naziv="DomainObject.Predmet.ProtustrankaWithAdressOIB_1">R.G.Pak   d.o.o., OIB 65885282066, Oštarije, Mihaljevići 158, 47303 Josipdol</derivirana_varijabla>
  </DomainObject.Predmet.ProtustrankaWithAdressOIB>
  <DomainObject.Predmet.ProtustrankaNazivFormated>
    <izvorni_sadrzaj>R.G.Pak   d.o.o.</izvorni_sadrzaj>
    <derivirana_varijabla naziv="DomainObject.Predmet.ProtustrankaNazivFormated_1">R.G.Pak   d.o.o.</derivirana_varijabla>
  </DomainObject.Predmet.ProtustrankaNazivFormated>
  <DomainObject.Predmet.ProtustrankaNazivFormatedOIB>
    <izvorni_sadrzaj>R.G.Pak   d.o.o., OIB 65885282066</izvorni_sadrzaj>
    <derivirana_varijabla naziv="DomainObject.Predmet.ProtustrankaNazivFormatedOIB_1">R.G.Pak   d.o.o., OIB 65885282066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R.G.Pak   d.o.o. zastupanog po punomoćniku WALTER RALLI</item>
    </izvorni_sadrzaj>
    <derivirana_varijabla naziv="DomainObject.Predmet.ProtuStrankaListFormated_1">
      <item>R.G.Pak   d.o.o. zastupanog po punomoćniku WALTER RALLI</item>
    </derivirana_varijabla>
  </DomainObject.Predmet.ProtuStrankaListFormated>
  <DomainObject.Predmet.ProtuStrankaListFormatedOIB>
    <izvorni_sadrzaj>
      <item>R.G.Pak   d.o.o., OIB 65885282066 zastupanog po punomoćniku WALTER RALLI</item>
    </izvorni_sadrzaj>
    <derivirana_varijabla naziv="DomainObject.Predmet.ProtuStrankaListFormatedOIB_1">
      <item>R.G.Pak   d.o.o., OIB 65885282066 zastupanog po punomoćniku WALTER RALLI</item>
    </derivirana_varijabla>
  </DomainObject.Predmet.ProtuStrankaListFormatedOIB>
  <DomainObject.Predmet.ProtuStrankaListFormatedWithAdress>
    <izvorni_sadrzaj>
      <item>R.G.Pak   d.o.o., Oštarije, Mihaljevići 158, 47303 Josipdol zastupanog po punomoćniku WALTER RALLI</item>
    </izvorni_sadrzaj>
    <derivirana_varijabla naziv="DomainObject.Predmet.ProtuStrankaListFormatedWithAdress_1">
      <item>R.G.Pak   d.o.o., Oštarije, Mihaljevići 158, 47303 Josipdol zastupanog po punomoćniku WALTER RALLI</item>
    </derivirana_varijabla>
  </DomainObject.Predmet.ProtuStrankaListFormatedWithAdress>
  <DomainObject.Predmet.ProtuStrankaListFormatedWithAdressOIB>
    <izvorni_sadrzaj>
      <item>R.G.Pak   d.o.o., OIB 65885282066, Oštarije, Mihaljevići 158, 47303 Josipdol zastupanog po punomoćniku WALTER RALLI</item>
    </izvorni_sadrzaj>
    <derivirana_varijabla naziv="DomainObject.Predmet.ProtuStrankaListFormatedWithAdressOIB_1">
      <item>R.G.Pak   d.o.o., OIB 65885282066, Oštarije, Mihaljevići 158, 47303 Josipdol zastupanog po punomoćniku WALTER RALLI</item>
    </derivirana_varijabla>
  </DomainObject.Predmet.ProtuStrankaListFormatedWithAdressOIB>
  <DomainObject.Predmet.ProtuStrankaListNazivFormated>
    <izvorni_sadrzaj>
      <item>R.G.Pak   d.o.o.</item>
    </izvorni_sadrzaj>
    <derivirana_varijabla naziv="DomainObject.Predmet.ProtuStrankaListNazivFormated_1">
      <item>R.G.Pak   d.o.o.</item>
    </derivirana_varijabla>
  </DomainObject.Predmet.ProtuStrankaListNazivFormated>
  <DomainObject.Predmet.ProtuStrankaListNazivFormatedOIB>
    <izvorni_sadrzaj>
      <item>R.G.Pak   d.o.o., OIB 65885282066</item>
    </izvorni_sadrzaj>
    <derivirana_varijabla naziv="DomainObject.Predmet.ProtuStrankaListNazivFormatedOIB_1">
      <item>R.G.Pak   d.o.o., OIB 65885282066</item>
    </derivirana_varijabla>
  </DomainObject.Predmet.ProtuStrankaListNazivFormatedOIB>
  <DomainObject.Predmet.OstaliListFormated>
    <izvorni_sadrzaj>
      <item>WALTER RALLI punomoćnik sudionika u postupku R.G.Pak   d.o.o.</item>
    </izvorni_sadrzaj>
    <derivirana_varijabla naziv="DomainObject.Predmet.OstaliListFormated_1">
      <item>WALTER RALLI punomoćnik sudionika u postupku R.G.Pak   d.o.o.</item>
    </derivirana_varijabla>
  </DomainObject.Predmet.OstaliListFormated>
  <DomainObject.Predmet.OstaliListFormatedOIB>
    <izvorni_sadrzaj>
      <item>WALTER RALLI, OIB 78751686285 punomoćnik sudionika u postupku R.G.Pak   d.o.o.</item>
    </izvorni_sadrzaj>
    <derivirana_varijabla naziv="DomainObject.Predmet.OstaliListFormatedOIB_1">
      <item>WALTER RALLI, OIB 78751686285 punomoćnik sudionika u postupku R.G.Pak   d.o.o.</item>
    </derivirana_varijabla>
  </DomainObject.Predmet.OstaliListFormatedOIB>
  <DomainObject.Predmet.OstaliListFormatedWithAdress>
    <izvorni_sadrzaj>
      <item>WALTER RALLI, Castell arquato, Podere Caopzio 4, Piacenza punomoćnik sudionika u postupku R.G.Pak   d.o.o.</item>
    </izvorni_sadrzaj>
    <derivirana_varijabla naziv="DomainObject.Predmet.OstaliListFormatedWithAdress_1">
      <item>WALTER RALLI, Castell arquato, Podere Caopzio 4, Piacenza punomoćnik sudionika u postupku R.G.Pak   d.o.o.</item>
    </derivirana_varijabla>
  </DomainObject.Predmet.OstaliListFormatedWithAdress>
  <DomainObject.Predmet.OstaliListFormatedWithAdressOIB>
    <izvorni_sadrzaj>
      <item>WALTER RALLI, OIB 78751686285, Castell arquato, Podere Caopzio 4, Piacenza punomoćnik sudionika u postupku R.G.Pak   d.o.o.</item>
    </izvorni_sadrzaj>
    <derivirana_varijabla naziv="DomainObject.Predmet.OstaliListFormatedWithAdressOIB_1">
      <item>WALTER RALLI, OIB 78751686285, Castell arquato, Podere Caopzio 4, Piacenza punomoćnik sudionika u postupku R.G.Pak   d.o.o.</item>
    </derivirana_varijabla>
  </DomainObject.Predmet.OstaliListFormatedWithAdressOIB>
  <DomainObject.Predmet.OstaliListNazivFormated>
    <izvorni_sadrzaj>
      <item>WALTER RALLI</item>
    </izvorni_sadrzaj>
    <derivirana_varijabla naziv="DomainObject.Predmet.OstaliListNazivFormated_1">
      <item>WALTER RALLI</item>
    </derivirana_varijabla>
  </DomainObject.Predmet.OstaliListNazivFormated>
  <DomainObject.Predmet.OstaliListNazivFormatedOIB>
    <izvorni_sadrzaj>
      <item>WALTER RALLI, OIB 78751686285</item>
    </izvorni_sadrzaj>
    <derivirana_varijabla naziv="DomainObject.Predmet.OstaliListNazivFormatedOIB_1">
      <item>WALTER RALLI, OIB 78751686285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R.G.Pak   d.o.o.</izvorni_sadrzaj>
    <derivirana_varijabla naziv="DomainObject.Predmet.ProtustrankaIDrugi_1">R.G.Pak  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R.G.Pak   d.o.o., OIB 65885282066, Oštarije, Mihaljevići 158, 47303 Josipdol</izvorni_sadrzaj>
    <derivirana_varijabla naziv="DomainObject.Predmet.ProtustrankaIDrugiAdressOIB_1">R.G.Pak   d.o.o., OIB 65885282066, Oštarije, Mihaljevići 158, 47303 Josipdol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R.G.Pak   d.o.o.</item>
      <item>WALTER RALLI</item>
    </izvorni_sadrzaj>
    <derivirana_varijabla naziv="DomainObject.Predmet.SudioniciListNaziv_1">
      <item>Fina, regionalni centar Zagreb, podružnica Karlovac</item>
      <item>R.G.Pak   d.o.o.</item>
      <item>WALTER RALLI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R.G.Pak   d.o.o., OIB 65885282066, Oštarije, Mihaljevići 158,47303 Josipdol</item>
      <item>WALTER RALLI, OIB 78751686285, Castell arquato, Podere Caopzio 4,Piacenza</item>
    </izvorni_sadrzaj>
    <derivirana_varijabla naziv="DomainObject.Predmet.SudioniciListAdressOIB_1">
      <item>Fina, regionalni centar Zagreb, podružnica Karlovac, OIB 85821130368, Vitezovićeva 1,47000 Karlovac</item>
      <item>R.G.Pak   d.o.o., OIB 65885282066, Oštarije, Mihaljevići 158,47303 Josipdol</item>
      <item>WALTER RALLI, OIB 78751686285, Castell arquato, Podere Caopzio 4,Piacenza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65885282066</item>
      <item>, OIB 78751686285</item>
    </izvorni_sadrzaj>
    <derivirana_varijabla naziv="DomainObject.Predmet.SudioniciListNazivOIB_1">
      <item>, OIB 85821130368</item>
      <item>, OIB 65885282066</item>
      <item>, OIB 78751686285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1781</properties:Characters>
  <properties:Lines>48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2016-01-20T12:24:00Z</dcterms:created>
  <dc:creator>Maja Jurovicki</dc:creator>
  <cp:lastModifiedBy>Ksenija Nol</cp:lastModifiedBy>
  <cp:lastPrinted>2016-01-20T13:50:00Z</cp:lastPrinted>
  <dcterms:modified xmlns:xsi="http://www.w3.org/2001/XMLSchema-instance" xsi:type="dcterms:W3CDTF">2016-01-20T13:51:00Z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