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4d3a" w14:paraId="d004d3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54546">
        <w:t>6</w:t>
      </w:r>
      <w:r w:rsidR="00747098">
        <w:t>079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747098">
        <w:t>ALKA UGOSTITELJSTVO j.d.o.o. Dugo Selo, Stjepana Ferenčaka 4, OIB: 17717298951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47098">
        <w:t>160.824,90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54546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6A507E"/>
    <w:rsid w:val="00724108"/>
    <w:rsid w:val="00747098"/>
    <w:rsid w:val="007574B5"/>
    <w:rsid w:val="007B0A92"/>
    <w:rsid w:val="007B5AFD"/>
    <w:rsid w:val="007D5A5D"/>
    <w:rsid w:val="007E4AF8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C0328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0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0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6079</izvorni_sadrzaj>
    <derivirana_varijabla naziv="DomainObject.Predmet.Broj_1">6079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St-6079/2015</izvorni_sadrzaj>
    <derivirana_varijabla naziv="DomainObject.Predmet.OznakaBroj_1">St-6079/2015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 UGOSTITELJSTVO j.d.o.o. zastupanog po punomoćniku Ivan Goran Bogdanović</izvorni_sadrzaj>
    <derivirana_varijabla naziv="DomainObject.Predmet.ProtustrankaFormated_1">  ALKA UGOSTITELJSTVO j.d.o.o. zastupanog po punomoćniku Ivan Goran Bogdanović</derivirana_varijabla>
  </DomainObject.Predmet.ProtustrankaFormated>
  <DomainObject.Predmet.ProtustrankaFormatedOIB>
    <izvorni_sadrzaj>  ALKA UGOSTITELJSTVO j.d.o.o., OIB 17717298951 zastupanog po punomoćniku Ivan Goran Bogdanović</izvorni_sadrzaj>
    <derivirana_varijabla naziv="DomainObject.Predmet.ProtustrankaFormatedOIB_1">  ALKA UGOSTITELJSTVO j.d.o.o., OIB 17717298951 zastupanog po punomoćniku Ivan Goran Bogdanović</derivirana_varijabla>
  </DomainObject.Predmet.ProtustrankaFormatedOIB>
  <DomainObject.Predmet.ProtustrankaFormatedWithAdress>
    <izvorni_sadrzaj> ALKA UGOSTITELJSTVO j.d.o.o., Stjepana Ferenčaka 4, 10370 Dugo Selo zastupanog po punomoćniku Ivan Goran Bogdanović</izvorni_sadrzaj>
    <derivirana_varijabla naziv="DomainObject.Predmet.ProtustrankaFormatedWithAdress_1"> ALKA UGOSTITELJSTVO j.d.o.o., Stjepana Ferenčaka 4, 10370 Dugo Selo zastupanog po punomoćniku Ivan Goran Bogdanović</derivirana_varijabla>
  </DomainObject.Predmet.ProtustrankaFormatedWithAdress>
  <DomainObject.Predmet.ProtustrankaFormatedWithAdressOIB>
    <izvorni_sadrzaj> ALKA UGOSTITELJSTVO j.d.o.o., OIB 17717298951, Stjepana Ferenčaka 4, 10370 Dugo Selo zastupanog po punomoćniku Ivan Goran Bogdanović</izvorni_sadrzaj>
    <derivirana_varijabla naziv="DomainObject.Predmet.ProtustrankaFormatedWithAdressOIB_1"> ALKA UGOSTITELJSTVO j.d.o.o., OIB 17717298951, Stjepana Ferenčaka 4, 10370 Dugo Selo zastupanog po punomoćniku Ivan Goran Bogdanović</derivirana_varijabla>
  </DomainObject.Predmet.ProtustrankaFormatedWithAdressOIB>
  <DomainObject.Predmet.ProtustrankaWithAdress>
    <izvorni_sadrzaj>ALKA UGOSTITELJSTVO j.d.o.o. Stjepana Ferenčaka 4, 10370 Dugo Selo</izvorni_sadrzaj>
    <derivirana_varijabla naziv="DomainObject.Predmet.ProtustrankaWithAdress_1">ALKA UGOSTITELJSTVO j.d.o.o. Stjepana Ferenčaka 4, 10370 Dugo Selo</derivirana_varijabla>
  </DomainObject.Predmet.ProtustrankaWithAdress>
  <DomainObject.Predmet.ProtustrankaWithAdressOIB>
    <izvorni_sadrzaj>ALKA UGOSTITELJSTVO j.d.o.o., OIB 17717298951, Stjepana Ferenčaka 4, 10370 Dugo Selo</izvorni_sadrzaj>
    <derivirana_varijabla naziv="DomainObject.Predmet.ProtustrankaWithAdressOIB_1">ALKA UGOSTITELJSTVO j.d.o.o., OIB 17717298951, Stjepana Ferenčaka 4, 10370 Dugo Selo</derivirana_varijabla>
  </DomainObject.Predmet.ProtustrankaWithAdressOIB>
  <DomainObject.Predmet.ProtustrankaNazivFormated>
    <izvorni_sadrzaj>ALKA UGOSTITELJSTVO j.d.o.o.</izvorni_sadrzaj>
    <derivirana_varijabla naziv="DomainObject.Predmet.ProtustrankaNazivFormated_1">ALKA UGOSTITELJSTVO j.d.o.o.</derivirana_varijabla>
  </DomainObject.Predmet.ProtustrankaNazivFormated>
  <DomainObject.Predmet.ProtustrankaNazivFormatedOIB>
    <izvorni_sadrzaj>ALKA UGOSTITELJSTVO j.d.o.o., OIB 17717298951</izvorni_sadrzaj>
    <derivirana_varijabla naziv="DomainObject.Predmet.ProtustrankaNazivFormatedOIB_1">ALKA UGOSTITELJSTVO j.d.o.o., OIB 17717298951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ALKA UGOSTITELJSTVO j.d.o.o. zastupanog po punomoćniku Ivan Goran Bogdanović</item>
    </izvorni_sadrzaj>
    <derivirana_varijabla naziv="DomainObject.Predmet.ProtuStrankaListFormated_1">
      <item>ALKA UGOSTITELJSTVO j.d.o.o. zastupanog po punomoćniku Ivan Goran Bogdanović</item>
    </derivirana_varijabla>
  </DomainObject.Predmet.ProtuStrankaListFormated>
  <DomainObject.Predmet.ProtuStrankaListFormatedOIB>
    <izvorni_sadrzaj>
      <item>ALKA UGOSTITELJSTVO j.d.o.o., OIB 17717298951 zastupanog po punomoćniku Ivan Goran Bogdanović</item>
    </izvorni_sadrzaj>
    <derivirana_varijabla naziv="DomainObject.Predmet.ProtuStrankaListFormatedOIB_1">
      <item>ALKA UGOSTITELJSTVO j.d.o.o., OIB 17717298951 zastupanog po punomoćniku Ivan Goran Bogdanović</item>
    </derivirana_varijabla>
  </DomainObject.Predmet.ProtuStrankaListFormatedOIB>
  <DomainObject.Predmet.ProtuStrankaListFormatedWithAdress>
    <izvorni_sadrzaj>
      <item>ALKA UGOSTITELJSTVO j.d.o.o., Stjepana Ferenčaka 4, 10370 Dugo Selo zastupanog po punomoćniku Ivan Goran Bogdanović</item>
    </izvorni_sadrzaj>
    <derivirana_varijabla naziv="DomainObject.Predmet.ProtuStrankaListFormatedWithAdress_1">
      <item>ALKA UGOSTITELJSTVO j.d.o.o., Stjepana Ferenčaka 4, 10370 Dugo Selo zastupanog po punomoćniku Ivan Goran Bogdanović</item>
    </derivirana_varijabla>
  </DomainObject.Predmet.ProtuStrankaListFormatedWithAdress>
  <DomainObject.Predmet.ProtuStrankaListFormatedWithAdressOIB>
    <izvorni_sadrzaj>
      <item>ALKA UGOSTITELJSTVO j.d.o.o., OIB 17717298951, Stjepana Ferenčaka 4, 10370 Dugo Selo zastupanog po punomoćniku Ivan Goran Bogdanović</item>
    </izvorni_sadrzaj>
    <derivirana_varijabla naziv="DomainObject.Predmet.ProtuStrankaListFormatedWithAdressOIB_1">
      <item>ALKA UGOSTITELJSTVO j.d.o.o., OIB 17717298951, Stjepana Ferenčaka 4, 10370 Dugo Selo zastupanog po punomoćniku Ivan Goran Bogdanović</item>
    </derivirana_varijabla>
  </DomainObject.Predmet.ProtuStrankaListFormatedWithAdressOIB>
  <DomainObject.Predmet.ProtuStrankaListNazivFormated>
    <izvorni_sadrzaj>
      <item>ALKA UGOSTITELJSTVO j.d.o.o.</item>
    </izvorni_sadrzaj>
    <derivirana_varijabla naziv="DomainObject.Predmet.ProtuStrankaListNazivFormated_1">
      <item>ALKA UGOSTITELJSTVO j.d.o.o.</item>
    </derivirana_varijabla>
  </DomainObject.Predmet.ProtuStrankaListNazivFormated>
  <DomainObject.Predmet.ProtuStrankaListNazivFormatedOIB>
    <izvorni_sadrzaj>
      <item>ALKA UGOSTITELJSTVO j.d.o.o., OIB 17717298951</item>
    </izvorni_sadrzaj>
    <derivirana_varijabla naziv="DomainObject.Predmet.ProtuStrankaListNazivFormatedOIB_1">
      <item>ALKA UGOSTITELJSTVO j.d.o.o., OIB 17717298951</item>
    </derivirana_varijabla>
  </DomainObject.Predmet.ProtuStrankaListNazivFormatedOIB>
  <DomainObject.Predmet.OstaliListFormated>
    <izvorni_sadrzaj>
      <item>Ivan Goran Bogdanović punomoćnik sudionika u postupku ALKA UGOSTITELJSTVO j.d.o.o.</item>
    </izvorni_sadrzaj>
    <derivirana_varijabla naziv="DomainObject.Predmet.OstaliListFormated_1">
      <item>Ivan Goran Bogdanović punomoćnik sudionika u postupku ALKA UGOSTITELJSTVO j.d.o.o.</item>
    </derivirana_varijabla>
  </DomainObject.Predmet.OstaliListFormated>
  <DomainObject.Predmet.OstaliListFormatedOIB>
    <izvorni_sadrzaj>
      <item>Ivan Goran Bogdanović, OIB 71991953456 punomoćnik sudionika u postupku ALKA UGOSTITELJSTVO j.d.o.o.</item>
    </izvorni_sadrzaj>
    <derivirana_varijabla naziv="DomainObject.Predmet.OstaliListFormatedOIB_1">
      <item>Ivan Goran Bogdanović, OIB 71991953456 punomoćnik sudionika u postupku ALKA UGOSTITELJSTVO j.d.o.o.</item>
    </derivirana_varijabla>
  </DomainObject.Predmet.OstaliListFormatedOIB>
  <DomainObject.Predmet.OstaliListFormatedWithAdress>
    <izvorni_sadrzaj>
      <item>Ivan Goran Bogdanović, Stjepana Ferenčaka 4, 10370 Dugo Selo punomoćnik sudionika u postupku ALKA UGOSTITELJSTVO j.d.o.o.</item>
    </izvorni_sadrzaj>
    <derivirana_varijabla naziv="DomainObject.Predmet.OstaliListFormatedWithAdress_1">
      <item>Ivan Goran Bogdanović, Stjepana Ferenčaka 4, 10370 Dugo Selo punomoćnik sudionika u postupku ALKA UGOSTITELJSTVO j.d.o.o.</item>
    </derivirana_varijabla>
  </DomainObject.Predmet.OstaliListFormatedWithAdress>
  <DomainObject.Predmet.OstaliListFormatedWithAdressOIB>
    <izvorni_sadrzaj>
      <item>Ivan Goran Bogdanović, OIB 71991953456, Stjepana Ferenčaka 4, 10370 Dugo Selo punomoćnik sudionika u postupku ALKA UGOSTITELJSTVO j.d.o.o.</item>
    </izvorni_sadrzaj>
    <derivirana_varijabla naziv="DomainObject.Predmet.OstaliListFormatedWithAdressOIB_1">
      <item>Ivan Goran Bogdanović, OIB 71991953456, Stjepana Ferenčaka 4, 10370 Dugo Selo punomoćnik sudionika u postupku ALKA UGOSTITELJSTVO j.d.o.o.</item>
    </derivirana_varijabla>
  </DomainObject.Predmet.OstaliListFormatedWithAdressOIB>
  <DomainObject.Predmet.OstaliListNazivFormated>
    <izvorni_sadrzaj>
      <item>Ivan Goran Bogdanović</item>
    </izvorni_sadrzaj>
    <derivirana_varijabla naziv="DomainObject.Predmet.OstaliListNazivFormated_1">
      <item>Ivan Goran Bogdanović</item>
    </derivirana_varijabla>
  </DomainObject.Predmet.OstaliListNazivFormated>
  <DomainObject.Predmet.OstaliListNazivFormatedOIB>
    <izvorni_sadrzaj>
      <item>Ivan Goran Bogdanović, OIB 71991953456</item>
    </izvorni_sadrzaj>
    <derivirana_varijabla naziv="DomainObject.Predmet.OstaliListNazivFormatedOIB_1">
      <item>Ivan Goran Bogdanović, OIB 71991953456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ALKA UGOSTITELJSTVO j.d.o.o.</izvorni_sadrzaj>
    <derivirana_varijabla naziv="DomainObject.Predmet.ProtustrankaIDrugi_1">ALKA UGOSTITELJSTVO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ALKA UGOSTITELJSTVO j.d.o.o., OIB 17717298951, Stjepana Ferenčaka 4, 10370 Dugo Selo</izvorni_sadrzaj>
    <derivirana_varijabla naziv="DomainObject.Predmet.ProtustrankaIDrugiAdressOIB_1">ALKA UGOSTITELJSTVO j.d.o.o., OIB 17717298951, Stjepana Ferenčaka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ALKA UGOSTITELJSTVO j.d.o.o.</item>
      <item>Ivan Goran Bogdanović</item>
    </izvorni_sadrzaj>
    <derivirana_varijabla naziv="DomainObject.Predmet.SudioniciListNaziv_1">
      <item>FINA Regionalni centar Zagreb</item>
      <item>ALKA UGOSTITELJSTVO j.d.o.o.</item>
      <item>Ivan Goran Bogdanović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ALKA UGOSTITELJSTVO j.d.o.o., OIB 17717298951, Stjepana Ferenčaka 4,10370 Dugo Selo</item>
      <item>Ivan Goran Bogdanović, OIB 71991953456, Stjepana Ferenčaka 4,10370 Dugo Selo</item>
    </izvorni_sadrzaj>
    <derivirana_varijabla naziv="DomainObject.Predmet.SudioniciListAdressOIB_1">
      <item>FINA Regionalni centar Zagreb, OIB 85821130368, Trg svibanjskih žrtava 1995. br. 1,10000 Zagreb</item>
      <item>ALKA UGOSTITELJSTVO j.d.o.o., OIB 17717298951, Stjepana Ferenčaka 4,10370 Dugo Selo</item>
      <item>Ivan Goran Bogdanović, OIB 71991953456, Stjepana Ferenčaka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17717298951</item>
      <item>, OIB 71991953456</item>
    </izvorni_sadrzaj>
    <derivirana_varijabla naziv="DomainObject.Predmet.SudioniciListNazivOIB_1">
      <item>, OIB 85821130368</item>
      <item>, OIB 17717298951</item>
      <item>, OIB 71991953456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1338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2016-01-22T12:15:00Z</dcterms:created>
  <dc:creator>ilukac</dc:creator>
  <cp:lastModifiedBy>Karmen Malkoč</cp:lastModifiedBy>
  <cp:lastPrinted>2016-01-22T12:15:00Z</cp:lastPrinted>
  <dcterms:modified xmlns:xsi="http://www.w3.org/2001/XMLSchema-instance" xsi:type="dcterms:W3CDTF">2016-01-22T12:17:00Z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