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c075" w14:paraId="f83c075" w:rsidRDefault="00C87DF2" w:rsidP="00635DA8" w:rsidR="00C87DF2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DF2" w:rsidP="00635DA8" w:rsidR="00C87DF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C87DF2" w:rsidP="00635DA8" w:rsidR="00C87DF2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C87DF2" w:rsidP="00635DA8" w:rsidR="00C87DF2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87DF2" w:rsidP="00F804C1" w:rsidR="00C87DF2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823DD">
        <w:rPr>
          <w:rFonts w:eastAsia="Times New Roman" w:hAnsi="Times New Roman" w:ascii="Times New Roman"/>
          <w:sz w:val="24"/>
          <w:szCs w:val="24"/>
          <w:lang w:eastAsia="hr-HR"/>
        </w:rPr>
        <w:t>248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879CB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823DD" w:rsidRPr="003823D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BENTA DUKIN j.d.o.o. Skrad, </w:t>
      </w:r>
      <w:proofErr w:type="spellStart"/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>Šiljar</w:t>
      </w:r>
      <w:proofErr w:type="spellEnd"/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26, OIB: 94815617288, MBS: 040356098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EA1410">
        <w:rPr>
          <w:rFonts w:eastAsia="Times New Roman" w:hAnsi="Times New Roman" w:ascii="Times New Roman"/>
          <w:sz w:val="24"/>
          <w:szCs w:val="24"/>
        </w:rPr>
        <w:t>1.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823DD" w:rsidR="003823D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043828" w:rsidRPr="00043828">
        <w:t xml:space="preserve"> </w:t>
      </w:r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BENTA DUKIN j.d.o.o. Skrad, </w:t>
      </w:r>
      <w:proofErr w:type="spellStart"/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>Šiljar</w:t>
      </w:r>
      <w:proofErr w:type="spellEnd"/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26, OIB: 94815617288, MBS: 040356098</w:t>
      </w:r>
      <w:r w:rsidR="003823D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EA1410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EA1410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EA1410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EA1410" w:rsidR="00EA1410" w:rsidRPr="00A03034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EA1410" w:rsidRPr="00A03034">
        <w:rPr>
          <w:rFonts w:hAnsi="Times New Roman" w:ascii="Times New Roman"/>
          <w:sz w:val="24"/>
          <w:szCs w:val="24"/>
        </w:rPr>
        <w:t>S</w:t>
      </w:r>
      <w:r w:rsidR="00EA1410">
        <w:rPr>
          <w:rFonts w:hAnsi="Times New Roman" w:ascii="Times New Roman"/>
          <w:sz w:val="24"/>
          <w:szCs w:val="24"/>
        </w:rPr>
        <w:t>nježana Vrkljan iz Zagreba, Kralja Zvonimira 75,</w:t>
      </w:r>
      <w:r w:rsidR="00EA1410" w:rsidRPr="00A03034">
        <w:rPr>
          <w:rFonts w:hAnsi="Times New Roman" w:ascii="Times New Roman"/>
          <w:sz w:val="24"/>
          <w:szCs w:val="24"/>
        </w:rPr>
        <w:t xml:space="preserve"> OIB: </w:t>
      </w:r>
      <w:r w:rsidR="00EA1410">
        <w:rPr>
          <w:rFonts w:hAnsi="Times New Roman" w:ascii="Times New Roman"/>
          <w:sz w:val="24"/>
          <w:szCs w:val="24"/>
        </w:rPr>
        <w:t>44740101731</w:t>
      </w:r>
      <w:r w:rsidR="00EA1410" w:rsidRPr="00A03034">
        <w:rPr>
          <w:rFonts w:hAnsi="Times New Roman" w:ascii="Times New Roman"/>
          <w:sz w:val="24"/>
          <w:szCs w:val="24"/>
        </w:rPr>
        <w:t>.</w:t>
      </w:r>
    </w:p>
    <w:p w:rsidRDefault="00895F8A" w:rsidP="003823DD" w:rsidR="003823D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BENTA DUKIN j.d.o.o. Skrad, </w:t>
      </w:r>
      <w:proofErr w:type="spellStart"/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>Šiljar</w:t>
      </w:r>
      <w:proofErr w:type="spellEnd"/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26, OIB: 94815617288, MBS: 040356098</w:t>
      </w:r>
      <w:r w:rsidR="003823D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3823DD">
        <w:rPr>
          <w:rFonts w:eastAsia="Times New Roman" w:hAnsi="Times New Roman" w:ascii="Times New Roman"/>
          <w:sz w:val="24"/>
          <w:szCs w:val="24"/>
        </w:rPr>
        <w:t>6. travnja 2018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BENTA DUKIN j.d.o.o. Skrad, </w:t>
      </w:r>
      <w:proofErr w:type="spellStart"/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>Šiljar</w:t>
      </w:r>
      <w:proofErr w:type="spellEnd"/>
      <w:r w:rsidR="003823DD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26, OIB: 94815617288, MBS: 040356098</w:t>
      </w:r>
      <w:r w:rsidR="003823D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17. svibnja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EA1410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EA1410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227" w:rsidP="00895F8A" w:rsidR="00BD7227">
      <w:pPr>
        <w:spacing w:lineRule="auto" w:line="240" w:after="0"/>
      </w:pPr>
      <w:r>
        <w:separator/>
      </w:r>
    </w:p>
  </w:endnote>
  <w:endnote w:id="0" w:type="continuationSeparator">
    <w:p w:rsidRDefault="00BD7227" w:rsidP="00895F8A" w:rsidR="00BD72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C87DF2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227" w:rsidP="00895F8A" w:rsidR="00BD7227">
      <w:pPr>
        <w:spacing w:lineRule="auto" w:line="240" w:after="0"/>
      </w:pPr>
      <w:r>
        <w:separator/>
      </w:r>
    </w:p>
  </w:footnote>
  <w:footnote w:id="0" w:type="continuationSeparator">
    <w:p w:rsidRDefault="00BD7227" w:rsidP="00895F8A" w:rsidR="00BD72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3DD" w:rsidP="003823DD" w:rsidR="003823DD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7879CB">
      <w:rPr>
        <w:rFonts w:eastAsia="Times New Roman" w:hAnsi="Times New Roman" w:ascii="Times New Roman"/>
        <w:sz w:val="24"/>
        <w:szCs w:val="24"/>
        <w:lang w:eastAsia="hr-HR"/>
      </w:rPr>
      <w:t>St-248/2018-7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3471B"/>
    <w:rsid w:val="007367F9"/>
    <w:rsid w:val="00742B9C"/>
    <w:rsid w:val="00750652"/>
    <w:rsid w:val="00764E45"/>
    <w:rsid w:val="00766FFD"/>
    <w:rsid w:val="007844D5"/>
    <w:rsid w:val="007879CB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4462"/>
    <w:rsid w:val="009955B2"/>
    <w:rsid w:val="009A5582"/>
    <w:rsid w:val="009D604D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D7227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87DF2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10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7D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7D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DF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D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D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7D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7D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DF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D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D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BENTA DUKIN j.d.o.o.</izvorni_sadrzaj>
    <derivirana_varijabla naziv="DomainObject.Predmet.ProtustrankaFormated_1">  BENTA DUKIN j.d.o.o.</derivirana_varijabla>
  </DomainObject.Predmet.ProtustrankaFormated>
  <DomainObject.Predmet.ProtustrankaFormatedOIB>
    <izvorni_sadrzaj>  BENTA DUKIN j.d.o.o., OIB 94815617288</izvorni_sadrzaj>
    <derivirana_varijabla naziv="DomainObject.Predmet.ProtustrankaFormatedOIB_1">  BENTA DUKIN j.d.o.o., OIB 94815617288</derivirana_varijabla>
  </DomainObject.Predmet.ProtustrankaFormatedOIB>
  <DomainObject.Predmet.ProtustrankaFormatedWithAdress>
    <izvorni_sadrzaj> BENTA DUKIN j.d.o.o., Šiljar 26, 51311 Skrad</izvorni_sadrzaj>
    <derivirana_varijabla naziv="DomainObject.Predmet.ProtustrankaFormatedWithAdress_1"> BENTA DUKIN j.d.o.o., Šiljar 26, 51311 Skrad</derivirana_varijabla>
  </DomainObject.Predmet.ProtustrankaFormatedWithAdress>
  <DomainObject.Predmet.ProtustrankaFormatedWithAdressOIB>
    <izvorni_sadrzaj> BENTA DUKIN j.d.o.o., OIB 94815617288, Šiljar 26, 51311 Skrad</izvorni_sadrzaj>
    <derivirana_varijabla naziv="DomainObject.Predmet.ProtustrankaFormatedWithAdressOIB_1"> BENTA DUKIN j.d.o.o., OIB 94815617288, Šiljar 26, 51311 Skrad</derivirana_varijabla>
  </DomainObject.Predmet.ProtustrankaFormatedWithAdressOIB>
  <DomainObject.Predmet.ProtustrankaWithAdress>
    <izvorni_sadrzaj>BENTA DUKIN j.d.o.o. Šiljar 26, 51311 Skrad</izvorni_sadrzaj>
    <derivirana_varijabla naziv="DomainObject.Predmet.ProtustrankaWithAdress_1">BENTA DUKIN j.d.o.o. Šiljar 26, 51311 Skrad</derivirana_varijabla>
  </DomainObject.Predmet.ProtustrankaWithAdress>
  <DomainObject.Predmet.ProtustrankaWithAdressOIB>
    <izvorni_sadrzaj>BENTA DUKIN j.d.o.o., OIB 94815617288, Šiljar 26, 51311 Skrad</izvorni_sadrzaj>
    <derivirana_varijabla naziv="DomainObject.Predmet.ProtustrankaWithAdressOIB_1">BENTA DUKIN j.d.o.o., OIB 94815617288, Šiljar 26, 51311 Skrad</derivirana_varijabla>
  </DomainObject.Predmet.ProtustrankaWithAdressOIB>
  <DomainObject.Predmet.ProtustrankaNazivFormated>
    <izvorni_sadrzaj>BENTA DUKIN j.d.o.o.</izvorni_sadrzaj>
    <derivirana_varijabla naziv="DomainObject.Predmet.ProtustrankaNazivFormated_1">BENTA DUKIN j.d.o.o.</derivirana_varijabla>
  </DomainObject.Predmet.ProtustrankaNazivFormated>
  <DomainObject.Predmet.ProtustrankaNazivFormatedOIB>
    <izvorni_sadrzaj>BENTA DUKIN j.d.o.o., OIB 94815617288</izvorni_sadrzaj>
    <derivirana_varijabla naziv="DomainObject.Predmet.ProtustrankaNazivFormatedOIB_1">BENTA DUKIN j.d.o.o., OIB 94815617288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BENTA DUKIN j.d.o.o.</item>
    </izvorni_sadrzaj>
    <derivirana_varijabla naziv="DomainObject.Predmet.ProtuStrankaListFormated_1">
      <item>BENTA DUKIN j.d.o.o.</item>
    </derivirana_varijabla>
  </DomainObject.Predmet.ProtuStrankaListFormated>
  <DomainObject.Predmet.ProtuStrankaListFormatedOIB>
    <izvorni_sadrzaj>
      <item>BENTA DUKIN j.d.o.o., OIB 94815617288</item>
    </izvorni_sadrzaj>
    <derivirana_varijabla naziv="DomainObject.Predmet.ProtuStrankaListFormatedOIB_1">
      <item>BENTA DUKIN j.d.o.o., OIB 94815617288</item>
    </derivirana_varijabla>
  </DomainObject.Predmet.ProtuStrankaListFormatedOIB>
  <DomainObject.Predmet.ProtuStrankaListFormatedWithAdress>
    <izvorni_sadrzaj>
      <item>BENTA DUKIN j.d.o.o., Šiljar 26, 51311 Skrad</item>
    </izvorni_sadrzaj>
    <derivirana_varijabla naziv="DomainObject.Predmet.ProtuStrankaListFormatedWithAdress_1">
      <item>BENTA DUKIN j.d.o.o., Šiljar 26, 51311 Skrad</item>
    </derivirana_varijabla>
  </DomainObject.Predmet.ProtuStrankaListFormatedWithAdress>
  <DomainObject.Predmet.ProtuStrankaListFormatedWithAdressOIB>
    <izvorni_sadrzaj>
      <item>BENTA DUKIN j.d.o.o., OIB 94815617288, Šiljar 26, 51311 Skrad</item>
    </izvorni_sadrzaj>
    <derivirana_varijabla naziv="DomainObject.Predmet.ProtuStrankaListFormatedWithAdressOIB_1">
      <item>BENTA DUKIN j.d.o.o., OIB 94815617288, Šiljar 26, 51311 Skrad</item>
    </derivirana_varijabla>
  </DomainObject.Predmet.ProtuStrankaListFormatedWithAdressOIB>
  <DomainObject.Predmet.ProtuStrankaListNazivFormated>
    <izvorni_sadrzaj>
      <item>BENTA DUKIN j.d.o.o.</item>
    </izvorni_sadrzaj>
    <derivirana_varijabla naziv="DomainObject.Predmet.ProtuStrankaListNazivFormated_1">
      <item>BENTA DUKIN j.d.o.o.</item>
    </derivirana_varijabla>
  </DomainObject.Predmet.ProtuStrankaListNazivFormated>
  <DomainObject.Predmet.ProtuStrankaListNazivFormatedOIB>
    <izvorni_sadrzaj>
      <item>BENTA DUKIN j.d.o.o., OIB 94815617288</item>
    </izvorni_sadrzaj>
    <derivirana_varijabla naziv="DomainObject.Predmet.ProtuStrankaListNazivFormatedOIB_1">
      <item>BENTA DUKIN j.d.o.o., OIB 94815617288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BENTA DUKIN j.d.o.o.</izvorni_sadrzaj>
    <derivirana_varijabla naziv="DomainObject.Predmet.ProtustrankaIDrugi_1">BENTA DUKIN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BENTA DUKIN j.d.o.o., OIB 94815617288, Šiljar 26, 51311 Skrad</izvorni_sadrzaj>
    <derivirana_varijabla naziv="DomainObject.Predmet.ProtustrankaIDrugiAdressOIB_1">BENTA DUKIN j.d.o.o., OIB 94815617288, Šiljar 26,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BENTA DUKIN j.d.o.o.</item>
    </izvorni_sadrzaj>
    <derivirana_varijabla naziv="DomainObject.Predmet.SudioniciListNaziv_1">
      <item>FINA  Rijeka</item>
      <item>BENTA DUKIN j.d.o.o.</item>
    </derivirana_varijabla>
  </DomainObject.Predmet.SudioniciListNaziv>
  <DomainObject.Predmet.SudioniciListAdressOIB>
    <izvorni_sadrzaj>
      <item>FINA  Rijeka, OIB 85821130368, Frana Kurelca 8,51000 Rijeka</item>
      <item>BENTA DUKIN j.d.o.o., OIB 94815617288, Šiljar 26,51311 Skrad</item>
    </izvorni_sadrzaj>
    <derivirana_varijabla naziv="DomainObject.Predmet.SudioniciListAdressOIB_1">
      <item>FINA  Rijeka, OIB 85821130368, Frana Kurelca 8,51000 Rijeka</item>
      <item>BENTA DUKIN j.d.o.o., OIB 94815617288, Šiljar 26,51311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94815617288</item>
    </izvorni_sadrzaj>
    <derivirana_varijabla naziv="DomainObject.Predmet.SudioniciListNazivOIB_1">
      <item>, OIB 85821130368</item>
      <item>, OIB 94815617288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6BEAF-2069-44C5-991F-AE644A728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2546</properties:Characters>
  <properties:Lines>85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2018-08-29T13:04:00Z</dcterms:created>
  <dc:creator>Sanela Uzelac</dc:creator>
  <cp:lastModifiedBy>Sanela Uzelac</cp:lastModifiedBy>
  <cp:lastPrinted>2018-07-16T08:31:00Z</cp:lastPrinted>
  <dcterms:modified xmlns:xsi="http://www.w3.org/2001/XMLSchema-instance" xsi:type="dcterms:W3CDTF">2018-08-31T08:17:00Z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(248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