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461b" w14:paraId="ec9461b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317B90" w:rsidP="00317B90" w:rsidR="00317B90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B90" w:rsidP="00317B90" w:rsidR="00317B90">
      <w:r>
        <w:t xml:space="preserve">  REPUBLIKA HRVATSKA</w:t>
      </w:r>
    </w:p>
    <w:p w:rsidRDefault="00317B90" w:rsidP="00317B90" w:rsidR="00317B90">
      <w:r>
        <w:t>TRGOVAČKI SUD  U PAZINU</w:t>
      </w:r>
    </w:p>
    <w:p w:rsidRDefault="00317B90" w:rsidP="00713F9C" w:rsidR="00713F9C" w:rsidRPr="0047448E">
      <w:r>
        <w:t xml:space="preserve">           </w:t>
      </w:r>
      <w:r w:rsidR="00713F9C">
        <w:t xml:space="preserve">     </w:t>
      </w:r>
    </w:p>
    <w:p w:rsidRDefault="00713F9C" w:rsidP="00713F9C" w:rsidR="00713F9C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</w:t>
      </w:r>
      <w:r w:rsidR="00CD0A15">
        <w:t>uju</w:t>
      </w:r>
      <w:r w:rsidR="00BF7B10">
        <w:t xml:space="preserve">ći o prijedlogu </w:t>
      </w:r>
      <w:r w:rsidR="00167524">
        <w:t xml:space="preserve">predlagatelja VESNA SMOKOVIĆ, Pazin, Prolaz J. Šurana 7, OIB: 34084732408,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167524">
        <w:t xml:space="preserve">SANITAS d.o.o. Pazin, Prolaz Jože Šurana 7, OIB: 87818832886, MBS: </w:t>
      </w:r>
      <w:r w:rsidR="00167524" w:rsidRPr="00167524">
        <w:t>040118141</w:t>
      </w:r>
      <w:r w:rsidR="00167524">
        <w:t xml:space="preserve">, </w:t>
      </w:r>
      <w:r w:rsidRPr="00713F9C">
        <w:t xml:space="preserve">dana </w:t>
      </w:r>
      <w:r w:rsidR="00167524">
        <w:t>12</w:t>
      </w:r>
      <w:r w:rsidR="000779AC">
        <w:t>.</w:t>
      </w:r>
      <w:r w:rsidR="00993FFC">
        <w:t xml:space="preserve"> </w:t>
      </w:r>
      <w:r w:rsidR="002730DF">
        <w:t>listopada</w:t>
      </w:r>
      <w:r w:rsidR="00993FFC">
        <w:t xml:space="preserve"> 2015.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F260B9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167524">
        <w:t xml:space="preserve">SANITAS d.o.o. Pazin, Prolaz Jože Šurana 7, OIB: 87818832886, MBS: </w:t>
      </w:r>
      <w:r w:rsidR="00167524" w:rsidRPr="00167524">
        <w:t>040118141</w:t>
      </w:r>
      <w:r w:rsidR="00167524">
        <w:t>.</w:t>
      </w:r>
    </w:p>
    <w:p w:rsidRDefault="00167524" w:rsidP="00713F9C" w:rsidR="00167524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F260B9">
        <w:t xml:space="preserve">Ljubica Juranović Skočić, Kastav, Ćikovići 26/11, OIB: </w:t>
      </w:r>
      <w:r w:rsidR="00FC5281" w:rsidRPr="00FC5281">
        <w:t>88499470397</w:t>
      </w:r>
      <w:r w:rsidR="002B2965">
        <w:t xml:space="preserve">. </w:t>
      </w:r>
      <w:r w:rsidRPr="00DA15C9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387C79" w:rsidP="00713F9C" w:rsidR="00713F9C" w:rsidRPr="00AF0276">
      <w:pPr>
        <w:jc w:val="center"/>
      </w:pPr>
      <w:r>
        <w:t>20</w:t>
      </w:r>
      <w:r w:rsidR="00713F9C">
        <w:t xml:space="preserve">. </w:t>
      </w:r>
      <w:r w:rsidR="00EA3E08">
        <w:t>studenog</w:t>
      </w:r>
      <w:r w:rsidR="00FB58E7">
        <w:t xml:space="preserve"> </w:t>
      </w:r>
      <w:r w:rsidR="00713F9C">
        <w:t xml:space="preserve">2015. godine u </w:t>
      </w:r>
      <w:r w:rsidR="00167524">
        <w:t>9,00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 w:rsidRPr="00B17CEB">
        <w:lastRenderedPageBreak/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C30D2C">
        <w:t>12</w:t>
      </w:r>
      <w:r w:rsidR="00FC0265">
        <w:t xml:space="preserve">. </w:t>
      </w:r>
      <w:r w:rsidR="008C487A">
        <w:t>listopada</w:t>
      </w:r>
      <w:r w:rsidR="00FC0265">
        <w:t xml:space="preserve">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19341C" w:rsidR="00F16EF0">
      <w:pPr>
        <w:jc w:val="both"/>
      </w:pPr>
      <w:r w:rsidRPr="00714756">
        <w:t>- predlagatelj</w:t>
      </w:r>
      <w:r w:rsidR="00C30D2C">
        <w:t>u</w:t>
      </w:r>
    </w:p>
    <w:p w:rsidRDefault="00713F9C" w:rsidP="00713F9C" w:rsidR="008475C9">
      <w:pPr>
        <w:jc w:val="both"/>
      </w:pPr>
      <w:r w:rsidRPr="00714756">
        <w:t xml:space="preserve">- dužnik </w:t>
      </w:r>
      <w:r w:rsidR="00C30D2C">
        <w:t xml:space="preserve">SANITAS d.o.o. Pazin, Prolaz Jože Šurana 7, </w:t>
      </w:r>
    </w:p>
    <w:p w:rsidRDefault="00C30D2C" w:rsidP="00713F9C" w:rsidR="00C30D2C">
      <w:pPr>
        <w:jc w:val="both"/>
      </w:pPr>
      <w:r>
        <w:t>- zz dužnika Eđidio Smoković, Pazin, Franine i Jurine 8,</w:t>
      </w:r>
    </w:p>
    <w:p w:rsidRDefault="00713F9C" w:rsidP="00AF5E76" w:rsidR="00713F9C" w:rsidRPr="00714756">
      <w:pPr>
        <w:jc w:val="both"/>
      </w:pPr>
      <w:r w:rsidRPr="00714756">
        <w:t xml:space="preserve">- FINA – Poslovnica </w:t>
      </w:r>
      <w:r w:rsidR="00C30D2C">
        <w:t>Pazin, 25. rujna 17</w:t>
      </w:r>
    </w:p>
    <w:p w:rsidRDefault="00713F9C" w:rsidP="00713F9C" w:rsidR="00714756" w:rsidRPr="00714756">
      <w:pPr>
        <w:jc w:val="both"/>
      </w:pPr>
      <w:r w:rsidRPr="00714756">
        <w:t xml:space="preserve">- Porezna uprava – Ispostava </w:t>
      </w:r>
      <w:r w:rsidR="00C30D2C">
        <w:t xml:space="preserve">Pazin, </w:t>
      </w:r>
      <w:r w:rsidR="00C30D2C" w:rsidRPr="00C30D2C">
        <w:t>M. B. Rašana 2/4</w:t>
      </w:r>
    </w:p>
    <w:p w:rsidRDefault="00BF37CD" w:rsidP="00713F9C" w:rsidR="00713F9C">
      <w:pPr>
        <w:jc w:val="both"/>
      </w:pPr>
      <w:r w:rsidRPr="00714756">
        <w:t>- sudski registar ovoga suda</w:t>
      </w:r>
    </w:p>
    <w:p w:rsidRDefault="003E309F" w:rsidP="00713F9C" w:rsidR="003E309F">
      <w:pPr>
        <w:jc w:val="both"/>
      </w:pPr>
      <w:r>
        <w:t>- oglasna ploča ovog suda 8 dana</w:t>
      </w:r>
    </w:p>
    <w:p w:rsidRDefault="00713F9C" w:rsidP="00713F9C" w:rsidR="00713F9C" w:rsidRPr="004E6F95">
      <w:pPr>
        <w:jc w:val="both"/>
      </w:pPr>
      <w:r>
        <w:t xml:space="preserve">- </w:t>
      </w:r>
      <w:r w:rsidR="00D766AB">
        <w:t xml:space="preserve">e-oglasna ploča </w:t>
      </w:r>
      <w:r w:rsidR="009D6FE1">
        <w:t xml:space="preserve">8 dana </w:t>
      </w:r>
    </w:p>
    <w:p w:rsidRDefault="00310BF1" w:rsidP="00713F9C" w:rsidR="00713F9C" w:rsidRPr="00DA15C9">
      <w:r>
        <w:t xml:space="preserve"> </w:t>
      </w:r>
    </w:p>
    <w:p w:rsidRDefault="00713F9C" w:rsidP="00713F9C" w:rsidR="00713F9C" w:rsidRPr="00DA15C9"/>
    <w:p w:rsidRDefault="00713F9C" w:rsidP="00713F9C" w:rsidR="00713F9C"/>
    <w:p w:rsidRDefault="00C74F44" w:rsidR="00500701"/>
    <w:sectPr w:rsidSect="00DA15C9" w:rsidR="005007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P="003A1274" w:rsidR="00787521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F44">
          <w:rPr>
            <w:noProof/>
          </w:rPr>
          <w:t>2</w:t>
        </w:r>
        <w:r>
          <w:fldChar w:fldCharType="end"/>
        </w:r>
        <w:r>
          <w:tab/>
        </w:r>
        <w:r w:rsidR="00787521">
          <w:tab/>
        </w:r>
        <w:r w:rsidR="00787521">
          <w:tab/>
        </w:r>
        <w:r w:rsidR="00167524">
          <w:t>Posl. br. 1 St-81/15-5</w:t>
        </w:r>
      </w:p>
      <w:p w:rsidRDefault="00E45FA8" w:rsidP="00E45FA8" w:rsidR="00E45FA8" w:rsidRPr="0047448E">
        <w:pPr>
          <w:ind w:firstLine="708" w:left="3540"/>
          <w:jc w:val="center"/>
        </w:pPr>
      </w:p>
      <w:p w:rsidRDefault="00C74F44" w:rsidR="00DA15C9">
        <w:pPr>
          <w:pStyle w:val="Zaglavlje"/>
          <w:jc w:val="center"/>
        </w:pPr>
      </w:p>
    </w:sdtContent>
  </w:sdt>
  <w:p w:rsidRDefault="00C74F4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167524">
      <w:t>81/15-5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779AC"/>
    <w:rsid w:val="000B5E1F"/>
    <w:rsid w:val="000C79AE"/>
    <w:rsid w:val="00140152"/>
    <w:rsid w:val="00166133"/>
    <w:rsid w:val="00167524"/>
    <w:rsid w:val="0019341C"/>
    <w:rsid w:val="001F0164"/>
    <w:rsid w:val="002730DF"/>
    <w:rsid w:val="002B2965"/>
    <w:rsid w:val="002C09F2"/>
    <w:rsid w:val="00310BF1"/>
    <w:rsid w:val="00317B90"/>
    <w:rsid w:val="003662B7"/>
    <w:rsid w:val="00387C79"/>
    <w:rsid w:val="003A1274"/>
    <w:rsid w:val="003E309F"/>
    <w:rsid w:val="005453B4"/>
    <w:rsid w:val="00554328"/>
    <w:rsid w:val="005557B7"/>
    <w:rsid w:val="00593AEF"/>
    <w:rsid w:val="005C6259"/>
    <w:rsid w:val="005D4F2D"/>
    <w:rsid w:val="00675A4A"/>
    <w:rsid w:val="00702C88"/>
    <w:rsid w:val="00713F9C"/>
    <w:rsid w:val="00714756"/>
    <w:rsid w:val="00787521"/>
    <w:rsid w:val="00793D48"/>
    <w:rsid w:val="007A4F6C"/>
    <w:rsid w:val="007C1BC6"/>
    <w:rsid w:val="008475C9"/>
    <w:rsid w:val="0085528A"/>
    <w:rsid w:val="008A6093"/>
    <w:rsid w:val="008C487A"/>
    <w:rsid w:val="008D6774"/>
    <w:rsid w:val="00910F6E"/>
    <w:rsid w:val="00985388"/>
    <w:rsid w:val="00993FFC"/>
    <w:rsid w:val="009D6FE1"/>
    <w:rsid w:val="009E6595"/>
    <w:rsid w:val="00A849B5"/>
    <w:rsid w:val="00AF5E76"/>
    <w:rsid w:val="00B17CEB"/>
    <w:rsid w:val="00B2338D"/>
    <w:rsid w:val="00B25913"/>
    <w:rsid w:val="00B52820"/>
    <w:rsid w:val="00B61588"/>
    <w:rsid w:val="00BD7364"/>
    <w:rsid w:val="00BF37CD"/>
    <w:rsid w:val="00BF7B10"/>
    <w:rsid w:val="00C30D2C"/>
    <w:rsid w:val="00C74F44"/>
    <w:rsid w:val="00CD0A15"/>
    <w:rsid w:val="00CE63F8"/>
    <w:rsid w:val="00D30CD5"/>
    <w:rsid w:val="00D766AB"/>
    <w:rsid w:val="00DD14DA"/>
    <w:rsid w:val="00E45FA8"/>
    <w:rsid w:val="00E46C9A"/>
    <w:rsid w:val="00E6774D"/>
    <w:rsid w:val="00E70A50"/>
    <w:rsid w:val="00EA3E08"/>
    <w:rsid w:val="00EF58FD"/>
    <w:rsid w:val="00F16EF0"/>
    <w:rsid w:val="00F260B9"/>
    <w:rsid w:val="00F56F1B"/>
    <w:rsid w:val="00F70188"/>
    <w:rsid w:val="00F802B7"/>
    <w:rsid w:val="00F8269A"/>
    <w:rsid w:val="00FB58E7"/>
    <w:rsid w:val="00FC0265"/>
    <w:rsid w:val="00FC240E"/>
    <w:rsid w:val="00FC5281"/>
    <w:rsid w:val="00FE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F4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F4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F4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F4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F4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F4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F4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F4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2015.</izvorni_sadrzaj>
    <derivirana_varijabla naziv="DomainObject.Predmet.DatumOsnivanja_1">19.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SANITAS d.o.o. PAZIN</izvorni_sadrzaj>
    <derivirana_varijabla naziv="DomainObject.Predmet.ProtustrankaFormated_1">  SANITAS d.o.o. PAZIN</derivirana_varijabla>
  </DomainObject.Predmet.ProtustrankaFormated>
  <DomainObject.Predmet.ProtustrankaFormatedOIB>
    <izvorni_sadrzaj>  SANITAS d.o.o. PAZIN, OIB 87818832886</izvorni_sadrzaj>
    <derivirana_varijabla naziv="DomainObject.Predmet.ProtustrankaFormatedOIB_1">  SANITAS d.o.o. PAZIN, OIB 87818832886</derivirana_varijabla>
  </DomainObject.Predmet.ProtustrankaFormatedOIB>
  <DomainObject.Predmet.ProtustrankaFormatedWithAdress>
    <izvorni_sadrzaj> SANITAS d.o.o. PAZIN, Prolaz Jože Šurana 7, 52000 Pazin</izvorni_sadrzaj>
    <derivirana_varijabla naziv="DomainObject.Predmet.ProtustrankaFormatedWithAdress_1"> SANITAS d.o.o. PAZIN, Prolaz Jože Šurana 7, 52000 Pazin</derivirana_varijabla>
  </DomainObject.Predmet.ProtustrankaFormatedWithAdress>
  <DomainObject.Predmet.ProtustrankaFormatedWithAdressOIB>
    <izvorni_sadrzaj> SANITAS d.o.o. PAZIN, OIB 87818832886, Prolaz Jože Šurana 7, 52000 Pazin</izvorni_sadrzaj>
    <derivirana_varijabla naziv="DomainObject.Predmet.ProtustrankaFormatedWithAdressOIB_1"> SANITAS d.o.o. PAZIN, OIB 87818832886, Prolaz Jože Šurana 7, 52000 Pazin</derivirana_varijabla>
  </DomainObject.Predmet.ProtustrankaFormatedWithAdressOIB>
  <DomainObject.Predmet.ProtustrankaWithAdress>
    <izvorni_sadrzaj>SANITAS d.o.o. PAZIN Prolaz Jože Šurana 7, 52000 Pazin</izvorni_sadrzaj>
    <derivirana_varijabla naziv="DomainObject.Predmet.ProtustrankaWithAdress_1">SANITAS d.o.o. PAZIN Prolaz Jože Šurana 7, 52000 Pazin</derivirana_varijabla>
  </DomainObject.Predmet.ProtustrankaWithAdress>
  <DomainObject.Predmet.ProtustrankaWithAdressOIB>
    <izvorni_sadrzaj>SANITAS d.o.o. PAZIN, OIB 87818832886, Prolaz Jože Šurana 7, 52000 Pazin</izvorni_sadrzaj>
    <derivirana_varijabla naziv="DomainObject.Predmet.ProtustrankaWithAdressOIB_1">SANITAS d.o.o. PAZIN, OIB 87818832886, Prolaz Jože Šurana 7, 52000 Pazin</derivirana_varijabla>
  </DomainObject.Predmet.ProtustrankaWithAdressOIB>
  <DomainObject.Predmet.ProtustrankaNazivFormated>
    <izvorni_sadrzaj>SANITAS d.o.o. PAZIN</izvorni_sadrzaj>
    <derivirana_varijabla naziv="DomainObject.Predmet.ProtustrankaNazivFormated_1">SANITAS d.o.o. PAZIN</derivirana_varijabla>
  </DomainObject.Predmet.ProtustrankaNazivFormated>
  <DomainObject.Predmet.ProtustrankaNazivFormatedOIB>
    <izvorni_sadrzaj>SANITAS d.o.o. PAZIN, OIB 87818832886</izvorni_sadrzaj>
    <derivirana_varijabla naziv="DomainObject.Predmet.ProtustrankaNazivFormatedOIB_1">SANITAS d.o.o. PAZIN, OIB 87818832886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SANITAS d.o.o. PAZIN</izvorni_sadrzaj>
    <derivirana_varijabla naziv="DomainObject.Predmet.StrankaFormated_1">  SANITAS d.o.o. PAZIN</derivirana_varijabla>
  </DomainObject.Predmet.StrankaFormated>
  <DomainObject.Predmet.StrankaFormatedOIB>
    <izvorni_sadrzaj>  SANITAS d.o.o. PAZIN, OIB 87818832886</izvorni_sadrzaj>
    <derivirana_varijabla naziv="DomainObject.Predmet.StrankaFormatedOIB_1">  SANITAS d.o.o. PAZIN, OIB 87818832886</derivirana_varijabla>
  </DomainObject.Predmet.StrankaFormatedOIB>
  <DomainObject.Predmet.StrankaFormatedWithAdress>
    <izvorni_sadrzaj> SANITAS d.o.o. PAZIN, Prolaz Jože Šurana 7, 52000 Pazin</izvorni_sadrzaj>
    <derivirana_varijabla naziv="DomainObject.Predmet.StrankaFormatedWithAdress_1"> SANITAS d.o.o. PAZIN, Prolaz Jože Šurana 7, 52000 Pazin</derivirana_varijabla>
  </DomainObject.Predmet.StrankaFormatedWithAdress>
  <DomainObject.Predmet.StrankaFormatedWithAdressOIB>
    <izvorni_sadrzaj> SANITAS d.o.o. PAZIN, OIB 87818832886, Prolaz Jože Šurana 7, 52000 Pazin</izvorni_sadrzaj>
    <derivirana_varijabla naziv="DomainObject.Predmet.StrankaFormatedWithAdressOIB_1"> SANITAS d.o.o. PAZIN, OIB 87818832886, Prolaz Jože Šurana 7, 52000 Pazin</derivirana_varijabla>
  </DomainObject.Predmet.StrankaFormatedWithAdressOIB>
  <DomainObject.Predmet.StrankaWithAdress>
    <izvorni_sadrzaj>SANITAS d.o.o. PAZIN Prolaz Jože Šurana 7,52000 Pazin</izvorni_sadrzaj>
    <derivirana_varijabla naziv="DomainObject.Predmet.StrankaWithAdress_1">SANITAS d.o.o. PAZIN Prolaz Jože Šurana 7,52000 Pazin</derivirana_varijabla>
  </DomainObject.Predmet.StrankaWithAdress>
  <DomainObject.Predmet.StrankaWithAdressOIB>
    <izvorni_sadrzaj>SANITAS d.o.o. PAZIN, OIB 87818832886, Prolaz Jože Šurana 7,52000 Pazin</izvorni_sadrzaj>
    <derivirana_varijabla naziv="DomainObject.Predmet.StrankaWithAdressOIB_1">SANITAS d.o.o. PAZIN, OIB 87818832886, Prolaz Jože Šurana 7,52000 Pazin</derivirana_varijabla>
  </DomainObject.Predmet.StrankaWithAdressOIB>
  <DomainObject.Predmet.StrankaNazivFormated>
    <izvorni_sadrzaj>SANITAS d.o.o. PAZIN</izvorni_sadrzaj>
    <derivirana_varijabla naziv="DomainObject.Predmet.StrankaNazivFormated_1">SANITAS d.o.o. PAZIN</derivirana_varijabla>
  </DomainObject.Predmet.StrankaNazivFormated>
  <DomainObject.Predmet.StrankaNazivFormatedOIB>
    <izvorni_sadrzaj>SANITAS d.o.o. PAZIN, OIB 87818832886</izvorni_sadrzaj>
    <derivirana_varijabla naziv="DomainObject.Predmet.StrankaNazivFormatedOIB_1">SANITAS d.o.o. PAZIN, OIB 87818832886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SANITAS d.o.o. PAZIN</item>
    </izvorni_sadrzaj>
    <derivirana_varijabla naziv="DomainObject.Predmet.StrankaListFormated_1">
      <item>SANITAS d.o.o. PAZIN</item>
    </derivirana_varijabla>
  </DomainObject.Predmet.StrankaListFormated>
  <DomainObject.Predmet.StrankaListFormatedOIB>
    <izvorni_sadrzaj>
      <item>SANITAS d.o.o. PAZIN, OIB 87818832886</item>
    </izvorni_sadrzaj>
    <derivirana_varijabla naziv="DomainObject.Predmet.StrankaListFormatedOIB_1">
      <item>SANITAS d.o.o. PAZIN, OIB 87818832886</item>
    </derivirana_varijabla>
  </DomainObject.Predmet.StrankaListFormatedOIB>
  <DomainObject.Predmet.StrankaListFormatedWithAdress>
    <izvorni_sadrzaj>
      <item>SANITAS d.o.o. PAZIN, Prolaz Jože Šurana 7, 52000 Pazin</item>
    </izvorni_sadrzaj>
    <derivirana_varijabla naziv="DomainObject.Predmet.StrankaListFormatedWithAdress_1">
      <item>SANITAS d.o.o. PAZIN, Prolaz Jože Šurana 7, 52000 Pazin</item>
    </derivirana_varijabla>
  </DomainObject.Predmet.StrankaListFormatedWithAdress>
  <DomainObject.Predmet.StrankaListFormatedWithAdressOIB>
    <izvorni_sadrzaj>
      <item>SANITAS d.o.o. PAZIN, OIB 87818832886, Prolaz Jože Šurana 7, 52000 Pazin</item>
    </izvorni_sadrzaj>
    <derivirana_varijabla naziv="DomainObject.Predmet.StrankaListFormatedWithAdressOIB_1">
      <item>SANITAS d.o.o. PAZIN, OIB 87818832886, Prolaz Jože Šurana 7, 52000 Pazin</item>
    </derivirana_varijabla>
  </DomainObject.Predmet.StrankaListFormatedWithAdressOIB>
  <DomainObject.Predmet.StrankaListNazivFormated>
    <izvorni_sadrzaj>
      <item>SANITAS d.o.o. PAZIN</item>
    </izvorni_sadrzaj>
    <derivirana_varijabla naziv="DomainObject.Predmet.StrankaListNazivFormated_1">
      <item>SANITAS d.o.o. PAZIN</item>
    </derivirana_varijabla>
  </DomainObject.Predmet.StrankaListNazivFormated>
  <DomainObject.Predmet.StrankaListNazivFormatedOIB>
    <izvorni_sadrzaj>
      <item>SANITAS d.o.o. PAZIN, OIB 87818832886</item>
    </izvorni_sadrzaj>
    <derivirana_varijabla naziv="DomainObject.Predmet.StrankaListNazivFormatedOIB_1">
      <item>SANITAS d.o.o. PAZIN, OIB 87818832886</item>
    </derivirana_varijabla>
  </DomainObject.Predmet.StrankaListNazivFormatedOIB>
  <DomainObject.Predmet.ProtuStrankaListFormated>
    <izvorni_sadrzaj>
      <item>SANITAS d.o.o. PAZIN</item>
    </izvorni_sadrzaj>
    <derivirana_varijabla naziv="DomainObject.Predmet.ProtuStrankaListFormated_1">
      <item>SANITAS d.o.o. PAZIN</item>
    </derivirana_varijabla>
  </DomainObject.Predmet.ProtuStrankaListFormated>
  <DomainObject.Predmet.ProtuStrankaListFormatedOIB>
    <izvorni_sadrzaj>
      <item>SANITAS d.o.o. PAZIN, OIB 87818832886</item>
    </izvorni_sadrzaj>
    <derivirana_varijabla naziv="DomainObject.Predmet.ProtuStrankaListFormatedOIB_1">
      <item>SANITAS d.o.o. PAZIN, OIB 87818832886</item>
    </derivirana_varijabla>
  </DomainObject.Predmet.ProtuStrankaListFormatedOIB>
  <DomainObject.Predmet.ProtuStrankaListFormatedWithAdress>
    <izvorni_sadrzaj>
      <item>SANITAS d.o.o. PAZIN, Prolaz Jože Šurana 7, 52000 Pazin</item>
    </izvorni_sadrzaj>
    <derivirana_varijabla naziv="DomainObject.Predmet.ProtuStrankaListFormatedWithAdress_1">
      <item>SANITAS d.o.o. PAZIN, Prolaz Jože Šurana 7, 52000 Pazin</item>
    </derivirana_varijabla>
  </DomainObject.Predmet.ProtuStrankaListFormatedWithAdress>
  <DomainObject.Predmet.ProtuStrankaListFormatedWithAdressOIB>
    <izvorni_sadrzaj>
      <item>SANITAS d.o.o. PAZIN, OIB 87818832886, Prolaz Jože Šurana 7, 52000 Pazin</item>
    </izvorni_sadrzaj>
    <derivirana_varijabla naziv="DomainObject.Predmet.ProtuStrankaListFormatedWithAdressOIB_1">
      <item>SANITAS d.o.o. PAZIN, OIB 87818832886, Prolaz Jože Šurana 7, 52000 Pazin</item>
    </derivirana_varijabla>
  </DomainObject.Predmet.ProtuStrankaListFormatedWithAdressOIB>
  <DomainObject.Predmet.ProtuStrankaListNazivFormated>
    <izvorni_sadrzaj>
      <item>SANITAS d.o.o. PAZIN</item>
    </izvorni_sadrzaj>
    <derivirana_varijabla naziv="DomainObject.Predmet.ProtuStrankaListNazivFormated_1">
      <item>SANITAS d.o.o. PAZIN</item>
    </derivirana_varijabla>
  </DomainObject.Predmet.ProtuStrankaListNazivFormated>
  <DomainObject.Predmet.ProtuStrankaListNazivFormatedOIB>
    <izvorni_sadrzaj>
      <item>SANITAS d.o.o. PAZIN, OIB 87818832886</item>
    </izvorni_sadrzaj>
    <derivirana_varijabla naziv="DomainObject.Predmet.ProtuStrankaListNazivFormatedOIB_1">
      <item>SANITAS d.o.o. PAZIN, OIB 87818832886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SANITAS d.o.o. PAZIN</izvorni_sadrzaj>
    <derivirana_varijabla naziv="DomainObject.Predmet.StrankaIDrugi_1">SANITAS d.o.o. PAZIN</derivirana_varijabla>
  </DomainObject.Predmet.StrankaIDrugi>
  <DomainObject.Predmet.ProtustrankaIDrugi>
    <izvorni_sadrzaj>SANITAS d.o.o. PAZIN</izvorni_sadrzaj>
    <derivirana_varijabla naziv="DomainObject.Predmet.ProtustrankaIDrugi_1">SANITAS d.o.o. PAZIN</derivirana_varijabla>
  </DomainObject.Predmet.ProtustrankaIDrugi>
  <DomainObject.Predmet.StrankaIDrugiAdressOIB>
    <izvorni_sadrzaj>SANITAS d.o.o. PAZIN, OIB 87818832886, Prolaz Jože Šurana 7, 52000 Pazin</izvorni_sadrzaj>
    <derivirana_varijabla naziv="DomainObject.Predmet.StrankaIDrugiAdressOIB_1">SANITAS d.o.o. PAZIN, OIB 87818832886, Prolaz Jože Šurana 7, 52000 Pazin</derivirana_varijabla>
  </DomainObject.Predmet.StrankaIDrugiAdressOIB>
  <DomainObject.Predmet.ProtustrankaIDrugiAdressOIB>
    <izvorni_sadrzaj>SANITAS d.o.o. PAZIN, OIB 87818832886, Prolaz Jože Šurana 7, 52000 Pazin</izvorni_sadrzaj>
    <derivirana_varijabla naziv="DomainObject.Predmet.ProtustrankaIDrugiAdressOIB_1">SANITAS d.o.o. PAZIN, OIB 87818832886, Prolaz Jože Šurana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SANITAS d.o.o. PAZIN</item>
      <item>SANITAS d.o.o. PAZIN</item>
    </izvorni_sadrzaj>
    <derivirana_varijabla naziv="DomainObject.Predmet.SudioniciListNaziv_1">
      <item>SANITAS d.o.o. PAZIN</item>
      <item>SANITAS d.o.o. PAZIN</item>
    </derivirana_varijabla>
  </DomainObject.Predmet.SudioniciListNaziv>
  <DomainObject.Predmet.SudioniciListAdressOIB>
    <izvorni_sadrzaj>
      <item>SANITAS d.o.o. PAZIN, OIB 87818832886, Prolaz Jože Šurana 7,52000 Pazin</item>
      <item>SANITAS d.o.o. PAZIN, OIB 87818832886, Prolaz Jože Šurana 7,52000 Pazin</item>
    </izvorni_sadrzaj>
    <derivirana_varijabla naziv="DomainObject.Predmet.SudioniciListAdressOIB_1">
      <item>SANITAS d.o.o. PAZIN, OIB 87818832886, Prolaz Jože Šurana 7,52000 Pazin</item>
      <item>SANITAS d.o.o. PAZIN, OIB 87818832886, Prolaz Jože Šurana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87818832886</item>
      <item>, OIB 87818832886</item>
    </izvorni_sadrzaj>
    <derivirana_varijabla naziv="DomainObject.Predmet.SudioniciListNazivOIB_1">
      <item>, OIB 87818832886</item>
      <item>, OIB 87818832886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8FC9D-867E-4513-B834-58856535B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2807</properties:Characters>
  <properties:Lines>85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2015-10-12T07:02:00Z</dcterms:created>
  <dc:creator>Jasmina Matika</dc:creator>
  <cp:lastModifiedBy>Danijela Ivić</cp:lastModifiedBy>
  <cp:lastPrinted>2015-10-07T10:07:00Z</cp:lastPrinted>
  <dcterms:modified xmlns:xsi="http://www.w3.org/2001/XMLSchema-instance" xsi:type="dcterms:W3CDTF">2015-10-12T07:15:00Z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