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5b52" w14:paraId="6145b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725D13">
        <w:t>3827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AC4">
        <w:t>20. siječnja</w:t>
      </w:r>
      <w:r w:rsidR="00590AEF">
        <w:t xml:space="preserve"> 201</w:t>
      </w:r>
      <w:r w:rsidR="00110AC4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725D13" w:rsidR="00725D13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25D13">
        <w:t xml:space="preserve">LU-BOR PARKETI d.o.o., Zagreb, 1. Trokut 7, MBS: 080650464, OIB: </w:t>
      </w:r>
    </w:p>
    <w:p w:rsidRDefault="00725D13" w:rsidP="00725D13" w:rsidR="00147C91">
      <w:pPr>
        <w:ind w:firstLine="708"/>
        <w:jc w:val="both"/>
      </w:pPr>
      <w:r>
        <w:t xml:space="preserve">  84986207091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725D13">
        <w:t>5.071.713,79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E04B7F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110AC4">
        <w:t>20. siječnja</w:t>
      </w:r>
      <w:r w:rsidR="00590AEF">
        <w:t xml:space="preserve"> 201</w:t>
      </w:r>
      <w:r w:rsidR="00110AC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AC4"/>
    <w:rsid w:val="001136A5"/>
    <w:rsid w:val="00114EAD"/>
    <w:rsid w:val="00147C91"/>
    <w:rsid w:val="00185571"/>
    <w:rsid w:val="001B2ED3"/>
    <w:rsid w:val="001E50FB"/>
    <w:rsid w:val="001F6933"/>
    <w:rsid w:val="00205F0A"/>
    <w:rsid w:val="00230A63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3827</izvorni_sadrzaj>
    <derivirana_varijabla naziv="DomainObject.Predmet.Broj_1">3827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St-3827/2015</izvorni_sadrzaj>
    <derivirana_varijabla naziv="DomainObject.Predmet.OznakaBroj_1">St-3827/2015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LU-BOR PARKETI d.o.o. zastupanog po punomoćniku Hrvoje Bošnjak</izvorni_sadrzaj>
    <derivirana_varijabla naziv="DomainObject.Predmet.ProtustrankaFormated_1">  LU-BOR PARKETI d.o.o. zastupanog po punomoćniku Hrvoje Bošnjak</derivirana_varijabla>
  </DomainObject.Predmet.ProtustrankaFormated>
  <DomainObject.Predmet.ProtustrankaFormatedOIB>
    <izvorni_sadrzaj>  LU-BOR PARKETI d.o.o., OIB 84986207091 zastupanog po punomoćniku Hrvoje Bošnjak</izvorni_sadrzaj>
    <derivirana_varijabla naziv="DomainObject.Predmet.ProtustrankaFormatedOIB_1">  LU-BOR PARKETI d.o.o., OIB 84986207091 zastupanog po punomoćniku Hrvoje Bošnjak</derivirana_varijabla>
  </DomainObject.Predmet.ProtustrankaFormatedOIB>
  <DomainObject.Predmet.ProtustrankaFormatedWithAdress>
    <izvorni_sadrzaj> LU-BOR PARKETI d.o.o., 1. Trokut 7, 10000 Zagreb zastupanog po punomoćniku Hrvoje Bošnjak</izvorni_sadrzaj>
    <derivirana_varijabla naziv="DomainObject.Predmet.ProtustrankaFormatedWithAdress_1"> LU-BOR PARKETI d.o.o., 1. Trokut 7, 10000 Zagreb zastupanog po punomoćniku Hrvoje Bošnjak</derivirana_varijabla>
  </DomainObject.Predmet.ProtustrankaFormatedWithAdress>
  <DomainObject.Predmet.ProtustrankaFormatedWithAdressOIB>
    <izvorni_sadrzaj> LU-BOR PARKETI d.o.o., OIB 84986207091, 1. Trokut 7, 10000 Zagreb zastupanog po punomoćniku Hrvoje Bošnjak</izvorni_sadrzaj>
    <derivirana_varijabla naziv="DomainObject.Predmet.ProtustrankaFormatedWithAdressOIB_1"> LU-BOR PARKETI d.o.o., OIB 84986207091, 1. Trokut 7, 10000 Zagreb zastupanog po punomoćniku Hrvoje Bošnjak</derivirana_varijabla>
  </DomainObject.Predmet.ProtustrankaFormatedWithAdressOIB>
  <DomainObject.Predmet.ProtustrankaWithAdress>
    <izvorni_sadrzaj>LU-BOR PARKETI d.o.o. 1. Trokut 7, 10000 Zagreb</izvorni_sadrzaj>
    <derivirana_varijabla naziv="DomainObject.Predmet.ProtustrankaWithAdress_1">LU-BOR PARKETI d.o.o. 1. Trokut 7, 10000 Zagreb</derivirana_varijabla>
  </DomainObject.Predmet.ProtustrankaWithAdress>
  <DomainObject.Predmet.ProtustrankaWithAdressOIB>
    <izvorni_sadrzaj>LU-BOR PARKETI d.o.o., OIB 84986207091, 1. Trokut 7, 10000 Zagreb</izvorni_sadrzaj>
    <derivirana_varijabla naziv="DomainObject.Predmet.ProtustrankaWithAdressOIB_1">LU-BOR PARKETI d.o.o., OIB 84986207091, 1. Trokut 7, 10000 Zagreb</derivirana_varijabla>
  </DomainObject.Predmet.ProtustrankaWithAdressOIB>
  <DomainObject.Predmet.ProtustrankaNazivFormated>
    <izvorni_sadrzaj>LU-BOR PARKETI d.o.o.</izvorni_sadrzaj>
    <derivirana_varijabla naziv="DomainObject.Predmet.ProtustrankaNazivFormated_1">LU-BOR PARKETI d.o.o.</derivirana_varijabla>
  </DomainObject.Predmet.ProtustrankaNazivFormated>
  <DomainObject.Predmet.ProtustrankaNazivFormatedOIB>
    <izvorni_sadrzaj>LU-BOR PARKETI d.o.o., OIB 84986207091</izvorni_sadrzaj>
    <derivirana_varijabla naziv="DomainObject.Predmet.ProtustrankaNazivFormatedOIB_1">LU-BOR PARKETI d.o.o., OIB 84986207091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LU-BOR PARKETI d.o.o. zastupanog po punomoćniku Hrvoje Bošnjak</item>
    </izvorni_sadrzaj>
    <derivirana_varijabla naziv="DomainObject.Predmet.ProtuStrankaListFormated_1">
      <item>LU-BOR PARKETI d.o.o. zastupanog po punomoćniku Hrvoje Bošnjak</item>
    </derivirana_varijabla>
  </DomainObject.Predmet.ProtuStrankaListFormated>
  <DomainObject.Predmet.ProtuStrankaListFormatedOIB>
    <izvorni_sadrzaj>
      <item>LU-BOR PARKETI d.o.o., OIB 84986207091 zastupanog po punomoćniku Hrvoje Bošnjak</item>
    </izvorni_sadrzaj>
    <derivirana_varijabla naziv="DomainObject.Predmet.ProtuStrankaListFormatedOIB_1">
      <item>LU-BOR PARKETI d.o.o., OIB 84986207091 zastupanog po punomoćniku Hrvoje Bošnjak</item>
    </derivirana_varijabla>
  </DomainObject.Predmet.ProtuStrankaListFormatedOIB>
  <DomainObject.Predmet.ProtuStrankaListFormatedWithAdress>
    <izvorni_sadrzaj>
      <item>LU-BOR PARKETI d.o.o., 1. Trokut 7, 10000 Zagreb zastupanog po punomoćniku Hrvoje Bošnjak</item>
    </izvorni_sadrzaj>
    <derivirana_varijabla naziv="DomainObject.Predmet.ProtuStrankaListFormatedWithAdress_1">
      <item>LU-BOR PARKETI d.o.o., 1. Trokut 7, 10000 Zagreb zastupanog po punomoćniku Hrvoje Bošnjak</item>
    </derivirana_varijabla>
  </DomainObject.Predmet.ProtuStrankaListFormatedWithAdress>
  <DomainObject.Predmet.ProtuStrankaListFormatedWithAdressOIB>
    <izvorni_sadrzaj>
      <item>LU-BOR PARKETI d.o.o., OIB 84986207091, 1. Trokut 7, 10000 Zagreb zastupanog po punomoćniku Hrvoje Bošnjak</item>
    </izvorni_sadrzaj>
    <derivirana_varijabla naziv="DomainObject.Predmet.ProtuStrankaListFormatedWithAdressOIB_1">
      <item>LU-BOR PARKETI d.o.o., OIB 84986207091, 1. Trokut 7, 10000 Zagreb zastupanog po punomoćniku Hrvoje Bošnjak</item>
    </derivirana_varijabla>
  </DomainObject.Predmet.ProtuStrankaListFormatedWithAdressOIB>
  <DomainObject.Predmet.ProtuStrankaListNazivFormated>
    <izvorni_sadrzaj>
      <item>LU-BOR PARKETI d.o.o.</item>
    </izvorni_sadrzaj>
    <derivirana_varijabla naziv="DomainObject.Predmet.ProtuStrankaListNazivFormated_1">
      <item>LU-BOR PARKETI d.o.o.</item>
    </derivirana_varijabla>
  </DomainObject.Predmet.ProtuStrankaListNazivFormated>
  <DomainObject.Predmet.ProtuStrankaListNazivFormatedOIB>
    <izvorni_sadrzaj>
      <item>LU-BOR PARKETI d.o.o., OIB 84986207091</item>
    </izvorni_sadrzaj>
    <derivirana_varijabla naziv="DomainObject.Predmet.ProtuStrankaListNazivFormatedOIB_1">
      <item>LU-BOR PARKETI d.o.o., OIB 84986207091</item>
    </derivirana_varijabla>
  </DomainObject.Predmet.ProtuStrankaListNazivFormatedOIB>
  <DomainObject.Predmet.OstaliListFormated>
    <izvorni_sadrzaj>
      <item>Hrvoje Bošnjak punomoćnik sudionika u postupku LU-BOR PARKETI d.o.o.</item>
    </izvorni_sadrzaj>
    <derivirana_varijabla naziv="DomainObject.Predmet.OstaliListFormated_1">
      <item>Hrvoje Bošnjak punomoćnik sudionika u postupku LU-BOR PARKETI d.o.o.</item>
    </derivirana_varijabla>
  </DomainObject.Predmet.OstaliListFormated>
  <DomainObject.Predmet.OstaliListFormatedOIB>
    <izvorni_sadrzaj>
      <item>Hrvoje Bošnjak, OIB 97569276635 punomoćnik sudionika u postupku LU-BOR PARKETI d.o.o.</item>
    </izvorni_sadrzaj>
    <derivirana_varijabla naziv="DomainObject.Predmet.OstaliListFormatedOIB_1">
      <item>Hrvoje Bošnjak, OIB 97569276635 punomoćnik sudionika u postupku LU-BOR PARKETI d.o.o.</item>
    </derivirana_varijabla>
  </DomainObject.Predmet.OstaliListFormatedOIB>
  <DomainObject.Predmet.OstaliListFormatedWithAdress>
    <izvorni_sadrzaj>
      <item>Hrvoje Bošnjak, I. Trokut 7, 10000 Zagreb punomoćnik sudionika u postupku LU-BOR PARKETI d.o.o.</item>
    </izvorni_sadrzaj>
    <derivirana_varijabla naziv="DomainObject.Predmet.OstaliListFormatedWithAdress_1">
      <item>Hrvoje Bošnjak, I. Trokut 7, 10000 Zagreb punomoćnik sudionika u postupku LU-BOR PARKETI d.o.o.</item>
    </derivirana_varijabla>
  </DomainObject.Predmet.OstaliListFormatedWithAdress>
  <DomainObject.Predmet.OstaliListFormatedWithAdressOIB>
    <izvorni_sadrzaj>
      <item>Hrvoje Bošnjak, OIB 97569276635, I. Trokut 7, 10000 Zagreb punomoćnik sudionika u postupku LU-BOR PARKETI d.o.o.</item>
    </izvorni_sadrzaj>
    <derivirana_varijabla naziv="DomainObject.Predmet.OstaliListFormatedWithAdressOIB_1">
      <item>Hrvoje Bošnjak, OIB 97569276635, I. Trokut 7, 10000 Zagreb punomoćnik sudionika u postupku LU-BOR PARKETI d.o.o.</item>
    </derivirana_varijabla>
  </DomainObject.Predmet.OstaliListFormatedWithAdressOIB>
  <DomainObject.Predmet.OstaliListNazivFormated>
    <izvorni_sadrzaj>
      <item>Hrvoje Bošnjak</item>
    </izvorni_sadrzaj>
    <derivirana_varijabla naziv="DomainObject.Predmet.OstaliListNazivFormated_1">
      <item>Hrvoje Bošnjak</item>
    </derivirana_varijabla>
  </DomainObject.Predmet.OstaliListNazivFormated>
  <DomainObject.Predmet.OstaliListNazivFormatedOIB>
    <izvorni_sadrzaj>
      <item>Hrvoje Bošnjak, OIB 97569276635</item>
    </izvorni_sadrzaj>
    <derivirana_varijabla naziv="DomainObject.Predmet.OstaliListNazivFormatedOIB_1">
      <item>Hrvoje Bošnjak, OIB 97569276635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LU-BOR PARKETI d.o.o.</izvorni_sadrzaj>
    <derivirana_varijabla naziv="DomainObject.Predmet.ProtustrankaIDrugi_1">LU-BOR PARKETI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LU-BOR PARKETI d.o.o., OIB 84986207091, 1. Trokut 7, 10000 Zagreb</izvorni_sadrzaj>
    <derivirana_varijabla naziv="DomainObject.Predmet.ProtustrankaIDrugiAdressOIB_1">LU-BOR PARKETI d.o.o., OIB 84986207091, 1. Trokut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LU-BOR PARKETI d.o.o.</item>
      <item>Hrvoje Bošnjak</item>
    </izvorni_sadrzaj>
    <derivirana_varijabla naziv="DomainObject.Predmet.SudioniciListNaziv_1">
      <item>FINA Regionalni centar Zagreb</item>
      <item>LU-BOR PARKETI d.o.o.</item>
      <item>Hrvoje Bošnjak</item>
    </derivirana_varijabla>
  </DomainObject.Predmet.SudioniciListNaziv>
  <DomainObject.Predmet.SudioniciListAdressOIB>
    <izvorni_sadrzaj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</izvorni_sadrzaj>
    <derivirana_varijabla naziv="DomainObject.Predmet.SudioniciListAdressOIB_1">
      <item>FINA Regionalni centar Zagreb, OIB 85821130368, Trg svibanjskih žrtava 1995. 1,10000 Zagreb</item>
      <item>LU-BOR PARKETI d.o.o., OIB 84986207091, 1. Trokut 7,10000 Zagreb</item>
      <item>Hrvoje Bošnjak, OIB 97569276635, I. Trokut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84986207091</item>
      <item>, OIB 97569276635</item>
    </izvorni_sadrzaj>
    <derivirana_varijabla naziv="DomainObject.Predmet.SudioniciListNazivOIB_1">
      <item>, OIB 85821130368</item>
      <item>, OIB 84986207091</item>
      <item>, OIB 97569276635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2015-12-30T14:03:00Z</dcterms:created>
  <dc:creator>ilukac</dc:creator>
  <cp:lastModifiedBy>Ksenija Nol</cp:lastModifiedBy>
  <cp:lastPrinted>2016-01-20T10:24:00Z</cp:lastPrinted>
  <dcterms:modified xmlns:xsi="http://www.w3.org/2001/XMLSchema-instance" xsi:type="dcterms:W3CDTF">2016-01-20T10:25:00Z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