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ebbe" w14:paraId="49eebbe" w:rsidRDefault="00085BD3" w:rsidP="00085BD3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tab/>
      </w:r>
    </w:p>
    <w:p w:rsidRDefault="00085BD3" w:rsidP="00085BD3" w:rsidR="00085BD3" w:rsidRPr="00E23552">
      <w:pPr>
        <w:ind w:left="5040"/>
        <w:rPr>
          <w:b/>
        </w:rPr>
      </w:pPr>
      <w:r w:rsidRPr="00E23552">
        <w:rPr>
          <w:b/>
        </w:rPr>
        <w:t xml:space="preserve">             </w:t>
      </w:r>
    </w:p>
    <w:p w:rsidRDefault="00085BD3" w:rsidP="003E5EDE" w:rsidR="003E5EDE">
      <w:r w:rsidRPr="000559FC">
        <w:t xml:space="preserve">  </w:t>
      </w:r>
    </w:p>
    <w:p w:rsidRDefault="003E5EDE" w:rsidP="003931C0" w:rsidR="003E5EDE">
      <w:pPr>
        <w:ind w:left="6480"/>
        <w:jc w:val="right"/>
      </w:pPr>
      <w:r>
        <w:t>8</w:t>
      </w:r>
      <w:r w:rsidR="00085BD3" w:rsidRPr="000559FC">
        <w:t xml:space="preserve"> St -</w:t>
      </w:r>
      <w:r w:rsidR="005257D3">
        <w:t>169/12-</w:t>
      </w:r>
      <w:r w:rsidR="00517D54">
        <w:t>37</w:t>
      </w:r>
    </w:p>
    <w:p w:rsidRDefault="003931C0" w:rsidP="003931C0" w:rsidR="003931C0">
      <w:pPr>
        <w:jc w:val="center"/>
      </w:pPr>
    </w:p>
    <w:p w:rsidRDefault="003931C0" w:rsidP="003931C0" w:rsidR="003931C0">
      <w:pPr>
        <w:jc w:val="center"/>
      </w:pPr>
    </w:p>
    <w:p w:rsidRDefault="003931C0" w:rsidP="003931C0" w:rsidR="003931C0">
      <w:pPr>
        <w:jc w:val="center"/>
      </w:pPr>
    </w:p>
    <w:p w:rsidRDefault="003E5EDE" w:rsidP="003931C0" w:rsidR="003E5EDE" w:rsidRPr="000559FC">
      <w:pPr>
        <w:jc w:val="center"/>
      </w:pPr>
      <w:r>
        <w:t>R E P U B L I K A  H R V A T S K A</w:t>
      </w:r>
    </w:p>
    <w:p w:rsidRDefault="00B253AA" w:rsidP="003931C0" w:rsidR="00B253AA">
      <w:pPr>
        <w:jc w:val="center"/>
      </w:pPr>
    </w:p>
    <w:p w:rsidRDefault="004B0322" w:rsidP="003931C0" w:rsidR="00D94EF2">
      <w:pPr>
        <w:jc w:val="center"/>
      </w:pPr>
      <w:r>
        <w:t>R J E Š E NJ E</w:t>
      </w:r>
    </w:p>
    <w:p w:rsidRDefault="005257D3" w:rsidP="004B0322" w:rsidR="005257D3">
      <w:pPr>
        <w:jc w:val="center"/>
      </w:pPr>
    </w:p>
    <w:p w:rsidRDefault="005257D3" w:rsidP="003931C0" w:rsidR="005257D3">
      <w:pPr>
        <w:ind w:firstLine="720"/>
        <w:jc w:val="both"/>
      </w:pPr>
      <w:r w:rsidRPr="005257D3">
        <w:t xml:space="preserve">Trgovački sud u Rijeci, po stečajnoj sutkinji Emi Brdovčak, u stečajnom postupku nad dužnikom STEČAJNA MASA SERVIS OSAM d.o.o. Rovinj u stečaju, kojeg zastupa stečajna upraviteljica Jasmina Lichtenberg iz Pule, Ravenska </w:t>
      </w:r>
      <w:r>
        <w:t>8, 25</w:t>
      </w:r>
      <w:r w:rsidRPr="005257D3">
        <w:t xml:space="preserve">. </w:t>
      </w:r>
      <w:r>
        <w:t>siječnja 2016</w:t>
      </w:r>
      <w:r w:rsidRPr="005257D3">
        <w:t xml:space="preserve">.   </w:t>
      </w:r>
    </w:p>
    <w:p w:rsidRDefault="00B253AA" w:rsidP="004B0322" w:rsidR="00B253AA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Pr="004B0322">
        <w:rPr>
          <w:rFonts w:hAnsi="Times New Roman" w:ascii="Times New Roman"/>
          <w:szCs w:val="24"/>
        </w:rPr>
        <w:t>.</w:t>
      </w:r>
      <w:r w:rsidRPr="004B0322">
        <w:rPr>
          <w:rFonts w:hAnsi="Times New Roman" w:ascii="Times New Roman"/>
          <w:szCs w:val="24"/>
        </w:rPr>
        <w:tab/>
      </w:r>
      <w:r w:rsidR="008E7B9E">
        <w:rPr>
          <w:rFonts w:hAnsi="Times New Roman" w:ascii="Times New Roman"/>
          <w:szCs w:val="24"/>
        </w:rPr>
        <w:t xml:space="preserve">U stečajnom postupku </w:t>
      </w:r>
      <w:r w:rsidR="008E7B9E" w:rsidRPr="008E7B9E">
        <w:rPr>
          <w:rFonts w:hAnsi="Times New Roman" w:ascii="Times New Roman"/>
          <w:szCs w:val="24"/>
        </w:rPr>
        <w:t>nad dužnikom</w:t>
      </w:r>
      <w:r w:rsidR="005257D3">
        <w:rPr>
          <w:rFonts w:hAnsi="Times New Roman" w:ascii="Times New Roman"/>
          <w:szCs w:val="24"/>
        </w:rPr>
        <w:t xml:space="preserve"> </w:t>
      </w:r>
      <w:r w:rsidR="005257D3" w:rsidRPr="005257D3">
        <w:rPr>
          <w:rFonts w:hAnsi="Times New Roman" w:ascii="Times New Roman"/>
          <w:szCs w:val="24"/>
        </w:rPr>
        <w:t>STEČAJNA MASA SERVIS OSAM d.o.o. Rovinj u stečaju</w:t>
      </w:r>
      <w:r w:rsidR="008E7B9E">
        <w:rPr>
          <w:rFonts w:hAnsi="Times New Roman" w:ascii="Times New Roman"/>
          <w:szCs w:val="24"/>
        </w:rPr>
        <w:t>, s</w:t>
      </w:r>
      <w:r w:rsidRPr="004B0322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257D3" w:rsidP="003931C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</w:t>
      </w:r>
      <w:r w:rsidR="00477FAC">
        <w:rPr>
          <w:rFonts w:hAnsi="Times New Roman" w:ascii="Times New Roman"/>
          <w:szCs w:val="24"/>
        </w:rPr>
        <w:t>. v</w:t>
      </w:r>
      <w:r>
        <w:rPr>
          <w:rFonts w:hAnsi="Times New Roman" w:ascii="Times New Roman"/>
          <w:szCs w:val="24"/>
        </w:rPr>
        <w:t>eljače 2016</w:t>
      </w:r>
      <w:r w:rsidR="00477FAC">
        <w:rPr>
          <w:rFonts w:hAnsi="Times New Roman" w:ascii="Times New Roman"/>
          <w:szCs w:val="24"/>
        </w:rPr>
        <w:t>. u 10,30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3931C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257D3" w:rsidP="00517D54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Preuzimanje parnice koja se vodi pred Trgovačkim sudom u Rijeci pod poslovnim brojem P-1334/15, izdavanje punomoći odvjetniku za vođenje predmetne parnice </w:t>
      </w:r>
      <w:r w:rsidR="00517D54">
        <w:rPr>
          <w:rFonts w:hAnsi="Times New Roman" w:ascii="Times New Roman"/>
          <w:szCs w:val="24"/>
        </w:rPr>
        <w:t xml:space="preserve">te predujmljivanje troškova vođenja parnice. 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17D54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25. siječnja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931C0" w:rsidP="003931C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="00D3617A">
        <w:rPr>
          <w:rFonts w:hAnsi="Times New Roman" w:ascii="Times New Roman"/>
          <w:szCs w:val="24"/>
        </w:rPr>
        <w:t>Stečajna sutkinja</w:t>
      </w:r>
    </w:p>
    <w:p w:rsidRDefault="003931C0" w:rsidP="003931C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931C0" w:rsidP="004B0322" w:rsidR="003931C0">
      <w:pPr>
        <w:pStyle w:val="BodyText21"/>
        <w:rPr>
          <w:rFonts w:hAnsi="Times New Roman" w:ascii="Times New Roman"/>
          <w:szCs w:val="24"/>
        </w:rPr>
      </w:pPr>
    </w:p>
    <w:p w:rsidRDefault="003931C0" w:rsidP="004B0322" w:rsidR="003931C0">
      <w:pPr>
        <w:pStyle w:val="BodyText21"/>
        <w:rPr>
          <w:rFonts w:hAnsi="Times New Roman" w:ascii="Times New Roman"/>
          <w:szCs w:val="24"/>
        </w:rPr>
      </w:pPr>
    </w:p>
    <w:p w:rsidRDefault="003931C0" w:rsidP="004B0322" w:rsidR="003931C0">
      <w:pPr>
        <w:pStyle w:val="BodyText21"/>
        <w:rPr>
          <w:rFonts w:hAnsi="Times New Roman" w:ascii="Times New Roman"/>
          <w:szCs w:val="24"/>
        </w:rPr>
      </w:pPr>
    </w:p>
    <w:p w:rsidRDefault="003931C0" w:rsidP="004B0322" w:rsidR="003931C0">
      <w:pPr>
        <w:pStyle w:val="BodyText21"/>
        <w:rPr>
          <w:rFonts w:hAnsi="Times New Roman" w:ascii="Times New Roman"/>
          <w:szCs w:val="24"/>
        </w:rPr>
      </w:pPr>
    </w:p>
    <w:p w:rsidRDefault="003931C0" w:rsidP="004B0322" w:rsidR="003931C0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3931C0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931C0" w:rsidP="004B0322" w:rsidR="003931C0">
      <w:pPr>
        <w:pStyle w:val="BodyText21"/>
        <w:rPr>
          <w:rFonts w:hAnsi="Times New Roman" w:ascii="Times New Roman"/>
          <w:szCs w:val="24"/>
        </w:rPr>
      </w:pPr>
    </w:p>
    <w:p w:rsidRDefault="003931C0" w:rsidP="004B0322" w:rsidR="003931C0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D3617A" w:rsidP="00E10C23" w:rsidR="00D3617A" w:rsidRPr="004B0322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sectPr w:rsidSect="003931C0" w:rsidR="004A75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61D" w:rsidR="00D7061D">
      <w:r>
        <w:separator/>
      </w:r>
    </w:p>
  </w:endnote>
  <w:endnote w:id="0" w:type="continuationSeparator">
    <w:p w:rsidRDefault="00D7061D" w:rsidR="00D70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D54" w:rsidR="00517D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D54" w:rsidR="00517D5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D54" w:rsidR="00517D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61D" w:rsidR="00D7061D">
      <w:r>
        <w:separator/>
      </w:r>
    </w:p>
  </w:footnote>
  <w:footnote w:id="0" w:type="continuationSeparator">
    <w:p w:rsidRDefault="00D7061D" w:rsidR="00D70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D54" w:rsidR="00517D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R="001A479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D54" w:rsidR="00517D54">
    <w:pPr>
      <w:pStyle w:val="Zaglavlje"/>
    </w:pPr>
    <w:r>
      <w:tab/>
    </w:r>
    <w:r>
      <w:tab/>
    </w:r>
  </w:p>
  <w:p w:rsidRDefault="008E7B9E" w:rsidR="008E7B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1C42F5"/>
    <w:rsid w:val="0023193D"/>
    <w:rsid w:val="00233EE9"/>
    <w:rsid w:val="00251BE6"/>
    <w:rsid w:val="002926EA"/>
    <w:rsid w:val="00342C2E"/>
    <w:rsid w:val="003931C0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17D54"/>
    <w:rsid w:val="005257D3"/>
    <w:rsid w:val="005570DC"/>
    <w:rsid w:val="00562693"/>
    <w:rsid w:val="005B48B8"/>
    <w:rsid w:val="00604DCE"/>
    <w:rsid w:val="006518B9"/>
    <w:rsid w:val="00670328"/>
    <w:rsid w:val="006D2C5B"/>
    <w:rsid w:val="006F1BD7"/>
    <w:rsid w:val="00882A43"/>
    <w:rsid w:val="008B396D"/>
    <w:rsid w:val="008E7B9E"/>
    <w:rsid w:val="00A03186"/>
    <w:rsid w:val="00A13D6A"/>
    <w:rsid w:val="00AA7BE1"/>
    <w:rsid w:val="00B253AA"/>
    <w:rsid w:val="00B920E4"/>
    <w:rsid w:val="00C328C3"/>
    <w:rsid w:val="00CF7E50"/>
    <w:rsid w:val="00D07A41"/>
    <w:rsid w:val="00D216E5"/>
    <w:rsid w:val="00D23E72"/>
    <w:rsid w:val="00D3617A"/>
    <w:rsid w:val="00D7061D"/>
    <w:rsid w:val="00D94EF2"/>
    <w:rsid w:val="00DD6162"/>
    <w:rsid w:val="00DF49C0"/>
    <w:rsid w:val="00E10C23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OSAM d.o.o.  Rovinj</izvorni_sadrzaj>
    <derivirana_varijabla naziv="DomainObject.Predmet.ProtustrankaFormated_1">  SERVIS OSAM d.o.o.  Rovinj</derivirana_varijabla>
  </DomainObject.Predmet.ProtustrankaFormated>
  <DomainObject.Predmet.ProtustrankaFormatedOIB>
    <izvorni_sadrzaj>  SERVIS OSAM d.o.o.  Rovinj, OIB 00311498998</izvorni_sadrzaj>
    <derivirana_varijabla naziv="DomainObject.Predmet.ProtustrankaFormatedOIB_1">  SERVIS OSAM d.o.o.  Rovinj, OIB 00311498998</derivirana_varijabla>
  </DomainObject.Predmet.ProtustrankaFormatedOIB>
  <DomainObject.Predmet.ProtustrankaFormatedWithAdress>
    <izvorni_sadrzaj> SERVIS OSAM d.o.o.  Rovinj, A. Ferri 1, 52 210 Rovinj</izvorni_sadrzaj>
    <derivirana_varijabla naziv="DomainObject.Predmet.ProtustrankaFormatedWithAdress_1"> SERVIS OSAM d.o.o.  Rovinj, A. Ferri 1, 52 210 Rovinj</derivirana_varijabla>
  </DomainObject.Predmet.ProtustrankaFormatedWithAdress>
  <DomainObject.Predmet.ProtustrankaFormatedWithAdressOIB>
    <izvorni_sadrzaj> SERVIS OSAM d.o.o.  Rovinj, OIB 00311498998, A. Ferri 1, 52 210 Rovinj</izvorni_sadrzaj>
    <derivirana_varijabla naziv="DomainObject.Predmet.ProtustrankaFormatedWithAdressOIB_1"> SERVIS OSAM d.o.o.  Rovinj, OIB 00311498998, A. Ferri 1, 52 210 Rovinj</derivirana_varijabla>
  </DomainObject.Predmet.ProtustrankaFormatedWithAdressOIB>
  <DomainObject.Predmet.ProtustrankaWithAdress>
    <izvorni_sadrzaj>SERVIS OSAM d.o.o.  Rovinj A. Ferri 1, 52 210 Rovinj</izvorni_sadrzaj>
    <derivirana_varijabla naziv="DomainObject.Predmet.ProtustrankaWithAdress_1">SERVIS OSAM d.o.o.  Rovinj A. Ferri 1, 52 210 Rovinj</derivirana_varijabla>
  </DomainObject.Predmet.ProtustrankaWithAdress>
  <DomainObject.Predmet.ProtustrankaWithAdressOIB>
    <izvorni_sadrzaj>SERVIS OSAM d.o.o.  Rovinj, OIB 00311498998, A. Ferri 1, 52 210 Rovinj</izvorni_sadrzaj>
    <derivirana_varijabla naziv="DomainObject.Predmet.ProtustrankaWithAdressOIB_1">SERVIS OSAM d.o.o.  Rovinj, OIB 00311498998, A. Ferri 1, 52 210 Rovinj</derivirana_varijabla>
  </DomainObject.Predmet.ProtustrankaWithAdressOIB>
  <DomainObject.Predmet.ProtustrankaNazivFormated>
    <izvorni_sadrzaj>SERVIS OSAM d.o.o.  Rovinj</izvorni_sadrzaj>
    <derivirana_varijabla naziv="DomainObject.Predmet.ProtustrankaNazivFormated_1">SERVIS OSAM d.o.o.  Rovinj</derivirana_varijabla>
  </DomainObject.Predmet.ProtustrankaNazivFormated>
  <DomainObject.Predmet.ProtustrankaNazivFormatedOIB>
    <izvorni_sadrzaj>SERVIS OSAM d.o.o.  Rovinj, OIB 00311498998</izvorni_sadrzaj>
    <derivirana_varijabla naziv="DomainObject.Predmet.ProtustrankaNazivFormatedOIB_1">SERVIS OSAM d.o.o.  Rovinj, OIB 00311498998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SERVIS OSAM d.o.o.  Rovinj</item>
    </izvorni_sadrzaj>
    <derivirana_varijabla naziv="DomainObject.Predmet.ProtuStrankaListFormated_1">
      <item>SERVIS OSAM d.o.o.  Rovinj</item>
    </derivirana_varijabla>
  </DomainObject.Predmet.ProtuStrankaListFormated>
  <DomainObject.Predmet.ProtuStrankaListFormatedOIB>
    <izvorni_sadrzaj>
      <item>SERVIS OSAM d.o.o.  Rovinj, OIB 00311498998</item>
    </izvorni_sadrzaj>
    <derivirana_varijabla naziv="DomainObject.Predmet.ProtuStrankaListFormatedOIB_1">
      <item>SERVIS OSAM d.o.o.  Rovinj, OIB 00311498998</item>
    </derivirana_varijabla>
  </DomainObject.Predmet.ProtuStrankaListFormatedOIB>
  <DomainObject.Predmet.ProtuStrankaListFormatedWithAdress>
    <izvorni_sadrzaj>
      <item>SERVIS OSAM d.o.o.  Rovinj, A. Ferri 1, 52 210 Rovinj</item>
    </izvorni_sadrzaj>
    <derivirana_varijabla naziv="DomainObject.Predmet.ProtuStrankaListFormatedWithAdress_1">
      <item>SERVIS OSAM d.o.o.  Rovinj, A. Ferri 1, 52 210 Rovinj</item>
    </derivirana_varijabla>
  </DomainObject.Predmet.ProtuStrankaListFormatedWithAdress>
  <DomainObject.Predmet.ProtuStrankaListFormatedWithAdressOIB>
    <izvorni_sadrzaj>
      <item>SERVIS OSAM d.o.o.  Rovinj, OIB 00311498998, A. Ferri 1, 52 210 Rovinj</item>
    </izvorni_sadrzaj>
    <derivirana_varijabla naziv="DomainObject.Predmet.ProtuStrankaListFormatedWithAdressOIB_1">
      <item>SERVIS OSAM d.o.o.  Rovinj, OIB 00311498998, A. Ferri 1, 52 210 Rovinj</item>
    </derivirana_varijabla>
  </DomainObject.Predmet.ProtuStrankaListFormatedWithAdressOIB>
  <DomainObject.Predmet.ProtuStrankaListNazivFormated>
    <izvorni_sadrzaj>
      <item>SERVIS OSAM d.o.o.  Rovinj</item>
    </izvorni_sadrzaj>
    <derivirana_varijabla naziv="DomainObject.Predmet.ProtuStrankaListNazivFormated_1">
      <item>SERVIS OSAM d.o.o.  Rovinj</item>
    </derivirana_varijabla>
  </DomainObject.Predmet.ProtuStrankaListNazivFormated>
  <DomainObject.Predmet.ProtuStrankaListNazivFormatedOIB>
    <izvorni_sadrzaj>
      <item>SERVIS OSAM d.o.o.  Rovinj, OIB 00311498998</item>
    </izvorni_sadrzaj>
    <derivirana_varijabla naziv="DomainObject.Predmet.ProtuStrankaListNazivFormatedOIB_1">
      <item>SERVIS OSAM d.o.o.  Rovinj, OIB 00311498998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SERVIS OSAM d.o.o.  Rovinj</izvorni_sadrzaj>
    <derivirana_varijabla naziv="DomainObject.Predmet.ProtustrankaIDrugi_1">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SERVIS OSAM d.o.o.  Rovinj, OIB 00311498998, A. Ferri 1, 52 210 Rovinj</izvorni_sadrzaj>
    <derivirana_varijabla naziv="DomainObject.Predmet.ProtustrankaIDrugiAdressOIB_1">SERVIS OSAM d.o.o.  Rovinj, OIB 00311498998, A. Ferri 1,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SERVIS OSAM d.o.o.  Rovinj</item>
    </izvorni_sadrzaj>
    <derivirana_varijabla naziv="DomainObject.Predmet.SudioniciListNaziv_1">
      <item>ORLANDO GAIOTTO  Pordenone</item>
      <item>SERVIS OSAM d.o.o.  Rovinj</item>
    </derivirana_varijabla>
  </DomainObject.Predmet.SudioniciListNaziv>
  <DomainObject.Predmet.SudioniciListAdressOIB>
    <izvorni_sadrzaj>
      <item>ORLANDO GAIOTTO  Pordenone, Via Vallona 8,Pordenone</item>
      <item>SERVIS OSAM d.o.o.  Rovinj, OIB 00311498998, A. Ferri 1,52 210 Rovinj</item>
    </izvorni_sadrzaj>
    <derivirana_varijabla naziv="DomainObject.Predmet.SudioniciListAdressOIB_1">
      <item>ORLANDO GAIOTTO  Pordenone, Via Vallona 8,Pordenone</item>
      <item>SERVIS OSAM d.o.o.  Rovinj, OIB 00311498998, A. Ferri 1,52 210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00311498998</item>
    </izvorni_sadrzaj>
    <derivirana_varijabla naziv="DomainObject.Predmet.SudioniciListNazivOIB_1">
      <item>, OIB null</item>
      <item>, OIB 00311498998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205</properties:Words>
  <properties:Characters>1001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2016-01-25T14:15:00Z</dcterms:created>
  <dc:creator>nmarkovic</dc:creator>
  <cp:lastModifiedBy>Renata Valić</cp:lastModifiedBy>
  <dcterms:modified xmlns:xsi="http://www.w3.org/2001/XMLSchema-instance" xsi:type="dcterms:W3CDTF">2016-01-25T14:16:00Z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