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96fb5" w14:paraId="8d96fb5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FA5B78" w:rsidP="00E7432A" w:rsidR="000938B8" w:rsidRPr="00D21A2C">
      <w:pPr>
        <w:jc w:val="both"/>
      </w:pPr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 w:rsidRPr="005F2E9C">
        <w:rPr>
          <w:b/>
        </w:rPr>
        <w:t xml:space="preserve"> 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Osijek, </w:t>
      </w:r>
      <w:r w:rsidR="004A0D7B">
        <w:t>Podružnic</w:t>
      </w:r>
      <w:r w:rsidR="0077562F">
        <w:t>e</w:t>
      </w:r>
      <w:r w:rsidR="004A0D7B">
        <w:t xml:space="preserve"> </w:t>
      </w:r>
      <w:r w:rsidR="00F908EF">
        <w:t>Slavonski Brod</w:t>
      </w:r>
      <w:r w:rsidR="00523772">
        <w:t xml:space="preserve">, </w:t>
      </w:r>
      <w:r w:rsidR="004A0D7B">
        <w:t xml:space="preserve">za </w:t>
      </w:r>
      <w:r w:rsidR="005C2E91">
        <w:t>provedbu</w:t>
      </w:r>
      <w:r w:rsidR="00B31C15">
        <w:t xml:space="preserve"> skraćenog stečajnog postupka </w:t>
      </w:r>
      <w:r w:rsidR="004A0D7B">
        <w:t>nad dužnikom</w:t>
      </w:r>
      <w:r w:rsidR="00A178DD">
        <w:t xml:space="preserve"> PLETIONICA ARAMBAŠIĆ j.d.o.o. za proizvodnju, trgovinu i usluge</w:t>
      </w:r>
      <w:r w:rsidR="008C556E">
        <w:t>,</w:t>
      </w:r>
      <w:r w:rsidR="00C7165D">
        <w:t xml:space="preserve"> skraćena tvrtka:</w:t>
      </w:r>
      <w:r w:rsidR="00A1573B" w:rsidRPr="00A1573B">
        <w:t xml:space="preserve"> </w:t>
      </w:r>
      <w:r w:rsidR="00A178DD" w:rsidRPr="00A178DD">
        <w:t>PLETIONICA ARAMBAŠIĆ j.d.o.o.</w:t>
      </w:r>
      <w:r w:rsidR="009B6C08">
        <w:t xml:space="preserve">, </w:t>
      </w:r>
      <w:r w:rsidR="00A178DD">
        <w:t>Slavonski Brod</w:t>
      </w:r>
      <w:r w:rsidR="00A1573B">
        <w:t xml:space="preserve">, </w:t>
      </w:r>
      <w:r w:rsidR="00394BB4">
        <w:t>Nikole Zrinskog 93</w:t>
      </w:r>
      <w:r w:rsidR="00992B96">
        <w:t>,</w:t>
      </w:r>
      <w:r w:rsidR="00F908EF">
        <w:t xml:space="preserve"> OIB </w:t>
      </w:r>
      <w:r w:rsidR="00A178DD">
        <w:t>01097636929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9B7EEF">
        <w:t>15. lipnja</w:t>
      </w:r>
      <w:r w:rsidR="00A1573B">
        <w:t xml:space="preserve"> 2018</w:t>
      </w:r>
      <w:r w:rsidR="00224AFF">
        <w:t>. godine, objavljuje sljedeći</w:t>
      </w:r>
    </w:p>
    <w:p w:rsidRDefault="004D3A3E" w:rsidP="00AE7B4B" w:rsidR="004D3A3E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B47904" w:rsidRPr="00B47904">
        <w:t xml:space="preserve"> </w:t>
      </w:r>
      <w:r w:rsidR="0042526E">
        <w:t xml:space="preserve">dužnika </w:t>
      </w:r>
      <w:r w:rsidR="00A178DD" w:rsidRPr="00A178DD">
        <w:t>PLETIONICA ARAMBAŠIĆ j.d.o.o. za proizvodnju, trgovinu i usluge, skraćena tvrtka: PLETIONICA ARAMBAŠIĆ j.d.o.o., Slavonski Brod, Nikole Zrinskog 93, OIB 01097636929</w:t>
      </w:r>
      <w:r w:rsidR="00A178DD">
        <w:t xml:space="preserve"> </w:t>
      </w:r>
      <w:r w:rsidR="009222BE">
        <w:t xml:space="preserve">iznosi </w:t>
      </w:r>
      <w:r w:rsidR="00A178DD">
        <w:t>18.295,22</w:t>
      </w:r>
      <w:r w:rsidR="009222BE">
        <w:t xml:space="preserve"> Kn.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>zakonsk</w:t>
      </w:r>
      <w:r w:rsidR="00A178DD">
        <w:t>a</w:t>
      </w:r>
      <w:r w:rsidR="001F1957">
        <w:t xml:space="preserve"> zastupn</w:t>
      </w:r>
      <w:r w:rsidR="009D19F4">
        <w:t>i</w:t>
      </w:r>
      <w:r w:rsidR="00A178DD">
        <w:t>ca</w:t>
      </w:r>
      <w:r w:rsidR="001F1957">
        <w:t xml:space="preserve"> dužnika </w:t>
      </w:r>
      <w:r w:rsidR="00A178DD">
        <w:t>Ana Bekić</w:t>
      </w:r>
      <w:r w:rsidR="00FA6A35">
        <w:t xml:space="preserve"> iz </w:t>
      </w:r>
      <w:r w:rsidR="00A178DD">
        <w:t>Slavonskog Broda</w:t>
      </w:r>
      <w:r w:rsidR="00DC5C4E">
        <w:t xml:space="preserve">, </w:t>
      </w:r>
      <w:r w:rsidR="00A178DD">
        <w:t>Nikole Zrinskog 19</w:t>
      </w:r>
      <w:r w:rsidR="00DC5C4E">
        <w:t xml:space="preserve">, OIB </w:t>
      </w:r>
      <w:r w:rsidR="00DC08AF">
        <w:t>20324671022</w:t>
      </w:r>
      <w:r w:rsidR="00C0189F">
        <w:t xml:space="preserve"> </w:t>
      </w:r>
      <w:r w:rsidR="00B32948">
        <w:t xml:space="preserve">da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0F67C8">
        <w:rPr>
          <w:b/>
        </w:rPr>
        <w:t>915</w:t>
      </w:r>
      <w:r w:rsidR="007F1C57">
        <w:rPr>
          <w:b/>
        </w:rPr>
        <w:t>-</w:t>
      </w:r>
      <w:r w:rsidR="000C26C6" w:rsidRPr="00D76AAC">
        <w:rPr>
          <w:b/>
        </w:rPr>
        <w:t>1</w:t>
      </w:r>
      <w:r w:rsidR="00F908EF">
        <w:rPr>
          <w:b/>
        </w:rPr>
        <w:t>8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4D3A3E" w:rsidR="0048554A" w:rsidRPr="00F2165F">
      <w:pPr>
        <w:ind w:firstLine="708" w:left="708"/>
      </w:pPr>
      <w:r>
        <w:t xml:space="preserve">U </w:t>
      </w:r>
      <w:r w:rsidR="005A3417">
        <w:t xml:space="preserve">Slavonskom Brodu, </w:t>
      </w:r>
      <w:r w:rsidR="009B7EEF">
        <w:t>15. lipnja</w:t>
      </w:r>
      <w:r w:rsidR="00B65E50">
        <w:t xml:space="preserve"> 201</w:t>
      </w:r>
      <w:r w:rsidR="00F908EF">
        <w:t>8</w:t>
      </w:r>
      <w:r>
        <w:t>.</w:t>
      </w:r>
      <w:r w:rsidR="00360FC8">
        <w:t xml:space="preserve"> godine</w:t>
      </w: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73C95" w:rsidP="00D41B5D" w:rsidR="00D41B5D">
      <w:pPr>
        <w:numPr>
          <w:ilvl w:val="0"/>
          <w:numId w:val="2"/>
        </w:numPr>
        <w:jc w:val="both"/>
      </w:pPr>
      <w:r>
        <w:t xml:space="preserve">oglas </w:t>
      </w:r>
      <w:r w:rsidR="00D41B5D">
        <w:t>objaviti na mrežnoj stranici e-Oglasna ploča sudova</w:t>
      </w:r>
      <w:r w:rsidR="005F2E9C"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8BD" w:rsidR="001508BD">
      <w:r>
        <w:separator/>
      </w:r>
    </w:p>
  </w:endnote>
  <w:endnote w:id="0" w:type="continuationSeparator">
    <w:p w:rsidRDefault="001508BD" w:rsidR="001508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8BD" w:rsidR="001508BD">
      <w:r>
        <w:separator/>
      </w:r>
    </w:p>
  </w:footnote>
  <w:footnote w:id="0" w:type="continuationSeparator">
    <w:p w:rsidRDefault="001508BD" w:rsidR="001508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533FA7" w:rsidP="00533FA7" w:rsidR="00533FA7" w:rsidRPr="00D21A2C">
    <w:pPr>
      <w:jc w:val="right"/>
    </w:pPr>
    <w:r>
      <w:rPr>
        <w:b/>
      </w:rPr>
      <w:t>Broj: 7/St-</w:t>
    </w:r>
    <w:r w:rsidR="00A178DD">
      <w:rPr>
        <w:b/>
      </w:rPr>
      <w:t>915</w:t>
    </w:r>
    <w:r w:rsidRPr="005F2E9C">
      <w:rPr>
        <w:b/>
      </w:rPr>
      <w:t>/201</w:t>
    </w:r>
    <w:r>
      <w:rPr>
        <w:b/>
      </w:rPr>
      <w:t>8</w:t>
    </w:r>
    <w:r w:rsidRPr="005F2E9C">
      <w:rPr>
        <w:b/>
      </w:rPr>
      <w:t>-</w:t>
    </w:r>
    <w:r>
      <w:rPr>
        <w:b/>
      </w:rPr>
      <w:t>3</w:t>
    </w: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553F3"/>
    <w:rsid w:val="00067508"/>
    <w:rsid w:val="00077C9D"/>
    <w:rsid w:val="00091B4B"/>
    <w:rsid w:val="00093284"/>
    <w:rsid w:val="000938B8"/>
    <w:rsid w:val="00095305"/>
    <w:rsid w:val="00097970"/>
    <w:rsid w:val="000A036B"/>
    <w:rsid w:val="000A53B7"/>
    <w:rsid w:val="000B0EBD"/>
    <w:rsid w:val="000B1410"/>
    <w:rsid w:val="000B3F90"/>
    <w:rsid w:val="000B4404"/>
    <w:rsid w:val="000C066D"/>
    <w:rsid w:val="000C26C6"/>
    <w:rsid w:val="000C7054"/>
    <w:rsid w:val="000D0569"/>
    <w:rsid w:val="000D24FE"/>
    <w:rsid w:val="000E762A"/>
    <w:rsid w:val="000F61EA"/>
    <w:rsid w:val="000F67C8"/>
    <w:rsid w:val="00102060"/>
    <w:rsid w:val="001023B2"/>
    <w:rsid w:val="00106A56"/>
    <w:rsid w:val="0011475A"/>
    <w:rsid w:val="0012539F"/>
    <w:rsid w:val="001437B2"/>
    <w:rsid w:val="001508BD"/>
    <w:rsid w:val="00155369"/>
    <w:rsid w:val="00173F18"/>
    <w:rsid w:val="00177EC7"/>
    <w:rsid w:val="00190B9A"/>
    <w:rsid w:val="00192124"/>
    <w:rsid w:val="001A4A1C"/>
    <w:rsid w:val="001B2A72"/>
    <w:rsid w:val="001B3320"/>
    <w:rsid w:val="001B49A2"/>
    <w:rsid w:val="001B5F20"/>
    <w:rsid w:val="001B6575"/>
    <w:rsid w:val="001B6580"/>
    <w:rsid w:val="001B70D9"/>
    <w:rsid w:val="001C1653"/>
    <w:rsid w:val="001C73F4"/>
    <w:rsid w:val="001C7F1E"/>
    <w:rsid w:val="001E2000"/>
    <w:rsid w:val="001E2116"/>
    <w:rsid w:val="001E375C"/>
    <w:rsid w:val="001F1957"/>
    <w:rsid w:val="00204C74"/>
    <w:rsid w:val="002063E3"/>
    <w:rsid w:val="00224AFF"/>
    <w:rsid w:val="002358E7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A3E68"/>
    <w:rsid w:val="002B3C98"/>
    <w:rsid w:val="002B4236"/>
    <w:rsid w:val="002C3D49"/>
    <w:rsid w:val="002D2610"/>
    <w:rsid w:val="002D7681"/>
    <w:rsid w:val="002E500F"/>
    <w:rsid w:val="002E5451"/>
    <w:rsid w:val="002F4AAF"/>
    <w:rsid w:val="002F66FE"/>
    <w:rsid w:val="0030029A"/>
    <w:rsid w:val="00316816"/>
    <w:rsid w:val="00317905"/>
    <w:rsid w:val="00320C64"/>
    <w:rsid w:val="00322172"/>
    <w:rsid w:val="003276D7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66621"/>
    <w:rsid w:val="00375C7E"/>
    <w:rsid w:val="0038265B"/>
    <w:rsid w:val="003832CA"/>
    <w:rsid w:val="00383AE3"/>
    <w:rsid w:val="00386607"/>
    <w:rsid w:val="003879D1"/>
    <w:rsid w:val="003924AF"/>
    <w:rsid w:val="00394BB4"/>
    <w:rsid w:val="003A56C0"/>
    <w:rsid w:val="003A610E"/>
    <w:rsid w:val="003B26DD"/>
    <w:rsid w:val="003C01DF"/>
    <w:rsid w:val="003C438A"/>
    <w:rsid w:val="003D02B1"/>
    <w:rsid w:val="003E4DD9"/>
    <w:rsid w:val="003E7C98"/>
    <w:rsid w:val="003F3A90"/>
    <w:rsid w:val="003F6533"/>
    <w:rsid w:val="00401BC7"/>
    <w:rsid w:val="0041128A"/>
    <w:rsid w:val="00413C80"/>
    <w:rsid w:val="00415293"/>
    <w:rsid w:val="0041638D"/>
    <w:rsid w:val="00421D71"/>
    <w:rsid w:val="00423E6E"/>
    <w:rsid w:val="00423F56"/>
    <w:rsid w:val="0042526E"/>
    <w:rsid w:val="0042724C"/>
    <w:rsid w:val="00431FE9"/>
    <w:rsid w:val="004351D0"/>
    <w:rsid w:val="00436570"/>
    <w:rsid w:val="00443F69"/>
    <w:rsid w:val="00451991"/>
    <w:rsid w:val="00451A99"/>
    <w:rsid w:val="004638F5"/>
    <w:rsid w:val="00464F36"/>
    <w:rsid w:val="0046632E"/>
    <w:rsid w:val="00473C95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3969"/>
    <w:rsid w:val="004D3A3E"/>
    <w:rsid w:val="004D5A26"/>
    <w:rsid w:val="004E1973"/>
    <w:rsid w:val="004E466C"/>
    <w:rsid w:val="004F5FE8"/>
    <w:rsid w:val="00503258"/>
    <w:rsid w:val="005126B5"/>
    <w:rsid w:val="005151D0"/>
    <w:rsid w:val="005159C5"/>
    <w:rsid w:val="00523772"/>
    <w:rsid w:val="00532E0A"/>
    <w:rsid w:val="00533FA7"/>
    <w:rsid w:val="00534964"/>
    <w:rsid w:val="00534EB1"/>
    <w:rsid w:val="0053545A"/>
    <w:rsid w:val="0054259D"/>
    <w:rsid w:val="005437AE"/>
    <w:rsid w:val="00550133"/>
    <w:rsid w:val="00554CD6"/>
    <w:rsid w:val="00556098"/>
    <w:rsid w:val="00557375"/>
    <w:rsid w:val="00567F63"/>
    <w:rsid w:val="005868D0"/>
    <w:rsid w:val="005931E7"/>
    <w:rsid w:val="005A3417"/>
    <w:rsid w:val="005B1166"/>
    <w:rsid w:val="005B59B6"/>
    <w:rsid w:val="005B76E3"/>
    <w:rsid w:val="005C01B9"/>
    <w:rsid w:val="005C2E91"/>
    <w:rsid w:val="005D2A79"/>
    <w:rsid w:val="005D7A2F"/>
    <w:rsid w:val="005D7EC1"/>
    <w:rsid w:val="005E0CFB"/>
    <w:rsid w:val="005E55B1"/>
    <w:rsid w:val="005F2E9C"/>
    <w:rsid w:val="006078AC"/>
    <w:rsid w:val="00613D0A"/>
    <w:rsid w:val="006207DD"/>
    <w:rsid w:val="00632865"/>
    <w:rsid w:val="00633654"/>
    <w:rsid w:val="006372FF"/>
    <w:rsid w:val="00644281"/>
    <w:rsid w:val="00645390"/>
    <w:rsid w:val="00647C41"/>
    <w:rsid w:val="00652724"/>
    <w:rsid w:val="00666402"/>
    <w:rsid w:val="0066706D"/>
    <w:rsid w:val="00671125"/>
    <w:rsid w:val="00674936"/>
    <w:rsid w:val="00685872"/>
    <w:rsid w:val="00693AC1"/>
    <w:rsid w:val="00695CF9"/>
    <w:rsid w:val="0069656A"/>
    <w:rsid w:val="006A11E9"/>
    <w:rsid w:val="006A6EBE"/>
    <w:rsid w:val="006B29B9"/>
    <w:rsid w:val="006B5168"/>
    <w:rsid w:val="006B5E7F"/>
    <w:rsid w:val="006C36CE"/>
    <w:rsid w:val="006C4658"/>
    <w:rsid w:val="006C4FDF"/>
    <w:rsid w:val="006C6E8F"/>
    <w:rsid w:val="006E006D"/>
    <w:rsid w:val="006F212A"/>
    <w:rsid w:val="00711561"/>
    <w:rsid w:val="00712072"/>
    <w:rsid w:val="0073010A"/>
    <w:rsid w:val="00734726"/>
    <w:rsid w:val="0073714E"/>
    <w:rsid w:val="0075223E"/>
    <w:rsid w:val="007657AA"/>
    <w:rsid w:val="00766D29"/>
    <w:rsid w:val="0077329E"/>
    <w:rsid w:val="0077562F"/>
    <w:rsid w:val="0078009A"/>
    <w:rsid w:val="00784C00"/>
    <w:rsid w:val="00796AED"/>
    <w:rsid w:val="007A4540"/>
    <w:rsid w:val="007A5699"/>
    <w:rsid w:val="007C3B75"/>
    <w:rsid w:val="007D4EC1"/>
    <w:rsid w:val="007E7376"/>
    <w:rsid w:val="007F1C41"/>
    <w:rsid w:val="007F1C57"/>
    <w:rsid w:val="007F6415"/>
    <w:rsid w:val="00801F32"/>
    <w:rsid w:val="008023F7"/>
    <w:rsid w:val="00817C66"/>
    <w:rsid w:val="00821D68"/>
    <w:rsid w:val="00834A06"/>
    <w:rsid w:val="00836CE2"/>
    <w:rsid w:val="0084069A"/>
    <w:rsid w:val="008477E1"/>
    <w:rsid w:val="00855A65"/>
    <w:rsid w:val="00860129"/>
    <w:rsid w:val="0087111E"/>
    <w:rsid w:val="00873959"/>
    <w:rsid w:val="00875548"/>
    <w:rsid w:val="008967C2"/>
    <w:rsid w:val="008A224F"/>
    <w:rsid w:val="008A6156"/>
    <w:rsid w:val="008A66B9"/>
    <w:rsid w:val="008A786C"/>
    <w:rsid w:val="008B0E56"/>
    <w:rsid w:val="008C556E"/>
    <w:rsid w:val="008C55A6"/>
    <w:rsid w:val="008C7029"/>
    <w:rsid w:val="008D6E51"/>
    <w:rsid w:val="008E0CE8"/>
    <w:rsid w:val="008E0F6A"/>
    <w:rsid w:val="008E191F"/>
    <w:rsid w:val="008F1B2D"/>
    <w:rsid w:val="00901EF5"/>
    <w:rsid w:val="009122AF"/>
    <w:rsid w:val="00912CF5"/>
    <w:rsid w:val="009137B1"/>
    <w:rsid w:val="009176A5"/>
    <w:rsid w:val="009222BE"/>
    <w:rsid w:val="009273C2"/>
    <w:rsid w:val="00930B0A"/>
    <w:rsid w:val="00936874"/>
    <w:rsid w:val="00937840"/>
    <w:rsid w:val="009525D4"/>
    <w:rsid w:val="00957607"/>
    <w:rsid w:val="00962E8C"/>
    <w:rsid w:val="00980E4D"/>
    <w:rsid w:val="00992B96"/>
    <w:rsid w:val="009945C3"/>
    <w:rsid w:val="009A2999"/>
    <w:rsid w:val="009A412B"/>
    <w:rsid w:val="009A68F4"/>
    <w:rsid w:val="009B40D7"/>
    <w:rsid w:val="009B46D8"/>
    <w:rsid w:val="009B6C08"/>
    <w:rsid w:val="009B7EEF"/>
    <w:rsid w:val="009C1900"/>
    <w:rsid w:val="009C1C8D"/>
    <w:rsid w:val="009C2543"/>
    <w:rsid w:val="009C670C"/>
    <w:rsid w:val="009D19F4"/>
    <w:rsid w:val="009E5D6D"/>
    <w:rsid w:val="00A07CA2"/>
    <w:rsid w:val="00A1573B"/>
    <w:rsid w:val="00A178DD"/>
    <w:rsid w:val="00A214C9"/>
    <w:rsid w:val="00A23702"/>
    <w:rsid w:val="00A3563D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E7B4B"/>
    <w:rsid w:val="00B01505"/>
    <w:rsid w:val="00B17622"/>
    <w:rsid w:val="00B24B41"/>
    <w:rsid w:val="00B31C15"/>
    <w:rsid w:val="00B32948"/>
    <w:rsid w:val="00B402A0"/>
    <w:rsid w:val="00B413AB"/>
    <w:rsid w:val="00B44E4B"/>
    <w:rsid w:val="00B47904"/>
    <w:rsid w:val="00B5144B"/>
    <w:rsid w:val="00B65737"/>
    <w:rsid w:val="00B65E50"/>
    <w:rsid w:val="00B67389"/>
    <w:rsid w:val="00B70106"/>
    <w:rsid w:val="00B71B9F"/>
    <w:rsid w:val="00B76165"/>
    <w:rsid w:val="00B82540"/>
    <w:rsid w:val="00B86000"/>
    <w:rsid w:val="00B95B20"/>
    <w:rsid w:val="00B971F3"/>
    <w:rsid w:val="00BA0685"/>
    <w:rsid w:val="00BA1C76"/>
    <w:rsid w:val="00BB75D1"/>
    <w:rsid w:val="00BC3CCD"/>
    <w:rsid w:val="00BE33FF"/>
    <w:rsid w:val="00BF32DE"/>
    <w:rsid w:val="00BF3C2E"/>
    <w:rsid w:val="00C0189F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7165D"/>
    <w:rsid w:val="00C773D4"/>
    <w:rsid w:val="00C8590C"/>
    <w:rsid w:val="00C96146"/>
    <w:rsid w:val="00CA01EF"/>
    <w:rsid w:val="00CE0EE4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435C9"/>
    <w:rsid w:val="00D505FE"/>
    <w:rsid w:val="00D5495B"/>
    <w:rsid w:val="00D618C7"/>
    <w:rsid w:val="00D64021"/>
    <w:rsid w:val="00D66FA9"/>
    <w:rsid w:val="00D73107"/>
    <w:rsid w:val="00D745AC"/>
    <w:rsid w:val="00D7485B"/>
    <w:rsid w:val="00D765CA"/>
    <w:rsid w:val="00D76AAC"/>
    <w:rsid w:val="00D77EA4"/>
    <w:rsid w:val="00D97782"/>
    <w:rsid w:val="00DA146A"/>
    <w:rsid w:val="00DA3A05"/>
    <w:rsid w:val="00DA4636"/>
    <w:rsid w:val="00DB3726"/>
    <w:rsid w:val="00DC08AF"/>
    <w:rsid w:val="00DC5C4E"/>
    <w:rsid w:val="00DD3105"/>
    <w:rsid w:val="00DD6682"/>
    <w:rsid w:val="00DE1016"/>
    <w:rsid w:val="00DE1113"/>
    <w:rsid w:val="00DE5F69"/>
    <w:rsid w:val="00DE7528"/>
    <w:rsid w:val="00DF0B23"/>
    <w:rsid w:val="00DF65FC"/>
    <w:rsid w:val="00E23AF8"/>
    <w:rsid w:val="00E36507"/>
    <w:rsid w:val="00E411DB"/>
    <w:rsid w:val="00E4470C"/>
    <w:rsid w:val="00E47678"/>
    <w:rsid w:val="00E60C19"/>
    <w:rsid w:val="00E631C3"/>
    <w:rsid w:val="00E7432A"/>
    <w:rsid w:val="00E86A00"/>
    <w:rsid w:val="00E96356"/>
    <w:rsid w:val="00EA028A"/>
    <w:rsid w:val="00EB10A2"/>
    <w:rsid w:val="00EC0019"/>
    <w:rsid w:val="00EC7376"/>
    <w:rsid w:val="00ED3109"/>
    <w:rsid w:val="00ED4C16"/>
    <w:rsid w:val="00EE1B6C"/>
    <w:rsid w:val="00EF7D8F"/>
    <w:rsid w:val="00F02A50"/>
    <w:rsid w:val="00F040DB"/>
    <w:rsid w:val="00F07615"/>
    <w:rsid w:val="00F1723F"/>
    <w:rsid w:val="00F2165F"/>
    <w:rsid w:val="00F376FF"/>
    <w:rsid w:val="00F46E60"/>
    <w:rsid w:val="00F4767A"/>
    <w:rsid w:val="00F56763"/>
    <w:rsid w:val="00F6215D"/>
    <w:rsid w:val="00F7307B"/>
    <w:rsid w:val="00F734CA"/>
    <w:rsid w:val="00F73514"/>
    <w:rsid w:val="00F74194"/>
    <w:rsid w:val="00F75E50"/>
    <w:rsid w:val="00F82537"/>
    <w:rsid w:val="00F83779"/>
    <w:rsid w:val="00F908EF"/>
    <w:rsid w:val="00FA4271"/>
    <w:rsid w:val="00FA5B78"/>
    <w:rsid w:val="00FA6A35"/>
    <w:rsid w:val="00FE0CCA"/>
    <w:rsid w:val="00FE4523"/>
    <w:rsid w:val="00FE5A41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A53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53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53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53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53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A53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53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53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53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53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18295.22</izvorni_sadrzaj>
    <derivirana_varijabla naziv="DomainObject.Predmet.InicijalnaVrijednost_1">18295.22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St-915/2018</izvorni_sadrzaj>
    <derivirana_varijabla naziv="DomainObject.Predmet.OznakaBroj_1">St-915/2018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otustrankaFormated>
    <izvorni_sadrzaj>  PLETIONICA ARAMBAŠIĆ j.d.o.o. za proizvodnju, trgovinu i usluge</izvorni_sadrzaj>
    <derivirana_varijabla naziv="DomainObject.Predmet.ProtustrankaFormated_1">  PLETIONICA ARAMBAŠIĆ j.d.o.o. za proizvodnju, trgovinu i usluge</derivirana_varijabla>
  </DomainObject.Predmet.ProtustrankaFormated>
  <DomainObject.Predmet.ProtustrankaFormatedOIB>
    <izvorni_sadrzaj>  PLETIONICA ARAMBAŠIĆ j.d.o.o. za proizvodnju, trgovinu i usluge, OIB 01097636929</izvorni_sadrzaj>
    <derivirana_varijabla naziv="DomainObject.Predmet.ProtustrankaFormatedOIB_1">  PLETIONICA ARAMBAŠIĆ j.d.o.o. za proizvodnju, trgovinu i usluge, OIB 01097636929</derivirana_varijabla>
  </DomainObject.Predmet.ProtustrankaFormatedOIB>
  <DomainObject.Predmet.ProtustrankaFormatedWithAdress>
    <izvorni_sadrzaj> PLETIONICA ARAMBAŠIĆ j.d.o.o. za proizvodnju, trgovinu i usluge, Nikole Zrinskog 93, 35000 Slavonski Brod</izvorni_sadrzaj>
    <derivirana_varijabla naziv="DomainObject.Predmet.ProtustrankaFormatedWithAdress_1"> PLETIONICA ARAMBAŠIĆ j.d.o.o. za proizvodnju, trgovinu i usluge, Nikole Zrinskog 93, 35000 Slavonski Brod</derivirana_varijabla>
  </DomainObject.Predmet.ProtustrankaFormatedWithAdress>
  <DomainObject.Predmet.ProtustrankaFormatedWithAdressOIB>
    <izvorni_sadrzaj> PLETIONICA ARAMBAŠIĆ j.d.o.o. za proizvodnju, trgovinu i usluge, OIB 01097636929, Nikole Zrinskog 93, 35000 Slavonski Brod</izvorni_sadrzaj>
    <derivirana_varijabla naziv="DomainObject.Predmet.ProtustrankaFormatedWithAdressOIB_1"> PLETIONICA ARAMBAŠIĆ j.d.o.o. za proizvodnju, trgovinu i usluge, OIB 01097636929, Nikole Zrinskog 93, 35000 Slavonski Brod</derivirana_varijabla>
  </DomainObject.Predmet.ProtustrankaFormatedWithAdressOIB>
  <DomainObject.Predmet.ProtustrankaWithAdress>
    <izvorni_sadrzaj>PLETIONICA ARAMBAŠIĆ j.d.o.o. za proizvodnju, trgovinu i usluge Nikole Zrinskog 93, 35000 Slavonski Brod</izvorni_sadrzaj>
    <derivirana_varijabla naziv="DomainObject.Predmet.ProtustrankaWithAdress_1">PLETIONICA ARAMBAŠIĆ j.d.o.o. za proizvodnju, trgovinu i usluge Nikole Zrinskog 93, 35000 Slavonski Brod</derivirana_varijabla>
  </DomainObject.Predmet.ProtustrankaWithAdress>
  <DomainObject.Predmet.ProtustrankaWithAdressOIB>
    <izvorni_sadrzaj>PLETIONICA ARAMBAŠIĆ j.d.o.o. za proizvodnju, trgovinu i usluge, OIB 01097636929, Nikole Zrinskog 93, 35000 Slavonski Brod</izvorni_sadrzaj>
    <derivirana_varijabla naziv="DomainObject.Predmet.ProtustrankaWithAdressOIB_1">PLETIONICA ARAMBAŠIĆ j.d.o.o. za proizvodnju, trgovinu i usluge, OIB 01097636929, Nikole Zrinskog 93, 35000 Slavonski Brod</derivirana_varijabla>
  </DomainObject.Predmet.ProtustrankaWithAdressOIB>
  <DomainObject.Predmet.ProtustrankaNazivFormated>
    <izvorni_sadrzaj>PLETIONICA ARAMBAŠIĆ j.d.o.o. za proizvodnju, trgovinu i usluge</izvorni_sadrzaj>
    <derivirana_varijabla naziv="DomainObject.Predmet.ProtustrankaNazivFormated_1">PLETIONICA ARAMBAŠIĆ j.d.o.o. za proizvodnju, trgovinu i usluge</derivirana_varijabla>
  </DomainObject.Predmet.ProtustrankaNazivFormated>
  <DomainObject.Predmet.ProtustrankaNazivFormatedOIB>
    <izvorni_sadrzaj>PLETIONICA ARAMBAŠIĆ j.d.o.o. za proizvodnju, trgovinu i usluge, OIB 01097636929</izvorni_sadrzaj>
    <derivirana_varijabla naziv="DomainObject.Predmet.ProtustrankaNazivFormatedOIB_1">PLETIONICA ARAMBAŠIĆ j.d.o.o. za proizvodnju, trgovinu i usluge, OIB 01097636929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PLETIONICA ARAMBAŠIĆ j.d.o.o. za proizvodnju, trgovinu i usluge</item>
    </izvorni_sadrzaj>
    <derivirana_varijabla naziv="DomainObject.Predmet.ProtuStrankaListFormated_1">
      <item>PLETIONICA ARAMBAŠIĆ j.d.o.o. za proizvodnju, trgovinu i usluge</item>
    </derivirana_varijabla>
  </DomainObject.Predmet.ProtuStrankaListFormated>
  <DomainObject.Predmet.ProtuStrankaListFormatedOIB>
    <izvorni_sadrzaj>
      <item>PLETIONICA ARAMBAŠIĆ j.d.o.o. za proizvodnju, trgovinu i usluge, OIB 01097636929</item>
    </izvorni_sadrzaj>
    <derivirana_varijabla naziv="DomainObject.Predmet.ProtuStrankaListFormatedOIB_1">
      <item>PLETIONICA ARAMBAŠIĆ j.d.o.o. za proizvodnju, trgovinu i usluge, OIB 01097636929</item>
    </derivirana_varijabla>
  </DomainObject.Predmet.ProtuStrankaListFormatedOIB>
  <DomainObject.Predmet.ProtuStrankaListFormatedWithAdress>
    <izvorni_sadrzaj>
      <item>PLETIONICA ARAMBAŠIĆ j.d.o.o. za proizvodnju, trgovinu i usluge, Nikole Zrinskog 93, 35000 Slavonski Brod</item>
    </izvorni_sadrzaj>
    <derivirana_varijabla naziv="DomainObject.Predmet.ProtuStrankaListFormatedWithAdress_1">
      <item>PLETIONICA ARAMBAŠIĆ j.d.o.o. za proizvodnju, trgovinu i usluge, Nikole Zrinskog 93, 35000 Slavonski Brod</item>
    </derivirana_varijabla>
  </DomainObject.Predmet.ProtuStrankaListFormatedWithAdress>
  <DomainObject.Predmet.ProtuStrankaListFormatedWithAdressOIB>
    <izvorni_sadrzaj>
      <item>PLETIONICA ARAMBAŠIĆ j.d.o.o. za proizvodnju, trgovinu i usluge, OIB 01097636929, Nikole Zrinskog 93, 35000 Slavonski Brod</item>
    </izvorni_sadrzaj>
    <derivirana_varijabla naziv="DomainObject.Predmet.ProtuStrankaListFormatedWithAdressOIB_1">
      <item>PLETIONICA ARAMBAŠIĆ j.d.o.o. za proizvodnju, trgovinu i usluge, OIB 01097636929, Nikole Zrinskog 93, 35000 Slavonski Brod</item>
    </derivirana_varijabla>
  </DomainObject.Predmet.ProtuStrankaListFormatedWithAdressOIB>
  <DomainObject.Predmet.ProtuStrankaListNazivFormated>
    <izvorni_sadrzaj>
      <item>PLETIONICA ARAMBAŠIĆ j.d.o.o. za proizvodnju, trgovinu i usluge</item>
    </izvorni_sadrzaj>
    <derivirana_varijabla naziv="DomainObject.Predmet.ProtuStrankaListNazivFormated_1">
      <item>PLETIONICA ARAMBAŠIĆ j.d.o.o. za proizvodnju, trgovinu i usluge</item>
    </derivirana_varijabla>
  </DomainObject.Predmet.ProtuStrankaListNazivFormated>
  <DomainObject.Predmet.ProtuStrankaListNazivFormatedOIB>
    <izvorni_sadrzaj>
      <item>PLETIONICA ARAMBAŠIĆ j.d.o.o. za proizvodnju, trgovinu i usluge, OIB 01097636929</item>
    </izvorni_sadrzaj>
    <derivirana_varijabla naziv="DomainObject.Predmet.ProtuStrankaListNazivFormatedOIB_1">
      <item>PLETIONICA ARAMBAŠIĆ j.d.o.o. za proizvodnju, trgovinu i usluge, OIB 01097636929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PLETIONICA ARAMBAŠIĆ j.d.o.o. za proizvodnju, trgovinu i usluge</izvorni_sadrzaj>
    <derivirana_varijabla naziv="DomainObject.Predmet.ProtustrankaIDrugi_1">PLETIONICA ARAMBAŠIĆ j.d.o.o.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PLETIONICA ARAMBAŠIĆ j.d.o.o. za proizvodnju, trgovinu i usluge, OIB 01097636929, Nikole Zrinskog 93, 35000 Slavonski Brod</izvorni_sadrzaj>
    <derivirana_varijabla naziv="DomainObject.Predmet.ProtustrankaIDrugiAdressOIB_1">PLETIONICA ARAMBAŠIĆ j.d.o.o. za proizvodnju, trgovinu i usluge, OIB 01097636929, Nikole Zrinskog 93,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PLETIONICA ARAMBAŠIĆ j.d.o.o. za proizvodnju, trgovinu i usluge</item>
    </izvorni_sadrzaj>
    <derivirana_varijabla naziv="DomainObject.Predmet.SudioniciListNaziv_1">
      <item>Financijska agencija</item>
      <item>PLETIONICA ARAMBAŠIĆ j.d.o.o.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PLETIONICA ARAMBAŠIĆ j.d.o.o. za proizvodnju, trgovinu i usluge, OIB 01097636929, Nikole Zrinskog 93,35000 Slavonski Brod</item>
    </izvorni_sadrzaj>
    <derivirana_varijabla naziv="DomainObject.Predmet.SudioniciListAdressOIB_1">
      <item>Financijska agencija, OIB 85821130368, Ulica grada Vukovara 70,10000 Zagreb</item>
      <item>PLETIONICA ARAMBAŠIĆ j.d.o.o. za proizvodnju, trgovinu i usluge, OIB 01097636929, Nikole Zrinskog 93,35000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01097636929</item>
    </izvorni_sadrzaj>
    <derivirana_varijabla naziv="DomainObject.Predmet.SudioniciListNazivOIB_1">
      <item>, OIB 85821130368</item>
      <item>, OIB 01097636929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404</properties:Words>
  <properties:Characters>2244</properties:Characters>
  <properties:Lines>58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2018-06-12T09:12:00Z</dcterms:created>
  <dc:creator>Korisnik</dc:creator>
  <cp:lastModifiedBy>wsadmin</cp:lastModifiedBy>
  <cp:lastPrinted>2018-06-12T09:09:00Z</cp:lastPrinted>
  <dcterms:modified xmlns:xsi="http://www.w3.org/2001/XMLSchema-instance" xsi:type="dcterms:W3CDTF">2018-06-15T06:12:00Z</dcterms:modified>
  <cp:revision>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(St-915-2018 od 15.06.2018.docx)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