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739b" w14:paraId="762739b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B00BD2">
        <w:t>6913</w:t>
      </w:r>
      <w:r w:rsidR="008A486F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576D1B" w:rsidR="008A486F" w:rsidRPr="008A486F">
      <w:r>
        <w:t>I        </w:t>
      </w:r>
      <w:r>
        <w:tab/>
      </w:r>
      <w:r w:rsidR="00361F1A">
        <w:t>Za dužnika</w:t>
      </w:r>
      <w:r w:rsidR="00B00BD2">
        <w:t xml:space="preserve"> GEO-MREŽA d.o.o., </w:t>
      </w:r>
      <w:proofErr w:type="spellStart"/>
      <w:r w:rsidR="00B00BD2">
        <w:t>Učkina</w:t>
      </w:r>
      <w:proofErr w:type="spellEnd"/>
      <w:r w:rsidR="00B00BD2">
        <w:t xml:space="preserve"> 48</w:t>
      </w:r>
      <w:r w:rsidR="008A486F">
        <w:t>, Zagreb, OIB:</w:t>
      </w:r>
      <w:r w:rsidR="00B00BD2" w:rsidRPr="00B00BD2">
        <w:t xml:space="preserve"> </w:t>
      </w:r>
      <w:r w:rsidR="00B00BD2">
        <w:t>20958762701.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B00BD2">
        <w:t>nova za plaćanje je 62.749,84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D169C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3F2" w:rsidR="00D873F2">
      <w:r>
        <w:separator/>
      </w:r>
    </w:p>
  </w:endnote>
  <w:endnote w:id="0" w:type="continuationSeparator">
    <w:p w:rsidRDefault="00D873F2" w:rsidR="00D87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3F2" w:rsidR="00D873F2">
      <w:r>
        <w:separator/>
      </w:r>
    </w:p>
  </w:footnote>
  <w:footnote w:id="0" w:type="continuationSeparator">
    <w:p w:rsidRDefault="00D873F2" w:rsidR="00D87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8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76D1B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A486F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4DE9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369F0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0BD2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1C11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3F2"/>
    <w:rsid w:val="00D87721"/>
    <w:rsid w:val="00D90EB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B68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6913</izvorni_sadrzaj>
    <derivirana_varijabla naziv="DomainObject.Predmet.Broj_1">6913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St-6913/2016</izvorni_sadrzaj>
    <derivirana_varijabla naziv="DomainObject.Predmet.OznakaBroj_1">St-6913/2016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GEO-MREŽA d.o.o. zastupanog po punomoćniku KREŠIMIR PAVLEKOVIĆ</izvorni_sadrzaj>
    <derivirana_varijabla naziv="DomainObject.Predmet.ProtustrankaFormated_1">  GEO-MREŽA d.o.o. zastupanog po punomoćniku KREŠIMIR PAVLEKOVIĆ</derivirana_varijabla>
  </DomainObject.Predmet.ProtustrankaFormated>
  <DomainObject.Predmet.ProtustrankaFormatedOIB>
    <izvorni_sadrzaj>  GEO-MREŽA d.o.o., OIB 20958762701 zastupanog po punomoćniku KREŠIMIR PAVLEKOVIĆ</izvorni_sadrzaj>
    <derivirana_varijabla naziv="DomainObject.Predmet.ProtustrankaFormatedOIB_1">  GEO-MREŽA d.o.o., OIB 20958762701 zastupanog po punomoćniku KREŠIMIR PAVLEKOVIĆ</derivirana_varijabla>
  </DomainObject.Predmet.ProtustrankaFormatedOIB>
  <DomainObject.Predmet.ProtustrankaFormatedWithAdress>
    <izvorni_sadrzaj> GEO-MREŽA d.o.o., Učkina 48, 10000 Zagreb zastupanog po punomoćniku KREŠIMIR PAVLEKOVIĆ</izvorni_sadrzaj>
    <derivirana_varijabla naziv="DomainObject.Predmet.ProtustrankaFormatedWithAdress_1"> GEO-MREŽA d.o.o., Učkina 48, 10000 Zagreb zastupanog po punomoćniku KREŠIMIR PAVLEKOVIĆ</derivirana_varijabla>
  </DomainObject.Predmet.ProtustrankaFormatedWithAdress>
  <DomainObject.Predmet.ProtustrankaFormatedWithAdressOIB>
    <izvorni_sadrzaj> GEO-MREŽA d.o.o., OIB 20958762701, Učkina 48, 10000 Zagreb zastupanog po punomoćniku KREŠIMIR PAVLEKOVIĆ</izvorni_sadrzaj>
    <derivirana_varijabla naziv="DomainObject.Predmet.ProtustrankaFormatedWithAdressOIB_1"> GEO-MREŽA d.o.o., OIB 20958762701, Učkina 48, 10000 Zagreb zastupanog po punomoćniku KREŠIMIR PAVLEKOVIĆ</derivirana_varijabla>
  </DomainObject.Predmet.ProtustrankaFormatedWithAdressOIB>
  <DomainObject.Predmet.ProtustrankaWithAdress>
    <izvorni_sadrzaj>GEO-MREŽA d.o.o. Učkina 48, 10000 Zagreb</izvorni_sadrzaj>
    <derivirana_varijabla naziv="DomainObject.Predmet.ProtustrankaWithAdress_1">GEO-MREŽA d.o.o. Učkina 48, 10000 Zagreb</derivirana_varijabla>
  </DomainObject.Predmet.ProtustrankaWithAdress>
  <DomainObject.Predmet.ProtustrankaWithAdressOIB>
    <izvorni_sadrzaj>GEO-MREŽA d.o.o., OIB 20958762701, Učkina 48, 10000 Zagreb</izvorni_sadrzaj>
    <derivirana_varijabla naziv="DomainObject.Predmet.ProtustrankaWithAdressOIB_1">GEO-MREŽA d.o.o., OIB 20958762701, Učkina 48, 10000 Zagreb</derivirana_varijabla>
  </DomainObject.Predmet.ProtustrankaWithAdressOIB>
  <DomainObject.Predmet.ProtustrankaNazivFormated>
    <izvorni_sadrzaj>GEO-MREŽA d.o.o.</izvorni_sadrzaj>
    <derivirana_varijabla naziv="DomainObject.Predmet.ProtustrankaNazivFormated_1">GEO-MREŽA d.o.o.</derivirana_varijabla>
  </DomainObject.Predmet.ProtustrankaNazivFormated>
  <DomainObject.Predmet.ProtustrankaNazivFormatedOIB>
    <izvorni_sadrzaj>GEO-MREŽA d.o.o., OIB 20958762701</izvorni_sadrzaj>
    <derivirana_varijabla naziv="DomainObject.Predmet.ProtustrankaNazivFormatedOIB_1">GEO-MREŽA d.o.o., OIB 20958762701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GEO-MREŽA d.o.o. zastupanog po punomoćniku KREŠIMIR PAVLEKOVIĆ</item>
    </izvorni_sadrzaj>
    <derivirana_varijabla naziv="DomainObject.Predmet.ProtuStrankaListFormated_1">
      <item>GEO-MREŽA d.o.o. zastupanog po punomoćniku KREŠIMIR PAVLEKOVIĆ</item>
    </derivirana_varijabla>
  </DomainObject.Predmet.ProtuStrankaListFormated>
  <DomainObject.Predmet.ProtuStrankaListFormatedOIB>
    <izvorni_sadrzaj>
      <item>GEO-MREŽA d.o.o., OIB 20958762701 zastupanog po punomoćniku KREŠIMIR PAVLEKOVIĆ</item>
    </izvorni_sadrzaj>
    <derivirana_varijabla naziv="DomainObject.Predmet.ProtuStrankaListFormatedOIB_1">
      <item>GEO-MREŽA d.o.o., OIB 20958762701 zastupanog po punomoćniku KREŠIMIR PAVLEKOVIĆ</item>
    </derivirana_varijabla>
  </DomainObject.Predmet.ProtuStrankaListFormatedOIB>
  <DomainObject.Predmet.ProtuStrankaListFormatedWithAdress>
    <izvorni_sadrzaj>
      <item>GEO-MREŽA d.o.o., Učkina 48, 10000 Zagreb zastupanog po punomoćniku KREŠIMIR PAVLEKOVIĆ</item>
    </izvorni_sadrzaj>
    <derivirana_varijabla naziv="DomainObject.Predmet.ProtuStrankaListFormatedWithAdress_1">
      <item>GEO-MREŽA d.o.o., Učkina 48, 10000 Zagreb zastupanog po punomoćniku KREŠIMIR PAVLEKOVIĆ</item>
    </derivirana_varijabla>
  </DomainObject.Predmet.ProtuStrankaListFormatedWithAdress>
  <DomainObject.Predmet.ProtuStrankaListFormatedWithAdressOIB>
    <izvorni_sadrzaj>
      <item>GEO-MREŽA d.o.o., OIB 20958762701, Učkina 48, 10000 Zagreb zastupanog po punomoćniku KREŠIMIR PAVLEKOVIĆ</item>
    </izvorni_sadrzaj>
    <derivirana_varijabla naziv="DomainObject.Predmet.ProtuStrankaListFormatedWithAdressOIB_1">
      <item>GEO-MREŽA d.o.o., OIB 20958762701, Učkina 48, 10000 Zagreb zastupanog po punomoćniku KREŠIMIR PAVLEKOVIĆ</item>
    </derivirana_varijabla>
  </DomainObject.Predmet.ProtuStrankaListFormatedWithAdressOIB>
  <DomainObject.Predmet.ProtuStrankaListNazivFormated>
    <izvorni_sadrzaj>
      <item>GEO-MREŽA d.o.o.</item>
    </izvorni_sadrzaj>
    <derivirana_varijabla naziv="DomainObject.Predmet.ProtuStrankaListNazivFormated_1">
      <item>GEO-MREŽA d.o.o.</item>
    </derivirana_varijabla>
  </DomainObject.Predmet.ProtuStrankaListNazivFormated>
  <DomainObject.Predmet.ProtuStrankaListNazivFormatedOIB>
    <izvorni_sadrzaj>
      <item>GEO-MREŽA d.o.o., OIB 20958762701</item>
    </izvorni_sadrzaj>
    <derivirana_varijabla naziv="DomainObject.Predmet.ProtuStrankaListNazivFormatedOIB_1">
      <item>GEO-MREŽA d.o.o., OIB 20958762701</item>
    </derivirana_varijabla>
  </DomainObject.Predmet.ProtuStrankaListNazivFormatedOIB>
  <DomainObject.Predmet.OstaliListFormated>
    <izvorni_sadrzaj>
      <item>KREŠIMIR PAVLEKOVIĆ punomoćnik sudionika u postupku GEO-MREŽA d.o.o.</item>
    </izvorni_sadrzaj>
    <derivirana_varijabla naziv="DomainObject.Predmet.OstaliListFormated_1">
      <item>KREŠIMIR PAVLEKOVIĆ punomoćnik sudionika u postupku GEO-MREŽA d.o.o.</item>
    </derivirana_varijabla>
  </DomainObject.Predmet.OstaliListFormated>
  <DomainObject.Predmet.OstaliListFormatedOIB>
    <izvorni_sadrzaj>
      <item>KREŠIMIR PAVLEKOVIĆ, OIB 80331565641 punomoćnik sudionika u postupku GEO-MREŽA d.o.o.</item>
    </izvorni_sadrzaj>
    <derivirana_varijabla naziv="DomainObject.Predmet.OstaliListFormatedOIB_1">
      <item>KREŠIMIR PAVLEKOVIĆ, OIB 80331565641 punomoćnik sudionika u postupku GEO-MREŽA d.o.o.</item>
    </derivirana_varijabla>
  </DomainObject.Predmet.OstaliListFormatedOIB>
  <DomainObject.Predmet.OstaliListFormatedWithAdress>
    <izvorni_sadrzaj>
      <item>KREŠIMIR PAVLEKOVIĆ, UČKINA 48, 10000 Zagreb punomoćnik sudionika u postupku GEO-MREŽA d.o.o.</item>
    </izvorni_sadrzaj>
    <derivirana_varijabla naziv="DomainObject.Predmet.OstaliListFormatedWithAdress_1">
      <item>KREŠIMIR PAVLEKOVIĆ, UČKINA 48, 10000 Zagreb punomoćnik sudionika u postupku GEO-MREŽA d.o.o.</item>
    </derivirana_varijabla>
  </DomainObject.Predmet.OstaliListFormatedWithAdress>
  <DomainObject.Predmet.OstaliListFormatedWithAdressOIB>
    <izvorni_sadrzaj>
      <item>KREŠIMIR PAVLEKOVIĆ, OIB 80331565641, UČKINA 48, 10000 Zagreb punomoćnik sudionika u postupku GEO-MREŽA d.o.o.</item>
    </izvorni_sadrzaj>
    <derivirana_varijabla naziv="DomainObject.Predmet.OstaliListFormatedWithAdressOIB_1">
      <item>KREŠIMIR PAVLEKOVIĆ, OIB 80331565641, UČKINA 48, 10000 Zagreb punomoćnik sudionika u postupku GEO-MREŽA d.o.o.</item>
    </derivirana_varijabla>
  </DomainObject.Predmet.OstaliListFormatedWithAdressOIB>
  <DomainObject.Predmet.OstaliListNazivFormated>
    <izvorni_sadrzaj>
      <item>KREŠIMIR PAVLEKOVIĆ</item>
    </izvorni_sadrzaj>
    <derivirana_varijabla naziv="DomainObject.Predmet.OstaliListNazivFormated_1">
      <item>KREŠIMIR PAVLEKOVIĆ</item>
    </derivirana_varijabla>
  </DomainObject.Predmet.OstaliListNazivFormated>
  <DomainObject.Predmet.OstaliListNazivFormatedOIB>
    <izvorni_sadrzaj>
      <item>KREŠIMIR PAVLEKOVIĆ, OIB 80331565641</item>
    </izvorni_sadrzaj>
    <derivirana_varijabla naziv="DomainObject.Predmet.OstaliListNazivFormatedOIB_1">
      <item>KREŠIMIR PAVLEKOVIĆ, OIB 80331565641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GEO-MREŽA d.o.o.</izvorni_sadrzaj>
    <derivirana_varijabla naziv="DomainObject.Predmet.ProtustrankaIDrugi_1">GEO-MREŽA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GEO-MREŽA d.o.o., OIB 20958762701, Učkina 48, 10000 Zagreb</izvorni_sadrzaj>
    <derivirana_varijabla naziv="DomainObject.Predmet.ProtustrankaIDrugiAdressOIB_1">GEO-MREŽA d.o.o., OIB 20958762701, Učkina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GEO-MREŽA d.o.o.</item>
      <item>KREŠIMIR PAVLEKOVIĆ</item>
    </izvorni_sadrzaj>
    <derivirana_varijabla naziv="DomainObject.Predmet.SudioniciListNaziv_1">
      <item>FINA Regionalni centar Zagreb</item>
      <item>GEO-MREŽA d.o.o.</item>
      <item>KREŠIMIR PAVLEKOVIĆ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GEO-MREŽA d.o.o., OIB 20958762701, Učkina 48,10000 Zagreb</item>
      <item>KREŠIMIR PAVLEKOVIĆ, OIB 80331565641, UČKINA 48,10000 Zagreb</item>
    </izvorni_sadrzaj>
    <derivirana_varijabla naziv="DomainObject.Predmet.SudioniciListAdressOIB_1">
      <item>FINA Regionalni centar Zagreb, OIB 85821130368, Trg svibanjskih žrtava 1995. 1,10000 Zagreb</item>
      <item>GEO-MREŽA d.o.o., OIB 20958762701, Učkina 48,10000 Zagreb</item>
      <item>KREŠIMIR PAVLEKOVIĆ, OIB 80331565641, UČKINA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20958762701</item>
      <item>, OIB 80331565641</item>
    </izvorni_sadrzaj>
    <derivirana_varijabla naziv="DomainObject.Predmet.SudioniciListNazivOIB_1">
      <item>, OIB 85821130368</item>
      <item>, OIB 20958762701</item>
      <item>, OIB 80331565641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97377-0B26-48B3-A739-0A67B6347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1359</properties:Characters>
  <properties:Lines>44</properties:Lines>
  <properties:Paragraphs>20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2017-03-10T12:18:00Z</cp:lastPrinted>
  <dcterms:modified xmlns:xsi="http://www.w3.org/2001/XMLSchema-instance" xsi:type="dcterms:W3CDTF">2017-03-10T12:18:00Z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