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ace7" w14:paraId="863ace7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57DDD" w:rsidRPr="00C57DDD">
        <w:rPr>
          <w:rFonts w:hAnsi="Times New Roman" w:ascii="Times New Roman"/>
          <w:sz w:val="22"/>
          <w:szCs w:val="22"/>
          <w:lang w:val="hr-HR"/>
        </w:rPr>
        <w:t>SAN LOREN d.o.o.  u likvidaciji , Dubrovnik, Vatroslava Lisinskog bb, OIB: 68291400090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57DD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57DDD" w:rsidRPr="00C57DDD">
        <w:rPr>
          <w:rFonts w:hAnsi="Times New Roman" w:ascii="Times New Roman"/>
          <w:sz w:val="22"/>
          <w:szCs w:val="22"/>
        </w:rPr>
        <w:t>SAN LOREN d.o.o.  u likvidaciji , Dubrovnik, Vatroslava Lisinskog bb, OIB: 68291400090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57DD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57DDD" w:rsidRPr="00C57DDD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57DD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57DDD" w:rsidRPr="00C57DDD">
        <w:rPr>
          <w:rFonts w:hAnsi="Times New Roman" w:ascii="Times New Roman"/>
          <w:sz w:val="22"/>
          <w:szCs w:val="22"/>
          <w:lang w:val="hr-HR"/>
        </w:rPr>
        <w:t>SAN LOREN d.o.o.  u likvidaciji , Dubrovnik, Vatroslava Lisinskog bb, OIB: 68291400090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570F">
        <w:rPr>
          <w:rFonts w:hAnsi="Times New Roman" w:ascii="Times New Roman"/>
          <w:sz w:val="22"/>
          <w:szCs w:val="22"/>
          <w:lang w:val="hr-HR"/>
        </w:rPr>
        <w:t>1</w:t>
      </w:r>
      <w:r w:rsidR="00C57DDD">
        <w:rPr>
          <w:rFonts w:hAnsi="Times New Roman" w:ascii="Times New Roman"/>
          <w:sz w:val="22"/>
          <w:szCs w:val="22"/>
          <w:lang w:val="hr-HR"/>
        </w:rPr>
        <w:t>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83BB3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83BB3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</w:t>
      </w:r>
      <w:r w:rsidR="00A0570F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2C1A6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57DDD">
        <w:rPr>
          <w:rFonts w:hAnsi="Times New Roman" w:ascii="Times New Roman"/>
          <w:sz w:val="22"/>
          <w:szCs w:val="22"/>
          <w:lang w:val="hr-HR"/>
        </w:rPr>
        <w:t>Sberbank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36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3BB3">
      <w:rPr>
        <w:rFonts w:hAnsi="Times New Roman" w:ascii="Times New Roman"/>
        <w:b/>
        <w:sz w:val="22"/>
        <w:szCs w:val="22"/>
        <w:lang w:val="hr-HR"/>
      </w:rPr>
      <w:t>2</w:t>
    </w:r>
    <w:r w:rsidR="00C57DDD">
      <w:rPr>
        <w:rFonts w:hAnsi="Times New Roman" w:ascii="Times New Roman"/>
        <w:b/>
        <w:sz w:val="22"/>
        <w:szCs w:val="22"/>
        <w:lang w:val="hr-HR"/>
      </w:rPr>
      <w:t>632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57DDD">
      <w:rPr>
        <w:rFonts w:hAnsi="Times New Roman" w:ascii="Times New Roman"/>
        <w:b/>
        <w:sz w:val="22"/>
        <w:szCs w:val="22"/>
        <w:lang w:val="hr-HR"/>
      </w:rPr>
      <w:t>2632/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C1A6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614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3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6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61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6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6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3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6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61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6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6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St-2632/2015</izvorni_sadrzaj>
    <derivirana_varijabla naziv="DomainObject.Predmet.OznakaBroj_1">St-2632/2015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LOREN d.o.o. za usluge, trgovinu i turizam u likvidaciji</izvorni_sadrzaj>
    <derivirana_varijabla naziv="DomainObject.Predmet.ProtustrankaFormated_1">  SAN LOREN d.o.o. za usluge, trgovinu i turizam u likvidaciji</derivirana_varijabla>
  </DomainObject.Predmet.ProtustrankaFormated>
  <DomainObject.Predmet.ProtustrankaFormatedOIB>
    <izvorni_sadrzaj>  SAN LOREN d.o.o. za usluge, trgovinu i turizam u likvidaciji, OIB 68291400090</izvorni_sadrzaj>
    <derivirana_varijabla naziv="DomainObject.Predmet.ProtustrankaFormatedOIB_1">  SAN LOREN d.o.o. za usluge, trgovinu i turizam u likvidaciji, OIB 68291400090</derivirana_varijabla>
  </DomainObject.Predmet.ProtustrankaFormatedOIB>
  <DomainObject.Predmet.ProtustrankaFormatedWithAdress>
    <izvorni_sadrzaj> SAN LOREN d.o.o. za usluge, trgovinu i turizam u likvidaciji, Vatroslava Lisinskog/bb, 20000 Dubrovnik</izvorni_sadrzaj>
    <derivirana_varijabla naziv="DomainObject.Predmet.ProtustrankaFormatedWithAdress_1"> SAN LOREN d.o.o. za usluge, trgovinu i turizam u likvidaciji, Vatroslava Lisinskog/bb, 20000 Dubrovnik</derivirana_varijabla>
  </DomainObject.Predmet.ProtustrankaFormatedWithAdress>
  <DomainObject.Predmet.ProtustrankaFormatedWithAdressOIB>
    <izvorni_sadrzaj> SAN LOREN d.o.o. za usluge, trgovinu i turizam u likvidaciji, OIB 68291400090, Vatroslava Lisinskog/bb, 20000 Dubrovnik</izvorni_sadrzaj>
    <derivirana_varijabla naziv="DomainObject.Predmet.ProtustrankaFormatedWithAdressOIB_1"> SAN LOREN d.o.o. za usluge, trgovinu i turizam u likvidaciji, OIB 68291400090, Vatroslava Lisinskog/bb, 20000 Dubrovnik</derivirana_varijabla>
  </DomainObject.Predmet.ProtustrankaFormatedWithAdressOIB>
  <DomainObject.Predmet.ProtustrankaWithAdress>
    <izvorni_sadrzaj>SAN LOREN d.o.o. za usluge, trgovinu i turizam u likvidaciji Vatroslava Lisinskog/bb, 20000 Dubrovnik</izvorni_sadrzaj>
    <derivirana_varijabla naziv="DomainObject.Predmet.ProtustrankaWithAdress_1">SAN LOREN d.o.o. za usluge, trgovinu i turizam u likvidaciji Vatroslava Lisinskog/bb, 20000 Dubrovnik</derivirana_varijabla>
  </DomainObject.Predmet.ProtustrankaWithAdress>
  <DomainObject.Predmet.ProtustrankaWithAdressOIB>
    <izvorni_sadrzaj>SAN LOREN d.o.o. za usluge, trgovinu i turizam u likvidaciji, OIB 68291400090, Vatroslava Lisinskog/bb, 20000 Dubrovnik</izvorni_sadrzaj>
    <derivirana_varijabla naziv="DomainObject.Predmet.ProtustrankaWithAdressOIB_1">SAN LOREN d.o.o. za usluge, trgovinu i turizam u likvidaciji, OIB 68291400090, Vatroslava Lisinskog/bb, 20000 Dubrovnik</derivirana_varijabla>
  </DomainObject.Predmet.ProtustrankaWithAdressOIB>
  <DomainObject.Predmet.ProtustrankaNazivFormated>
    <izvorni_sadrzaj>SAN LOREN d.o.o. za usluge, trgovinu i turizam u likvidaciji</izvorni_sadrzaj>
    <derivirana_varijabla naziv="DomainObject.Predmet.ProtustrankaNazivFormated_1">SAN LOREN d.o.o. za usluge, trgovinu i turizam u likvidaciji</derivirana_varijabla>
  </DomainObject.Predmet.ProtustrankaNazivFormated>
  <DomainObject.Predmet.ProtustrankaNazivFormatedOIB>
    <izvorni_sadrzaj>SAN LOREN d.o.o. za usluge, trgovinu i turizam u likvidaciji, OIB 68291400090</izvorni_sadrzaj>
    <derivirana_varijabla naziv="DomainObject.Predmet.ProtustrankaNazivFormatedOIB_1">SAN LOREN d.o.o. za usluge, trgovinu i turizam u likvidaciji, OIB 68291400090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8984.36</izvorni_sadrzaj>
    <derivirana_varijabla naziv="DomainObject.Predmet.TrenutnaVrijednost_1">8984.36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SAN LOREN d.o.o. za usluge, trgovinu i turizam u likvidaciji</item>
    </izvorni_sadrzaj>
    <derivirana_varijabla naziv="DomainObject.Predmet.ProtuStrankaListFormated_1">
      <item>SAN LOREN d.o.o. za usluge, trgovinu i turizam u likvidaciji</item>
    </derivirana_varijabla>
  </DomainObject.Predmet.ProtuStrankaListFormated>
  <DomainObject.Predmet.ProtuStrankaListFormatedOIB>
    <izvorni_sadrzaj>
      <item>SAN LOREN d.o.o. za usluge, trgovinu i turizam u likvidaciji, OIB 68291400090</item>
    </izvorni_sadrzaj>
    <derivirana_varijabla naziv="DomainObject.Predmet.ProtuStrankaListFormatedOIB_1">
      <item>SAN LOREN d.o.o. za usluge, trgovinu i turizam u likvidaciji, OIB 68291400090</item>
    </derivirana_varijabla>
  </DomainObject.Predmet.ProtuStrankaListFormatedOIB>
  <DomainObject.Predmet.ProtuStrankaListFormatedWithAdress>
    <izvorni_sadrzaj>
      <item>SAN LOREN d.o.o. za usluge, trgovinu i turizam u likvidaciji, Vatroslava Lisinskog/bb, 20000 Dubrovnik</item>
    </izvorni_sadrzaj>
    <derivirana_varijabla naziv="DomainObject.Predmet.ProtuStrankaListFormatedWithAdress_1">
      <item>SAN LOREN d.o.o. za usluge, trgovinu i turizam u likvidaciji, Vatroslava Lisinskog/bb, 20000 Dubrovnik</item>
    </derivirana_varijabla>
  </DomainObject.Predmet.ProtuStrankaListFormatedWithAdress>
  <DomainObject.Predmet.ProtuStrankaListFormatedWithAdressOIB>
    <izvorni_sadrzaj>
      <item>SAN LOREN d.o.o. za usluge, trgovinu i turizam u likvidaciji, OIB 68291400090, Vatroslava Lisinskog/bb, 20000 Dubrovnik</item>
    </izvorni_sadrzaj>
    <derivirana_varijabla naziv="DomainObject.Predmet.ProtuStrankaListFormatedWithAdressOIB_1">
      <item>SAN LOREN d.o.o. za usluge, trgovinu i turizam u likvidaciji, OIB 68291400090, Vatroslava Lisinskog/bb, 20000 Dubrovnik</item>
    </derivirana_varijabla>
  </DomainObject.Predmet.ProtuStrankaListFormatedWithAdressOIB>
  <DomainObject.Predmet.ProtuStrankaListNazivFormated>
    <izvorni_sadrzaj>
      <item>SAN LOREN d.o.o. za usluge, trgovinu i turizam u likvidaciji</item>
    </izvorni_sadrzaj>
    <derivirana_varijabla naziv="DomainObject.Predmet.ProtuStrankaListNazivFormated_1">
      <item>SAN LOREN d.o.o. za usluge, trgovinu i turizam u likvidaciji</item>
    </derivirana_varijabla>
  </DomainObject.Predmet.ProtuStrankaListNazivFormated>
  <DomainObject.Predmet.ProtuStrankaListNazivFormatedOIB>
    <izvorni_sadrzaj>
      <item>SAN LOREN d.o.o. za usluge, trgovinu i turizam u likvidaciji, OIB 68291400090</item>
    </izvorni_sadrzaj>
    <derivirana_varijabla naziv="DomainObject.Predmet.ProtuStrankaListNazivFormatedOIB_1">
      <item>SAN LOREN d.o.o. za usluge, trgovinu i turizam u likvidaciji, OIB 68291400090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SAN LOREN d.o.o. za usluge, trgovinu i turizam u likvidaciji</izvorni_sadrzaj>
    <derivirana_varijabla naziv="DomainObject.Predmet.ProtustrankaIDrugi_1">SAN LOREN d.o.o. za usluge, trgovinu i turizam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SAN LOREN d.o.o. za usluge, trgovinu i turizam u likvidaciji, OIB 68291400090, Vatroslava Lisinskog/bb, 20000 Dubrovnik</izvorni_sadrzaj>
    <derivirana_varijabla naziv="DomainObject.Predmet.ProtustrankaIDrugiAdressOIB_1">SAN LOREN d.o.o. za usluge, trgovinu i turizam u likvidaciji, OIB 68291400090, Vatroslava Lisinskog/bb,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SAN LOREN d.o.o. za usluge, trgovinu i turizam u likvidaciji</item>
    </izvorni_sadrzaj>
    <derivirana_varijabla naziv="DomainObject.Predmet.SudioniciListNaziv_1">
      <item>FINA, RC Split, Podružnica Dubrovnik</item>
      <item>SAN LOREN d.o.o. za usluge, trgovinu i turizam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SAN LOREN d.o.o. za usluge, trgovinu i turizam u likvidaciji, OIB 68291400090, Vatroslava Lisinskog/bb,20000 Dubrovnik</item>
    </izvorni_sadrzaj>
    <derivirana_varijabla naziv="DomainObject.Predmet.SudioniciListAdressOIB_1">
      <item>FINA, RC Split, Podružnica Dubrovnik, OIB 85821130368, Vukovarska 2,20000 Dubrovnik</item>
      <item>SAN LOREN d.o.o. za usluge, trgovinu i turizam u likvidaciji, OIB 68291400090, Vatroslava Lisinskog/bb,20000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68291400090</item>
    </izvorni_sadrzaj>
    <derivirana_varijabla naziv="DomainObject.Predmet.SudioniciListNazivOIB_1">
      <item>, OIB 85821130368</item>
      <item>, OIB 68291400090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2FC9C-79A2-4C55-8EB5-C44E132FB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2723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2016-05-24T11:32:00Z</dcterms:created>
  <dc:creator>Sudsko vijeæe</dc:creator>
  <cp:lastModifiedBy>Katarina Franković</cp:lastModifiedBy>
  <cp:lastPrinted>2016-05-24T11:32:00Z</cp:lastPrinted>
  <dcterms:modified xmlns:xsi="http://www.w3.org/2001/XMLSchema-instance" xsi:type="dcterms:W3CDTF">2016-05-24T11:33:00Z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