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710CFF" w:rsidRDefault="00153C78" w14:paraId="2f24bb3" w14:textId="2f24bb3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Sp-</w:t>
      </w:r>
      <w:r w:rsidR="005F6F42">
        <w:rPr>
          <w:rFonts w:ascii="Times New Roman" w:hAnsi="Times New Roman"/>
          <w:sz w:val="24"/>
          <w:szCs w:val="24"/>
          <w:lang w:val="hr-HR"/>
        </w:rPr>
        <w:t>4568</w:t>
      </w:r>
      <w:r w:rsidR="0096033D">
        <w:rPr>
          <w:rFonts w:ascii="Times New Roman" w:hAnsi="Times New Roman"/>
          <w:sz w:val="24"/>
          <w:szCs w:val="24"/>
          <w:lang w:val="hr-HR"/>
        </w:rPr>
        <w:t>/2019-</w:t>
      </w:r>
      <w:r w:rsidR="005F6F42">
        <w:rPr>
          <w:rFonts w:ascii="Times New Roman" w:hAnsi="Times New Roman"/>
          <w:sz w:val="24"/>
          <w:szCs w:val="24"/>
          <w:lang w:val="hr-HR"/>
        </w:rPr>
        <w:t>1</w:t>
      </w:r>
      <w:r w:rsidR="0096033D">
        <w:rPr>
          <w:rFonts w:ascii="Times New Roman" w:hAnsi="Times New Roman"/>
          <w:sz w:val="24"/>
          <w:szCs w:val="24"/>
          <w:lang w:val="hr-HR"/>
        </w:rPr>
        <w:t>9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5F6F42" w:rsidRDefault="005F6F42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DANIJEL PETROVIĆ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5F6F4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B O L M A N </w:t>
      </w:r>
    </w:p>
    <w:p w:rsidRPr="00513C6A" w:rsidR="00CD5911" w:rsidP="00513C6A" w:rsidRDefault="005F6F4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V. Karadžića 24 A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5F6F42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DANIJEL PETROVIĆ</w:t>
      </w:r>
      <w:r w:rsidR="00C4168B">
        <w:rPr>
          <w:rFonts w:ascii="Times New Roman" w:hAnsi="Times New Roman"/>
          <w:sz w:val="24"/>
          <w:szCs w:val="24"/>
          <w:lang w:val="hr-HR"/>
        </w:rPr>
        <w:t>,</w:t>
      </w:r>
      <w:r w:rsidR="00F16B29">
        <w:rPr>
          <w:rFonts w:ascii="Times New Roman" w:hAnsi="Times New Roman"/>
          <w:sz w:val="24"/>
          <w:szCs w:val="24"/>
          <w:lang w:val="hr-HR"/>
        </w:rPr>
        <w:t xml:space="preserve"> OIB: </w:t>
      </w:r>
      <w:r>
        <w:rPr>
          <w:rFonts w:ascii="Times New Roman" w:hAnsi="Times New Roman"/>
          <w:sz w:val="24"/>
          <w:szCs w:val="24"/>
          <w:lang w:val="hr-HR"/>
        </w:rPr>
        <w:t>0809895</w:t>
      </w:r>
      <w:r w:rsidR="001F5775">
        <w:rPr>
          <w:rFonts w:ascii="Times New Roman" w:hAnsi="Times New Roman"/>
          <w:sz w:val="24"/>
          <w:szCs w:val="24"/>
          <w:lang w:val="hr-HR"/>
        </w:rPr>
        <w:t>3618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F5775">
        <w:rPr>
          <w:rFonts w:ascii="Times New Roman" w:hAnsi="Times New Roman"/>
          <w:sz w:val="24"/>
          <w:szCs w:val="24"/>
          <w:lang w:val="hr-HR"/>
        </w:rPr>
        <w:t>15. studenog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812EC2">
        <w:rPr>
          <w:rFonts w:ascii="Times New Roman" w:hAnsi="Times New Roman"/>
          <w:sz w:val="24"/>
          <w:szCs w:val="24"/>
          <w:lang w:val="hr-HR"/>
        </w:rPr>
        <w:t>, v.r.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812EC2" w:rsidP="00812EC2" w:rsidRDefault="00812EC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Za točnost otpravka-ovlašteni službenik </w:t>
      </w:r>
    </w:p>
    <w:p w:rsidRPr="00F817B8" w:rsidR="00812EC2" w:rsidP="00812EC2" w:rsidRDefault="00812EC2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3C78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5775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B7F0B"/>
    <w:rsid w:val="002C4C1A"/>
    <w:rsid w:val="002E053D"/>
    <w:rsid w:val="002F7854"/>
    <w:rsid w:val="00314F55"/>
    <w:rsid w:val="003205A5"/>
    <w:rsid w:val="00337C9B"/>
    <w:rsid w:val="00342BDC"/>
    <w:rsid w:val="00343D8A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5F6F42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96896"/>
    <w:rsid w:val="006A06DB"/>
    <w:rsid w:val="006B2F43"/>
    <w:rsid w:val="006B4990"/>
    <w:rsid w:val="006B4E4E"/>
    <w:rsid w:val="006C69A0"/>
    <w:rsid w:val="006F65B6"/>
    <w:rsid w:val="00703EE5"/>
    <w:rsid w:val="00710CFF"/>
    <w:rsid w:val="00715053"/>
    <w:rsid w:val="00755D0C"/>
    <w:rsid w:val="00764B74"/>
    <w:rsid w:val="007845FE"/>
    <w:rsid w:val="00792B7A"/>
    <w:rsid w:val="007C390E"/>
    <w:rsid w:val="007C5163"/>
    <w:rsid w:val="007D76BB"/>
    <w:rsid w:val="007D7E7E"/>
    <w:rsid w:val="007E59AA"/>
    <w:rsid w:val="007F5B38"/>
    <w:rsid w:val="0080328C"/>
    <w:rsid w:val="00812EC2"/>
    <w:rsid w:val="00814581"/>
    <w:rsid w:val="00843367"/>
    <w:rsid w:val="00864E4C"/>
    <w:rsid w:val="00867C50"/>
    <w:rsid w:val="00871920"/>
    <w:rsid w:val="0087463C"/>
    <w:rsid w:val="008846B0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033D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268BC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168B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CF6CE6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05CC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268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68B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68BC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68B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68B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8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8B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8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8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studenog 2019.</izvorni_sadrzaj>
    <derivirana_varijabla naziv="DomainObject.DatumDonosenjaOdluke_1">15.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4568</izvorni_sadrzaj>
    <derivirana_varijabla naziv="DomainObject.Predmet.Broj_1">4568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2019.</izvorni_sadrzaj>
    <derivirana_varijabla naziv="DomainObject.Predmet.DatumPrimitkaOptuznogAkta_1">15. travnja 2019.</derivirana_varijabla>
  </DomainObject.Predmet.DatumPrimitkaOptuznogAkta>
  <DomainObject.Predmet.DatumRjesavanja>
    <izvorni_sadrzaj>23. listopada 2019.</izvorni_sadrzaj>
    <derivirana_varijabla naziv="DomainObject.Predmet.DatumRjesavanja_1">23. listopada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Sp-4568/2019</izvorni_sadrzaj>
    <derivirana_varijabla naziv="DomainObject.Predmet.OznakaBroj_1">Sp-4568/2019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>15.12.</izvorni_sadrzaj>
    <derivirana_varijabla naziv="DomainObject.Predmet.PrimjedbaSuca_1">15.12.</derivirana_varijabla>
  </DomainObject.Predmet.PrimjedbaSuca>
  <DomainObject.Predmet.ProtustrankaFormated>
    <izvorni_sadrzaj>  DANIJEL PETROVIĆ</izvorni_sadrzaj>
    <derivirana_varijabla naziv="DomainObject.Predmet.ProtustrankaFormated_1">  DANIJEL PETROVIĆ</derivirana_varijabla>
  </DomainObject.Predmet.ProtustrankaFormated>
  <DomainObject.Predmet.ProtustrankaFormatedOIB>
    <izvorni_sadrzaj>  DANIJEL PETROVIĆ, OIB 08098953618</izvorni_sadrzaj>
    <derivirana_varijabla naziv="DomainObject.Predmet.ProtustrankaFormatedOIB_1">  DANIJEL PETROVIĆ, OIB 08098953618</derivirana_varijabla>
  </DomainObject.Predmet.ProtustrankaFormatedOIB>
  <DomainObject.Predmet.ProtustrankaFormatedWithAdress>
    <izvorni_sadrzaj> DANIJEL PETROVIĆ, VUKA KARADŽIĆA 24 A, 31300 Bolman</izvorni_sadrzaj>
    <derivirana_varijabla naziv="DomainObject.Predmet.ProtustrankaFormatedWithAdress_1"> DANIJEL PETROVIĆ, VUKA KARADŽIĆA 24 A, 31300 Bolman</derivirana_varijabla>
  </DomainObject.Predmet.ProtustrankaFormatedWithAdress>
  <DomainObject.Predmet.ProtustrankaFormatedWithAdressOIB>
    <izvorni_sadrzaj> DANIJEL PETROVIĆ, OIB 08098953618, VUKA KARADŽIĆA 24 A, 31300 Bolman</izvorni_sadrzaj>
    <derivirana_varijabla naziv="DomainObject.Predmet.ProtustrankaFormatedWithAdressOIB_1"> DANIJEL PETROVIĆ, OIB 08098953618, VUKA KARADŽIĆA 24 A, 31300 Bolman</derivirana_varijabla>
  </DomainObject.Predmet.ProtustrankaFormatedWithAdressOIB>
  <DomainObject.Predmet.ProtustrankaWithAdress>
    <izvorni_sadrzaj>DANIJEL PETROVIĆ VUKA KARADŽIĆA 24 A, 31300 Bolman</izvorni_sadrzaj>
    <derivirana_varijabla naziv="DomainObject.Predmet.ProtustrankaWithAdress_1">DANIJEL PETROVIĆ VUKA KARADŽIĆA 24 A, 31300 Bolman</derivirana_varijabla>
  </DomainObject.Predmet.ProtustrankaWithAdress>
  <DomainObject.Predmet.ProtustrankaWithAdressOIB>
    <izvorni_sadrzaj>DANIJEL PETROVIĆ, OIB 08098953618, VUKA KARADŽIĆA 24 A, 31300 Bolman</izvorni_sadrzaj>
    <derivirana_varijabla naziv="DomainObject.Predmet.ProtustrankaWithAdressOIB_1">DANIJEL PETROVIĆ, OIB 08098953618, VUKA KARADŽIĆA 24 A, 31300 Bolman</derivirana_varijabla>
  </DomainObject.Predmet.ProtustrankaWithAdressOIB>
  <DomainObject.Predmet.ProtustrankaNazivFormated>
    <izvorni_sadrzaj>DANIJEL PETROVIĆ</izvorni_sadrzaj>
    <derivirana_varijabla naziv="DomainObject.Predmet.ProtustrankaNazivFormated_1">DANIJEL PETROVIĆ</derivirana_varijabla>
  </DomainObject.Predmet.ProtustrankaNazivFormated>
  <DomainObject.Predmet.ProtustrankaNazivFormatedOIB>
    <izvorni_sadrzaj>DANIJEL PETROVIĆ, OIB 08098953618</izvorni_sadrzaj>
    <derivirana_varijabla naziv="DomainObject.Predmet.ProtustrankaNazivFormatedOIB_1">DANIJEL PETROVIĆ, OIB 08098953618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Hrvatska radiotelevizija; A1 Hrvatska društvo s ograničenom odgovornošću za usluge javnih telekomunikacija; HEP ELEKTRA d.o.o. za opskrbu električnom energijom; Totalna televizija društvo s ograničenom odgovornošću za telekomunikacije; BARANJSKA ČISTOĆA d.o.o. za održavanje čistoće i odlaganje komunalnog otpada; REPUBLIKA HRVATSKA MINISTARSTVO FINANCIJA</izvorni_sadrzaj>
    <derivirana_varijabla naziv="DomainObject.Predmet.StrankaFormated_1">  Financijska agencija; Hrvatska radiotelevizija; A1 Hrvatska društvo s ograničenom odgovornošću za usluge javnih telekomunikacija; HEP ELEKTRA d.o.o. za opskrbu električnom energijom; Totalna televizija društvo s ograničenom odgovornošću za telekomunikacije; BARANJSKA ČISTOĆA d.o.o. za održavanje čistoće i odlaganje komunalnog otpada; REPUBLIKA HRVATSKA MINISTARSTVO FINANCIJA</derivirana_varijabla>
  </DomainObject.Predmet.StrankaFormated>
  <DomainObject.Predmet.StrankaFormatedOIB>
    <izvorni_sadrzaj>  Financijska agencija, OIB 85821130368; Hrvatska radiotelevizija, OIB 68419124305; A1 Hrvatska društvo s ograničenom odgovornošću za usluge javnih telekomunikacija, OIB 29524210204; HEP ELEKTRA d.o.o. za opskrbu električnom energijom, OIB 43965974818; Totalna televizija društvo s ograničenom odgovornošću za telekomunikacije, OIB 80112273645; BARANJSKA ČISTOĆA d.o.o. za održavanje čistoće i odlaganje komunalnog otpada, OIB 48154012452; REPUBLIKA HRVATSKA MINISTARSTVO FINANCIJA, OIB 18683136487</izvorni_sadrzaj>
    <derivirana_varijabla naziv="DomainObject.Predmet.StrankaFormatedOIB_1">  Financijska agencija, OIB 85821130368; Hrvatska radiotelevizija, OIB 68419124305; A1 Hrvatska društvo s ograničenom odgovornošću za usluge javnih telekomunikacija, OIB 29524210204; HEP ELEKTRA d.o.o. za opskrbu električnom energijom, OIB 43965974818; Totalna televizija društvo s ograničenom odgovornošću za telekomunikacije, OIB 80112273645; BARANJSKA ČISTOĆA d.o.o. za održavanje čistoće i odlaganje komunalnog otpada, OIB 48154012452; REPUBLIKA HRVATSKA MINISTARSTVO FINANCIJA, OIB 18683136487</derivirana_varijabla>
  </DomainObject.Predmet.StrankaFormatedOIB>
  <DomainObject.Predmet.StrankaFormatedWithAdress>
    <izvorni_sadrzaj> Financijska agencija, Ulica grada Vukovara 70, 10000 Zagreb; Hrvatska radiotelevizija, Prisavlje 3, 10000 Zagreb; A1 Hrvatska društvo s ograničenom odgovornošću za usluge javnih telekomunikacija, Vrtni put 1, 10000 Zagreb; HEP ELEKTRA d.o.o. za opskrbu električnom energijom, Ulica grada Vukovara 37, 10000 Zagreb; Totalna televizija društvo s ograničenom odgovornošću za telekomunikacije, Buzinski prilaz 10, 10000 Zagreb; BARANJSKA ČISTOĆA d.o.o. za održavanje čistoće i odlaganje komunalnog otpada, Ulica Republike 11, 31300 Beli Manastir; REPUBLIKA HRVATSKA MINISTARSTVO FINANCIJA, Katančićeva 5, 10000 Zagreb</izvorni_sadrzaj>
    <derivirana_varijabla naziv="DomainObject.Predmet.StrankaFormatedWithAdress_1"> Financijska agencija, Ulica grada Vukovara 70, 10000 Zagreb; Hrvatska radiotelevizija, Prisavlje 3, 10000 Zagreb; A1 Hrvatska društvo s ograničenom odgovornošću za usluge javnih telekomunikacija, Vrtni put 1, 10000 Zagreb; HEP ELEKTRA d.o.o. za opskrbu električnom energijom, Ulica grada Vukovara 37, 10000 Zagreb; Totalna televizija društvo s ograničenom odgovornošću za telekomunikacije, Buzinski prilaz 10, 10000 Zagreb; BARANJSKA ČISTOĆA d.o.o. za održavanje čistoće i odlaganje komunalnog otpada, Ulica Republike 11, 31300 Beli Manastir; REPUBLIKA HRVATSKA MINISTARSTVO FINANCIJA, Katančićeva 5, 10000 Zagreb</derivirana_varijabla>
  </DomainObject.Predmet.StrankaFormatedWithAdress>
  <DomainObject.Predmet.StrankaFormatedWithAdressOIB>
    <izvorni_sadrzaj> Financijska agencija, OIB 85821130368, Ulica grada Vukovara 70, 10000 Zagreb; Hrvatska radiotelevizija, OIB 68419124305, Prisavlje 3, 10000 Zagreb; A1 Hrvatska društvo s ograničenom odgovornošću za usluge javnih telekomunikacija, OIB 29524210204, Vrtni put 1, 10000 Zagreb; HEP ELEKTRA d.o.o. za opskrbu električnom energijom, OIB 43965974818, Ulica grada Vukovara 37, 10000 Zagreb; Totalna televizija društvo s ograničenom odgovornošću za telekomunikacije, OIB 80112273645, Buzinski prilaz 10, 10000 Zagreb; BARANJSKA ČISTOĆA d.o.o. za održavanje čistoće i odlaganje komunalnog otpada, OIB 48154012452, Ulica Republike 11, 31300 Beli Manastir; REPUBLIKA HRVATSKA MINISTARSTVO FINANCIJA, OIB 18683136487, Katančićeva 5, 10000 Zagreb</izvorni_sadrzaj>
    <derivirana_varijabla naziv="DomainObject.Predmet.StrankaFormatedWithAdressOIB_1"> Financijska agencija, OIB 85821130368, Ulica grada Vukovara 70, 10000 Zagreb; Hrvatska radiotelevizija, OIB 68419124305, Prisavlje 3, 10000 Zagreb; A1 Hrvatska društvo s ograničenom odgovornošću za usluge javnih telekomunikacija, OIB 29524210204, Vrtni put 1, 10000 Zagreb; HEP ELEKTRA d.o.o. za opskrbu električnom energijom, OIB 43965974818, Ulica grada Vukovara 37, 10000 Zagreb; Totalna televizija društvo s ograničenom odgovornošću za telekomunikacije, OIB 80112273645, Buzinski prilaz 10, 10000 Zagreb; BARANJSKA ČISTOĆA d.o.o. za održavanje čistoće i odlaganje komunalnog otpada, OIB 48154012452, Ulica Republike 11, 31300 Beli Manastir; REPUBLIKA HRVATSKA MINISTARSTVO FINANCIJA, OIB 18683136487, Katančićeva 5, 10000 Zagreb</derivirana_varijabla>
  </DomainObject.Predmet.StrankaFormatedWithAdressOIB>
  <DomainObject.Predmet.StrankaWithAdress>
    <izvorni_sadrzaj>Financijska agencija Ulica grada Vukovara 70,10000 Zagreb,Hrvatska radiotelevizija Prisavlje 3,10000 Zagreb,A1 Hrvatska društvo s ograničenom odgovornošću za usluge javnih telekomunikacija Vrtni put 1,10000 Zagreb,HEP ELEKTRA d.o.o. za opskrbu električnom energijom Ulica grada Vukovara 37,10000 Zagreb,Totalna televizija društvo s ograničenom odgovornošću za telekomunikacije Buzinski prilaz 10,10000 Zagreb,BARANJSKA ČISTOĆA d.o.o. za održavanje čistoće i odlaganje komunalnog otpada Ulica Republike 11,31300 Beli Manastir,REPUBLIKA HRVATSKA MINISTARSTVO FINANCIJA Katančićeva 5,10000 Zagreb</izvorni_sadrzaj>
    <derivirana_varijabla naziv="DomainObject.Predmet.StrankaWithAdress_1">Financijska agencija Ulica grada Vukovara 70,10000 Zagreb,Hrvatska radiotelevizija Prisavlje 3,10000 Zagreb,A1 Hrvatska društvo s ograničenom odgovornošću za usluge javnih telekomunikacija Vrtni put 1,10000 Zagreb,HEP ELEKTRA d.o.o. za opskrbu električnom energijom Ulica grada Vukovara 37,10000 Zagreb,Totalna televizija društvo s ograničenom odgovornošću za telekomunikacije Buzinski prilaz 10,10000 Zagreb,BARANJSKA ČISTOĆA d.o.o. za održavanje čistoće i odlaganje komunalnog otpada Ulica Republike 11,31300 Beli Manastir,REPUBLIKA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Zagreb,Hrvatska radiotelevizija, OIB 68419124305, Prisavlje 3,10000 Zagreb,A1 Hrvatska društvo s ograničenom odgovornošću za usluge javnih telekomunikacija, OIB 29524210204, Vrtni put 1,10000 Zagreb,HEP ELEKTRA d.o.o. za opskrbu električnom energijom, OIB 43965974818, Ulica grada Vukovara 37,10000 Zagreb,Totalna televizija društvo s ograničenom odgovornošću za telekomunikacije, OIB 80112273645, Buzinski prilaz 10,10000 Zagreb,BARANJSKA ČISTOĆA d.o.o. za održavanje čistoće i odlaganje komunalnog otpada, OIB 48154012452, Ulica Republike 11,31300 Beli Manastir,REPUBLIKA HRVATSKA MINISTARSTVO FINANCIJA, OIB 18683136487, Katančićeva 5,10000 Zagreb</izvorni_sadrzaj>
    <derivirana_varijabla naziv="DomainObject.Predmet.StrankaWithAdressOIB_1">Financijska agencija, OIB 85821130368, Ulica grada Vukovara 70,10000 Zagreb,Hrvatska radiotelevizija, OIB 68419124305, Prisavlje 3,10000 Zagreb,A1 Hrvatska društvo s ograničenom odgovornošću za usluge javnih telekomunikacija, OIB 29524210204, Vrtni put 1,10000 Zagreb,HEP ELEKTRA d.o.o. za opskrbu električnom energijom, OIB 43965974818, Ulica grada Vukovara 37,10000 Zagreb,Totalna televizija društvo s ograničenom odgovornošću za telekomunikacije, OIB 80112273645, Buzinski prilaz 10,10000 Zagreb,BARANJSKA ČISTOĆA d.o.o. za održavanje čistoće i odlaganje komunalnog otpada, OIB 48154012452, Ulica Republike 11,31300 Beli Manastir,REPUBLIKA HRVATSKA MINISTARSTVO FINANCIJA, OIB 18683136487, Katančićeva 5,10000 Zagreb</derivirana_varijabla>
  </DomainObject.Predmet.StrankaWithAdressOIB>
  <DomainObject.Predmet.StrankaNazivFormated>
    <izvorni_sadrzaj>Financijska agencija,Hrvatska radiotelevizija,A1 Hrvatska društvo s ograničenom odgovornošću za usluge javnih telekomunikacija,HEP ELEKTRA d.o.o. za opskrbu električnom energijom,Totalna televizija društvo s ograničenom odgovornošću za telekomunikacije,BARANJSKA ČISTOĆA d.o.o. za održavanje čistoće i odlaganje komunalnog otpada,REPUBLIKA HRVATSKA MINISTARSTVO FINANCIJA</izvorni_sadrzaj>
    <derivirana_varijabla naziv="DomainObject.Predmet.StrankaNazivFormated_1">Financijska agencija,Hrvatska radiotelevizija,A1 Hrvatska društvo s ograničenom odgovornošću za usluge javnih telekomunikacija,HEP ELEKTRA d.o.o. za opskrbu električnom energijom,Totalna televizija društvo s ograničenom odgovornošću za telekomunikacije,BARANJSKA ČISTOĆA d.o.o. za održavanje čistoće i odlaganje komunalnog otpada,REPUBLIKA HRVATSKA MINISTARSTVO FINANCIJA</derivirana_varijabla>
  </DomainObject.Predmet.StrankaNazivFormated>
  <DomainObject.Predmet.StrankaNazivFormatedOIB>
    <izvorni_sadrzaj>Financijska agencija, OIB 85821130368,Hrvatska radiotelevizija, OIB 68419124305,A1 Hrvatska društvo s ograničenom odgovornošću za usluge javnih telekomunikacija, OIB 29524210204,HEP ELEKTRA d.o.o. za opskrbu električnom energijom, OIB 43965974818,Totalna televizija društvo s ograničenom odgovornošću za telekomunikacije, OIB 80112273645,BARANJSKA ČISTOĆA d.o.o. za održavanje čistoće i odlaganje komunalnog otpada, OIB 48154012452,REPUBLIKA HRVATSKA MINISTARSTVO FINANCIJA, OIB 18683136487</izvorni_sadrzaj>
    <derivirana_varijabla naziv="DomainObject.Predmet.StrankaNazivFormatedOIB_1">Financijska agencija, OIB 85821130368,Hrvatska radiotelevizija, OIB 68419124305,A1 Hrvatska društvo s ograničenom odgovornošću za usluge javnih telekomunikacija, OIB 29524210204,HEP ELEKTRA d.o.o. za opskrbu električnom energijom, OIB 43965974818,Totalna televizija društvo s ograničenom odgovornošću za telekomunikacije, OIB 80112273645,BARANJSKA ČISTOĆA d.o.o. za održavanje čistoće i odlaganje komunalnog otpada, OIB 48154012452,REPUBLIKA HRVATSKA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Hrvatska radiotelevizija</item>
      <item>A1 Hrvatska društvo s ograničenom odgovornošću za usluge javnih telekomunikacija</item>
      <item>HEP ELEKTRA d.o.o. za opskrbu električnom energijom</item>
      <item>Totalna televizija društvo s ograničenom odgovornošću za telekomunikacije</item>
      <item>BARANJSKA ČISTOĆA d.o.o. za održavanje čistoće i odlaganje komunalnog otpada</item>
      <item>REPUBLIKA HRVATSKA MINISTARSTVO FINANCIJA</item>
    </izvorni_sadrzaj>
    <derivirana_varijabla naziv="DomainObject.Predmet.StrankaListFormated_1">
      <item>Financijska agencija</item>
      <item>Hrvatska radiotelevizija</item>
      <item>A1 Hrvatska društvo s ograničenom odgovornošću za usluge javnih telekomunikacija</item>
      <item>HEP ELEKTRA d.o.o. za opskrbu električnom energijom</item>
      <item>Totalna televizija društvo s ograničenom odgovornošću za telekomunikacije</item>
      <item>BARANJSKA ČISTOĆA d.o.o. za održavanje čistoće i odlaganje komunalnog otpada</item>
      <item>REPUBLIKA HRVATSKA MINISTARSTVO FINANCIJA</item>
    </derivirana_varijabla>
  </DomainObject.Predmet.StrankaListFormated>
  <DomainObject.Predmet.StrankaListFormatedOIB>
    <izvorni_sadrzaj>
      <item>Financijska agencija, OIB 85821130368</item>
      <item>Hrvatska radiotelevizija, OIB 68419124305</item>
      <item>A1 Hrvatska društvo s ograničenom odgovornošću za usluge javnih telekomunikacija, OIB 29524210204</item>
      <item>HEP ELEKTRA d.o.o. za opskrbu električnom energijom, OIB 43965974818</item>
      <item>Totalna televizija društvo s ograničenom odgovornošću za telekomunikacije, OIB 80112273645</item>
      <item>BARANJSKA ČISTOĆA d.o.o. za održavanje čistoće i odlaganje komunalnog otpada, OIB 48154012452</item>
      <item>REPUBLIKA HRVATSKA MINISTARSTVO FINANCIJA, OIB 18683136487</item>
    </izvorni_sadrzaj>
    <derivirana_varijabla naziv="DomainObject.Predmet.StrankaListFormatedOIB_1">
      <item>Financijska agencija, OIB 85821130368</item>
      <item>Hrvatska radiotelevizija, OIB 68419124305</item>
      <item>A1 Hrvatska društvo s ograničenom odgovornošću za usluge javnih telekomunikacija, OIB 29524210204</item>
      <item>HEP ELEKTRA d.o.o. za opskrbu električnom energijom, OIB 43965974818</item>
      <item>Totalna televizija društvo s ograničenom odgovornošću za telekomunikacije, OIB 80112273645</item>
      <item>BARANJSKA ČISTOĆA d.o.o. za održavanje čistoće i odlaganje komunalnog otpada, OIB 48154012452</item>
      <item>REPUBLIKA HRVATSKA MINISTARSTVO FINANCIJA, OIB 18683136487</item>
    </derivirana_varijabla>
  </DomainObject.Predmet.StrankaListFormatedOIB>
  <DomainObject.Predmet.StrankaListFormatedWithAdress>
    <izvorni_sadrzaj>
      <item>Financijska agencija, Ulica grada Vukovara 70, 10000 Zagreb</item>
      <item>Hrvatska radiotelevizija, Prisavlje 3, 10000 Zagreb</item>
      <item>A1 Hrvatska društvo s ograničenom odgovornošću za usluge javnih telekomunikacija, Vrtni put 1, 10000 Zagreb</item>
      <item>HEP ELEKTRA d.o.o. za opskrbu električnom energijom, Ulica grada Vukovara 37, 10000 Zagreb</item>
      <item>Totalna televizija društvo s ograničenom odgovornošću za telekomunikacije, Buzinski prilaz 10, 10000 Zagreb</item>
      <item>BARANJSKA ČISTOĆA d.o.o. za održavanje čistoće i odlaganje komunalnog otpada, Ulica Republike 11, 31300 Beli Manastir</item>
      <item>REPUBLIKA HRVATSKA MINISTARSTVO FINANCIJA, Katančićeva 5, 10000 Zagreb</item>
    </izvorni_sadrzaj>
    <derivirana_varijabla naziv="DomainObject.Predmet.StrankaListFormatedWithAdress_1">
      <item>Financijska agencija, Ulica grada Vukovara 70, 10000 Zagreb</item>
      <item>Hrvatska radiotelevizija, Prisavlje 3, 10000 Zagreb</item>
      <item>A1 Hrvatska društvo s ograničenom odgovornošću za usluge javnih telekomunikacija, Vrtni put 1, 10000 Zagreb</item>
      <item>HEP ELEKTRA d.o.o. za opskrbu električnom energijom, Ulica grada Vukovara 37, 10000 Zagreb</item>
      <item>Totalna televizija društvo s ograničenom odgovornošću za telekomunikacije, Buzinski prilaz 10, 10000 Zagreb</item>
      <item>BARANJSKA ČISTOĆA d.o.o. za održavanje čistoće i odlaganje komunalnog otpada, Ulica Republike 11, 31300 Beli Manastir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Hrvatska radiotelevizija, OIB 68419124305, Prisavlje 3, 10000 Zagreb</item>
      <item>A1 Hrvatska društvo s ograničenom odgovornošću za usluge javnih telekomunikacija, OIB 29524210204, Vrtni put 1, 10000 Zagreb</item>
      <item>HEP ELEKTRA d.o.o. za opskrbu električnom energijom, OIB 43965974818, Ulica grada Vukovara 37, 10000 Zagreb</item>
      <item>Totalna televizija društvo s ograničenom odgovornošću za telekomunikacije, OIB 80112273645, Buzinski prilaz 10, 10000 Zagreb</item>
      <item>BARANJSKA ČISTOĆA d.o.o. za održavanje čistoće i odlaganje komunalnog otpada, OIB 48154012452, Ulica Republike 11, 31300 Beli Manastir</item>
      <item>REPUBLIKA HRVATSKA MINISTARSTVO FINANCIJA, OIB 18683136487, Katančićeva 5, 10000 Zagreb</item>
    </izvorni_sadrzaj>
    <derivirana_varijabla naziv="DomainObject.Predmet.StrankaListFormatedWithAdressOIB_1">
      <item>Financijska agencija, OIB 85821130368, Ulica grada Vukovara 70, 10000 Zagreb</item>
      <item>Hrvatska radiotelevizija, OIB 68419124305, Prisavlje 3, 10000 Zagreb</item>
      <item>A1 Hrvatska društvo s ograničenom odgovornošću za usluge javnih telekomunikacija, OIB 29524210204, Vrtni put 1, 10000 Zagreb</item>
      <item>HEP ELEKTRA d.o.o. za opskrbu električnom energijom, OIB 43965974818, Ulica grada Vukovara 37, 10000 Zagreb</item>
      <item>Totalna televizija društvo s ograničenom odgovornošću za telekomunikacije, OIB 80112273645, Buzinski prilaz 10, 10000 Zagreb</item>
      <item>BARANJSKA ČISTOĆA d.o.o. za održavanje čistoće i odlaganje komunalnog otpada, OIB 48154012452, Ulica Republike 11, 31300 Beli Manastir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Financijska agencija</item>
      <item>Hrvatska radiotelevizija</item>
      <item>A1 Hrvatska društvo s ograničenom odgovornošću za usluge javnih telekomunikacija</item>
      <item>HEP ELEKTRA d.o.o. za opskrbu električnom energijom</item>
      <item>Totalna televizija društvo s ograničenom odgovornošću za telekomunikacije</item>
      <item>BARANJSKA ČISTOĆA d.o.o. za održavanje čistoće i odlaganje komunalnog otpada</item>
      <item>REPUBLIKA HRVATSKA MINISTARSTVO FINANCIJA</item>
    </izvorni_sadrzaj>
    <derivirana_varijabla naziv="DomainObject.Predmet.StrankaListNazivFormated_1">
      <item>Financijska agencija</item>
      <item>Hrvatska radiotelevizija</item>
      <item>A1 Hrvatska društvo s ograničenom odgovornošću za usluge javnih telekomunikacija</item>
      <item>HEP ELEKTRA d.o.o. za opskrbu električnom energijom</item>
      <item>Totalna televizija društvo s ograničenom odgovornošću za telekomunikacije</item>
      <item>BARANJSKA ČISTOĆA d.o.o. za održavanje čistoće i odlaganje komunalnog otpada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Hrvatska radiotelevizija, OIB 68419124305</item>
      <item>A1 Hrvatska društvo s ograničenom odgovornošću za usluge javnih telekomunikacija, OIB 29524210204</item>
      <item>HEP ELEKTRA d.o.o. za opskrbu električnom energijom, OIB 43965974818</item>
      <item>Totalna televizija društvo s ograničenom odgovornošću za telekomunikacije, OIB 80112273645</item>
      <item>BARANJSKA ČISTOĆA d.o.o. za održavanje čistoće i odlaganje komunalnog otpada, OIB 48154012452</item>
      <item>REPUBLIKA HRVATSKA MINISTARSTVO FINANCIJA, OIB 18683136487</item>
    </izvorni_sadrzaj>
    <derivirana_varijabla naziv="DomainObject.Predmet.StrankaListNazivFormatedOIB_1">
      <item>Financijska agencija, OIB 85821130368</item>
      <item>Hrvatska radiotelevizija, OIB 68419124305</item>
      <item>A1 Hrvatska društvo s ograničenom odgovornošću za usluge javnih telekomunikacija, OIB 29524210204</item>
      <item>HEP ELEKTRA d.o.o. za opskrbu električnom energijom, OIB 43965974818</item>
      <item>Totalna televizija društvo s ograničenom odgovornošću za telekomunikacije, OIB 80112273645</item>
      <item>BARANJSKA ČISTOĆA d.o.o. za održavanje čistoće i odlaganje komunalnog otpada, OIB 48154012452</item>
      <item>REPUBLIKA HRVATSKA MINISTARSTVO FINANCIJA, OIB 18683136487</item>
    </derivirana_varijabla>
  </DomainObject.Predmet.StrankaListNazivFormatedOIB>
  <DomainObject.Predmet.ProtuStrankaListFormated>
    <izvorni_sadrzaj>
      <item>DANIJEL PETROVIĆ</item>
    </izvorni_sadrzaj>
    <derivirana_varijabla naziv="DomainObject.Predmet.ProtuStrankaListFormated_1">
      <item>DANIJEL PETROVIĆ</item>
    </derivirana_varijabla>
  </DomainObject.Predmet.ProtuStrankaListFormated>
  <DomainObject.Predmet.ProtuStrankaListFormatedOIB>
    <izvorni_sadrzaj>
      <item>DANIJEL PETROVIĆ, OIB 08098953618</item>
    </izvorni_sadrzaj>
    <derivirana_varijabla naziv="DomainObject.Predmet.ProtuStrankaListFormatedOIB_1">
      <item>DANIJEL PETROVIĆ, OIB 08098953618</item>
    </derivirana_varijabla>
  </DomainObject.Predmet.ProtuStrankaListFormatedOIB>
  <DomainObject.Predmet.ProtuStrankaListFormatedWithAdress>
    <izvorni_sadrzaj>
      <item>DANIJEL PETROVIĆ, VUKA KARADŽIĆA 24 A, 31300 Bolman</item>
    </izvorni_sadrzaj>
    <derivirana_varijabla naziv="DomainObject.Predmet.ProtuStrankaListFormatedWithAdress_1">
      <item>DANIJEL PETROVIĆ, VUKA KARADŽIĆA 24 A, 31300 Bolman</item>
    </derivirana_varijabla>
  </DomainObject.Predmet.ProtuStrankaListFormatedWithAdress>
  <DomainObject.Predmet.ProtuStrankaListFormatedWithAdressOIB>
    <izvorni_sadrzaj>
      <item>DANIJEL PETROVIĆ, OIB 08098953618, VUKA KARADŽIĆA 24 A, 31300 Bolman</item>
    </izvorni_sadrzaj>
    <derivirana_varijabla naziv="DomainObject.Predmet.ProtuStrankaListFormatedWithAdressOIB_1">
      <item>DANIJEL PETROVIĆ, OIB 08098953618, VUKA KARADŽIĆA 24 A, 31300 Bolman</item>
    </derivirana_varijabla>
  </DomainObject.Predmet.ProtuStrankaListFormatedWithAdressOIB>
  <DomainObject.Predmet.ProtuStrankaListNazivFormated>
    <izvorni_sadrzaj>
      <item>DANIJEL PETROVIĆ</item>
    </izvorni_sadrzaj>
    <derivirana_varijabla naziv="DomainObject.Predmet.ProtuStrankaListNazivFormated_1">
      <item>DANIJEL PETROVIĆ</item>
    </derivirana_varijabla>
  </DomainObject.Predmet.ProtuStrankaListNazivFormated>
  <DomainObject.Predmet.ProtuStrankaListNazivFormatedOIB>
    <izvorni_sadrzaj>
      <item>DANIJEL PETROVIĆ, OIB 08098953618</item>
    </izvorni_sadrzaj>
    <derivirana_varijabla naziv="DomainObject.Predmet.ProtuStrankaListNazivFormatedOIB_1">
      <item>DANIJEL PETROVIĆ, OIB 08098953618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studenog 2019.</izvorni_sadrzaj>
    <derivirana_varijabla naziv="DomainObject.Datum_1">15.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DANIJEL PETROVIĆ</izvorni_sadrzaj>
    <derivirana_varijabla naziv="DomainObject.Predmet.ProtustrankaIDrugi_1">DANIJEL PETROVIĆ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DANIJEL PETROVIĆ, OIB 08098953618, VUKA KARADŽIĆA 24 A, 31300 Bolman</izvorni_sadrzaj>
    <derivirana_varijabla naziv="DomainObject.Predmet.ProtustrankaIDrugiAdressOIB_1">DANIJEL PETROVIĆ, OIB 08098953618, VUKA KARADŽIĆA 24 A, 31300 Bolman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listopada 2019.</izvorni_sadrzaj>
    <derivirana_varijabla naziv="DomainObject.Predmet.OdlukaRjesenje.DatumDonosenjaOdluke_1">22. listopada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Sp-4568/2019-11</izvorni_sadrzaj>
    <derivirana_varijabla naziv="DomainObject.Predmet.OdlukaRjesenje.Oznaka_1">Sp-4568/2019-11</derivirana_varijabla>
  </DomainObject.Predmet.OdlukaRjesenje.Oznaka>
  <DomainObject.Predmet.SudioniciListNaziv>
    <izvorni_sadrzaj>
      <item>DANIJEL PETROVIĆ</item>
      <item>Financijska agencija</item>
      <item>Hrvatska radiotelevizija</item>
      <item>A1 Hrvatska društvo s ograničenom odgovornošću za usluge javnih telekomunikacija</item>
      <item>HEP ELEKTRA d.o.o. za opskrbu električnom energijom</item>
      <item>Totalna televizija društvo s ograničenom odgovornošću za telekomunikacije</item>
      <item>BARANJSKA ČISTOĆA d.o.o. za održavanje čistoće i odlaganje komunalnog otpada</item>
      <item>REPUBLIKA HRVATSKA MINISTARSTVO FINANCIJA</item>
    </izvorni_sadrzaj>
    <derivirana_varijabla naziv="DomainObject.Predmet.SudioniciListNaziv_1">
      <item>DANIJEL PETROVIĆ</item>
      <item>Financijska agencija</item>
      <item>Hrvatska radiotelevizija</item>
      <item>A1 Hrvatska društvo s ograničenom odgovornošću za usluge javnih telekomunikacija</item>
      <item>HEP ELEKTRA d.o.o. za opskrbu električnom energijom</item>
      <item>Totalna televizija društvo s ograničenom odgovornošću za telekomunikacije</item>
      <item>BARANJSKA ČISTOĆA d.o.o. za održavanje čistoće i odlaganje komunalnog otpada</item>
      <item>REPUBLIKA HRVATSKA MINISTARSTVO FINANCIJA</item>
    </derivirana_varijabla>
  </DomainObject.Predmet.SudioniciListNaziv>
  <DomainObject.Predmet.SudioniciListAdressOIB>
    <izvorni_sadrzaj>
      <item>DANIJEL PETROVIĆ, OIB 08098953618, VUKA KARADŽIĆA 24 A,31300 Bolman</item>
      <item>Financijska agencija, OIB 85821130368, Ulica grada Vukovara 70,10000 Zagreb</item>
      <item>Hrvatska radiotelevizija, OIB 68419124305, Prisavlje 3,10000 Zagreb</item>
      <item>A1 Hrvatska društvo s ograničenom odgovornošću za usluge javnih telekomunikacija, OIB 29524210204, Vrtni put 1,10000 Zagreb</item>
      <item>HEP ELEKTRA d.o.o. za opskrbu električnom energijom, OIB 43965974818, Ulica grada Vukovara 37,10000 Zagreb</item>
      <item>Totalna televizija društvo s ograničenom odgovornošću za telekomunikacije, OIB 80112273645, Buzinski prilaz 10,10000 Zagreb</item>
      <item>BARANJSKA ČISTOĆA d.o.o. za održavanje čistoće i odlaganje komunalnog otpada, OIB 48154012452, Ulica Republike 11,31300 Beli Manastir</item>
      <item>REPUBLIKA HRVATSKA MINISTARSTVO FINANCIJA, OIB 18683136487, Katančićeva 5,10000 Zagreb</item>
    </izvorni_sadrzaj>
    <derivirana_varijabla naziv="DomainObject.Predmet.SudioniciListAdressOIB_1">
      <item>DANIJEL PETROVIĆ, OIB 08098953618, VUKA KARADŽIĆA 24 A,31300 Bolman</item>
      <item>Financijska agencija, OIB 85821130368, Ulica grada Vukovara 70,10000 Zagreb</item>
      <item>Hrvatska radiotelevizija, OIB 68419124305, Prisavlje 3,10000 Zagreb</item>
      <item>A1 Hrvatska društvo s ograničenom odgovornošću za usluge javnih telekomunikacija, OIB 29524210204, Vrtni put 1,10000 Zagreb</item>
      <item>HEP ELEKTRA d.o.o. za opskrbu električnom energijom, OIB 43965974818, Ulica grada Vukovara 37,10000 Zagreb</item>
      <item>Totalna televizija društvo s ograničenom odgovornošću za telekomunikacije, OIB 80112273645, Buzinski prilaz 10,10000 Zagreb</item>
      <item>BARANJSKA ČISTOĆA d.o.o. za održavanje čistoće i odlaganje komunalnog otpada, OIB 48154012452, Ulica Republike 11,31300 Beli Manastir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08098953618</item>
      <item>, OIB 85821130368</item>
      <item>, OIB 68419124305</item>
      <item>, OIB 29524210204</item>
      <item>, OIB 43965974818</item>
      <item>, OIB 80112273645</item>
      <item>, OIB 48154012452</item>
      <item>, OIB 18683136487</item>
    </izvorni_sadrzaj>
    <derivirana_varijabla naziv="DomainObject.Predmet.SudioniciListNazivOIB_1">
      <item>, OIB 08098953618</item>
      <item>, OIB 85821130368</item>
      <item>, OIB 68419124305</item>
      <item>, OIB 29524210204</item>
      <item>, OIB 43965974818</item>
      <item>, OIB 80112273645</item>
      <item>, OIB 48154012452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Sp-4568/2019-2</izvorni_sadrzaj>
    <derivirana_varijabla naziv="DomainObject.PredzadnjaOdlukaIzPredmeta.Oznaka_1">Sp-4568/2019-2</derivirana_varijabla>
  </DomainObject.PredzadnjaOdlukaIzPredmeta.Oznaka>
  <DomainObject.PodaciZaPnopPredlozakOdluke.PodaciOrp.BrDanaBlok>
    <izvorni_sadrzaj>2133</izvorni_sadrzaj>
    <derivirana_varijabla naziv="DomainObject.PodaciZaPnopPredlozakOdluke.PodaciOrp.BrDanaBlok_1">2133</derivirana_varijabla>
  </DomainObject.PodaciZaPnopPredlozakOdluke.PodaciOrp.BrDanaBlok>
  <DomainObject.PodaciZaPnopPredlozakOdluke.PodaciOrp.NeizvrseneOsnove.PodaciUkupno.NenaplGlavnica>
    <izvorni_sadrzaj>19.348,51</izvorni_sadrzaj>
    <derivirana_varijabla naziv="DomainObject.PodaciZaPnopPredlozakOdluke.PodaciOrp.NeizvrseneOsnove.PodaciUkupno.NenaplGlavnica_1">19.348,51</derivirana_varijabla>
  </DomainObject.PodaciZaPnopPredlozakOdluke.PodaciOrp.NeizvrseneOsnove.PodaciUkupno.NenaplGlavnica>
  <DomainObject.Predmet.DatumPocetkaProcesa>
    <izvorni_sadrzaj>17. travnja 2019.</izvorni_sadrzaj>
    <derivirana_varijabla naziv="DomainObject.Predmet.DatumPocetkaProcesa_1">17. travnja 2019.</derivirana_varijabla>
  </DomainObject.Predmet.DatumPocetkaProcesa>
  <DomainObject.PodaciZaPnopPredlozakOdluke.NeizvrseneOsnoveZaPlacanjeOpis>
    <izvorni_sadrzaj>
1. osnova broj OVRV-9097/18, izdavatelja JAVNI BILJEŽNIK, BORIĆ MIRJANA, OSIJEK
- vjerovnik (1) Hrvatska radiotelevizija, Prisavlje 3, Zagreb, Hrvatska, OIB: 68419124305
 zaprimljena 01.08.2018., glavnica 480,00, kamata 138,74, trošak 806,25
2. osnova broj OVRV-1044/2017, izdavatelja JAVNI BILJEŽNIK, GAGRO RUŽICA, VALPOVO
- vjerovnik (1) A1 Hrvatska d.o.o., Vrtni put 1, Zagreb, Hrvatska, OIB: 29524210204
 zaprimljena 25.08.2017., glavnica 13.820,73, kamata 3.013,06, trošak 2.800,00
3. osnova broj OVRV-4893/19, izdavatelja JAVNI BILJEŽNIK, BORIĆ MIRJANA, OSIJEK
- vjerovnik (1) HEP ELEKTRA d.o.o., Ulica grada Vukovara 37, Zagreb, Hrvatska, OIB: 43965974818
 zaprimljena 01.07.2019., glavnica 782,36, kamata 75,02, trošak 911,25
4. osnova broj OVRV-2949/16, izdavatelja JAVNI BILJEŽNIK, ŠUSTIĆ HRVATIN, OSIJEK
- vjerovnik (1) Totalna televizija d.o.o., Buzinski prilaz 10, Zagreb, Hrvatska, OIB: 80112273645
 zaprimljena 08.02.2017., glavnica 2.882,96, kamata 1.028,04, trošak 1.475,00
5. osnova broj OVRV-628/16, izdavatelja JAVNI BILJEŽNIK, LANA ALBERT MAJSTOROVIĆ, BELI MANASTIR
- vjerovnik (1) BARANJSKA ČISTOĆA d.o.o., Ulica Republike 11, Beli Manastir, Hrvatska, OIB: 48154012452
 zaprimljena 31.10.2016., glavnica 852,46, kamata 224,40, trošak 425,00
6. osnova broj OVRV-3173/18, izdavatelja JAVNI BILJEŽNIK, CRNOV DAVID, ĐAKOVO
- vjerovnik (1) Hrvatska radiotelevizija, Prisavlje 3, Zagreb, Hrvatska, OIB: 68419124305
 zaprimljena 08.02.2019., glavnica 480,00, kamata 103,38, trošak 891,25
7. osnova broj R1OB-816/18-6-PRIST, izdavatelja OPĆINSKI SUD, OPĆINSKI SUD U OSIJEKU, STALNA SLUŽBA U BELOM MANASTIRU, BELI MANASTIR
- vjerovnik (1) REPUBLIKA HRVATSKA MINISTARSTVO FINANCIJA, KATANČIĆEVA 5, ZAGREB, Hrvatska, OIB: 18683136487
 zaprimljena 01.02.2019., glavnica 0,00, kamata 0,00, trošak 50,00</izvorni_sadrzaj>
    <derivirana_varijabla naziv="DomainObject.PodaciZaPnopPredlozakOdluke.NeizvrseneOsnoveZaPlacanjeOpis_1">
1. osnova broj OVRV-9097/18, izdavatelja JAVNI BILJEŽNIK, BORIĆ MIRJANA, OSIJEK
- vjerovnik (1) Hrvatska radiotelevizija, Prisavlje 3, Zagreb, Hrvatska, OIB: 68419124305
 zaprimljena 01.08.2018., glavnica 480,00, kamata 138,74, trošak 806,25
2. osnova broj OVRV-1044/2017, izdavatelja JAVNI BILJEŽNIK, GAGRO RUŽICA, VALPOVO
- vjerovnik (1) A1 Hrvatska d.o.o., Vrtni put 1, Zagreb, Hrvatska, OIB: 29524210204
 zaprimljena 25.08.2017., glavnica 13.820,73, kamata 3.013,06, trošak 2.800,00
3. osnova broj OVRV-4893/19, izdavatelja JAVNI BILJEŽNIK, BORIĆ MIRJANA, OSIJEK
- vjerovnik (1) HEP ELEKTRA d.o.o., Ulica grada Vukovara 37, Zagreb, Hrvatska, OIB: 43965974818
 zaprimljena 01.07.2019., glavnica 782,36, kamata 75,02, trošak 911,25
4. osnova broj OVRV-2949/16, izdavatelja JAVNI BILJEŽNIK, ŠUSTIĆ HRVATIN, OSIJEK
- vjerovnik (1) Totalna televizija d.o.o., Buzinski prilaz 10, Zagreb, Hrvatska, OIB: 80112273645
 zaprimljena 08.02.2017., glavnica 2.882,96, kamata 1.028,04, trošak 1.475,00
5. osnova broj OVRV-628/16, izdavatelja JAVNI BILJEŽNIK, LANA ALBERT MAJSTOROVIĆ, BELI MANASTIR
- vjerovnik (1) BARANJSKA ČISTOĆA d.o.o., Ulica Republike 11, Beli Manastir, Hrvatska, OIB: 48154012452
 zaprimljena 31.10.2016., glavnica 852,46, kamata 224,40, trošak 425,00
6. osnova broj OVRV-3173/18, izdavatelja JAVNI BILJEŽNIK, CRNOV DAVID, ĐAKOVO
- vjerovnik (1) Hrvatska radiotelevizija, Prisavlje 3, Zagreb, Hrvatska, OIB: 68419124305
 zaprimljena 08.02.2019., glavnica 480,00, kamata 103,38, trošak 891,25
7. osnova broj R1OB-816/18-6-PRIST, izdavatelja OPĆINSKI SUD, OPĆINSKI SUD U OSIJEKU, STALNA SLUŽBA U BELOM MANASTIRU, BELI MANASTIR
- vjerovnik (1) REPUBLIKA HRVATSKA MINISTARSTVO FINANCIJA, KATANČIĆEVA 5, ZAGREB, Hrvatska, OIB: 18683136487
 zaprimljena 01.02.2019., glavnica 0,00, kamata 0,00, trošak 50,00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154</properties:Words>
  <properties:Characters>859</properties:Characters>
  <properties:Lines>43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2019-11-15T07:00:00Z</dcterms:created>
  <dc:creator>Sanela Maričić</dc:creator>
  <cp:lastModifiedBy>Ljiljana Dubovečak</cp:lastModifiedBy>
  <cp:lastPrinted>2019-07-18T08:23:00Z</cp:lastPrinted>
  <dcterms:modified xmlns:xsi="http://www.w3.org/2001/XMLSchema-instance" xsi:type="dcterms:W3CDTF">2019-11-15T07:01:00Z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- 4568-19.docx)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