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8d2f" w14:paraId="e428d2f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91005B">
        <w:t>St-94</w:t>
      </w:r>
      <w:r w:rsidR="00096A2E">
        <w:t>6</w:t>
      </w:r>
      <w:r w:rsidR="000B3948">
        <w:t>/</w:t>
      </w:r>
      <w:r w:rsidR="00A01C97">
        <w:t>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91005B" w:rsidP="00912715" w:rsidR="00912715" w:rsidRPr="0093667C">
      <w:pPr>
        <w:jc w:val="both"/>
      </w:pPr>
      <w:r w:rsidRPr="0091005B">
        <w:t>Trgovački sud u Zagrebu, po sucu Maji Jurovicki, u stečajnom postupku u povodu prijedloga predlagatelja FINANCIJSKE AGENCIJE, Zagreb, Ulica grada Vukovara 70, OIB: 85821130368, za otvaranje stečajnog postupka nad dužnikom MS – INVESTMENT &amp; FINANCE d.o.o. OIB:15622528780, Zagreb, Kneza Mislava 6</w:t>
      </w:r>
      <w:r w:rsidR="009D4351">
        <w:t>,</w:t>
      </w:r>
      <w:r w:rsidR="00096A2E">
        <w:t xml:space="preserve"> </w:t>
      </w:r>
      <w:r>
        <w:t>21</w:t>
      </w:r>
      <w:r w:rsidR="00C92ACD" w:rsidRPr="0093667C">
        <w:t>. studenog 2018.</w:t>
      </w:r>
    </w:p>
    <w:p w:rsidRDefault="00C92ACD" w:rsidP="00912715" w:rsidR="00C92ACD" w:rsidRPr="0093667C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4A2149" w:rsidP="004A2149" w:rsidR="0093667C">
      <w:pPr>
        <w:jc w:val="both"/>
      </w:pPr>
      <w:r>
        <w:t xml:space="preserve">I  </w:t>
      </w:r>
      <w:r w:rsidR="00DB441F">
        <w:t xml:space="preserve">Otvara se stečajni postupak nad dužnikom </w:t>
      </w:r>
      <w:r w:rsidR="0091005B" w:rsidRPr="0091005B">
        <w:t>MS – INVESTMENT &amp; FINANCE d.o.o. OIB:15622528780, Zagreb, Kneza Mislava 6</w:t>
      </w:r>
      <w:r w:rsidR="0091005B">
        <w:t>.</w:t>
      </w:r>
    </w:p>
    <w:p w:rsidRDefault="00DB441F" w:rsidP="0093667C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8F0A19">
        <w:t>2</w:t>
      </w:r>
      <w:r w:rsidR="003C67D9">
        <w:t>1</w:t>
      </w:r>
      <w:r w:rsidR="008F0A19">
        <w:t xml:space="preserve">. studenog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4A2149" w:rsidR="00E25C6C" w:rsidRPr="00735739">
      <w:pPr>
        <w:jc w:val="both"/>
      </w:pPr>
      <w:r>
        <w:t xml:space="preserve">II. </w:t>
      </w:r>
      <w:r w:rsidR="00AA78A7">
        <w:t xml:space="preserve">  </w:t>
      </w:r>
      <w:r w:rsidR="00DC7D8E" w:rsidRPr="00735739">
        <w:t xml:space="preserve">Za stečajnog upravitelja imenuje se </w:t>
      </w:r>
      <w:r w:rsidR="00735739" w:rsidRPr="00735739">
        <w:t>Janko Vidiček, OIB:51043553915, iz Zagreba, Brazilska 3.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4A2149">
      <w:pPr>
        <w:jc w:val="both"/>
      </w:pPr>
      <w:r>
        <w:t>III. Zaključuje se stečajni postupak nad dužnikom</w:t>
      </w:r>
      <w:r w:rsidR="007F4625">
        <w:t xml:space="preserve"> </w:t>
      </w:r>
      <w:r w:rsidR="0091005B" w:rsidRPr="0091005B">
        <w:t>MS – INVESTMENT &amp; FINANCE d.o.o. OIB:15622528780, Zagreb, Kneza Mislava 6</w:t>
      </w:r>
      <w:r w:rsidR="004A2149" w:rsidRPr="004A2149">
        <w:t>.</w:t>
      </w:r>
    </w:p>
    <w:p w:rsidRDefault="004A2149" w:rsidP="00152F9B" w:rsidR="004A2149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9D4351" w:rsidRPr="009D4351">
        <w:t xml:space="preserve"> </w:t>
      </w:r>
      <w:r w:rsidR="0091005B" w:rsidRPr="0091005B">
        <w:t>MS – INVESTMENT &amp; FINANCE d.o.o. OIB:15622528780, Zagreb, Kneza Mislava 6</w:t>
      </w:r>
      <w:r w:rsidR="00A87861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2924AE" w:rsidP="000E4567" w:rsidR="00A87861">
      <w:pPr>
        <w:jc w:val="both"/>
      </w:pPr>
      <w:r>
        <w:t xml:space="preserve">        </w:t>
      </w:r>
      <w:r w:rsidR="00A87861" w:rsidRPr="00A87861">
        <w:t xml:space="preserve">Financijska agencija, kao predlagatelj, navela je u prijedlogu za otvaranje stečajnog postupka kako dužnik na dan 30.03.2018. u Očevidniku redoslijeda osnova za plaćanje ima evidentirane neizvršene osnove za plaćanje u neprekinutom razdoblju od 120 dana, u ukupnom iznosu od 33.043,89 kn, kao i da dužnik ima 5 zaposlenika. S obzirom na to da predlagatelj vodi Očevidnik redoslijeda osnova za plaćanje, sud je prihvatio predlagateljeve </w:t>
      </w:r>
      <w:r w:rsidR="00A87861" w:rsidRPr="00A87861">
        <w:lastRenderedPageBreak/>
        <w:t xml:space="preserve">tvrdnje o neprekinutom razdoblju evidentiranih neizvršenih osnova za plaćanje koji su zavedeni u Očevidniku  redoslijeda osnova za plaćanje. </w:t>
      </w:r>
    </w:p>
    <w:p w:rsidRDefault="007C743A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94944">
      <w:pPr>
        <w:jc w:val="both"/>
      </w:pPr>
      <w:r>
        <w:t xml:space="preserve">           Sud je rješenjem </w:t>
      </w:r>
      <w:r w:rsidR="000609E2">
        <w:t xml:space="preserve">od </w:t>
      </w:r>
      <w:r w:rsidR="00A87861">
        <w:t>22</w:t>
      </w:r>
      <w:r w:rsidR="00B13094">
        <w:t>.05</w:t>
      </w:r>
      <w:r w:rsidR="00421052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A87861">
        <w:t xml:space="preserve"> dana 02</w:t>
      </w:r>
      <w:r w:rsidR="00C04441">
        <w:t>.10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>nije postupio po rješenju od</w:t>
      </w:r>
      <w:r w:rsidR="007B16D6">
        <w:t xml:space="preserve"> </w:t>
      </w:r>
      <w:r w:rsidR="00A04C65">
        <w:t>22</w:t>
      </w:r>
      <w:r w:rsidR="007B16D6" w:rsidRPr="007B16D6">
        <w:t>.</w:t>
      </w:r>
      <w:r w:rsidR="001A5BF7">
        <w:t>05</w:t>
      </w:r>
      <w:r w:rsidR="00465425">
        <w:t>.</w:t>
      </w:r>
      <w:r w:rsidR="007B16D6" w:rsidRPr="007B16D6">
        <w:t>2018</w:t>
      </w:r>
      <w:r w:rsidR="00944150" w:rsidRPr="00944150">
        <w:t>.</w:t>
      </w:r>
    </w:p>
    <w:p w:rsidRDefault="000E4567" w:rsidP="000E4567" w:rsidR="00A04C65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CA01F8">
        <w:t>24</w:t>
      </w:r>
      <w:r w:rsidR="001A5BF7">
        <w:t>.05</w:t>
      </w:r>
      <w:r w:rsidR="00040529">
        <w:t>.2018</w:t>
      </w:r>
      <w:r>
        <w:t xml:space="preserve">. sud je </w:t>
      </w:r>
      <w:r w:rsidR="00FC4751">
        <w:t>utvrdio kako je dužnik na dan</w:t>
      </w:r>
      <w:r w:rsidR="007B16D6">
        <w:t xml:space="preserve"> </w:t>
      </w:r>
      <w:r w:rsidR="00CA01F8">
        <w:t>30.03</w:t>
      </w:r>
      <w:r w:rsidR="007B16D6" w:rsidRPr="007B16D6">
        <w:t>.2018</w:t>
      </w:r>
      <w:r>
        <w:t xml:space="preserve">. u Očevidniku redoslijeda osnova za plaćanje imao neizvršene osnove za plaćanje u neprekinutom razdoblju od 120 dana u ukupnom iznosu od  </w:t>
      </w:r>
      <w:r w:rsidR="00A04C65" w:rsidRPr="00A04C65">
        <w:t>33.043,89 kn</w:t>
      </w:r>
    </w:p>
    <w:p w:rsidRDefault="000E4567" w:rsidP="000E4567" w:rsidR="000E4567">
      <w:pPr>
        <w:jc w:val="both"/>
      </w:pPr>
      <w:r>
        <w:t xml:space="preserve">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BD1793">
        <w:t xml:space="preserve"> </w:t>
      </w:r>
      <w:r w:rsidR="00CA01F8">
        <w:t>02</w:t>
      </w:r>
      <w:r w:rsidR="003F45D3" w:rsidRPr="003F45D3">
        <w:t xml:space="preserve">.10.2018.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A01F8">
        <w:t xml:space="preserve"> 02</w:t>
      </w:r>
      <w:r w:rsidR="003F45D3">
        <w:t>.10.2018</w:t>
      </w:r>
      <w:r w:rsidR="002261F5" w:rsidRPr="002261F5">
        <w:t>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CA01F8">
        <w:t>21</w:t>
      </w:r>
      <w:r w:rsidR="00BD1793" w:rsidRPr="00BD1793">
        <w:t>. studenog 2018.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C00F86">
        <w:t xml:space="preserve">,v.r. </w:t>
      </w:r>
    </w:p>
    <w:p w:rsidRDefault="00A82154" w:rsidP="000E4567" w:rsidR="00A82154">
      <w:pPr>
        <w:jc w:val="both"/>
      </w:pPr>
    </w:p>
    <w:p w:rsidRDefault="00600142" w:rsidP="000E4567" w:rsidR="00600142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C00F86" w:rsidP="004F5146" w:rsidR="00C00F86">
      <w:pPr>
        <w:jc w:val="right"/>
      </w:pPr>
      <w:r>
        <w:t>za točnost otpravka-ovlašteni službenik</w:t>
      </w:r>
    </w:p>
    <w:p w:rsidRDefault="00C00F86" w:rsidP="004F5146" w:rsidR="00C00F86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00F86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87861">
          <w:t>94</w:t>
        </w:r>
        <w:r w:rsidR="002924AE">
          <w:t>6</w:t>
        </w:r>
        <w:r w:rsidR="003D592F">
          <w:t>/</w:t>
        </w:r>
        <w:r w:rsidR="00A01C97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4132FE"/>
    <w:multiLevelType w:val="hybridMultilevel"/>
    <w:tmpl w:val="5AB65412"/>
    <w:lvl w:tplc="E872D9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534FF"/>
    <w:rsid w:val="000609E2"/>
    <w:rsid w:val="00081B41"/>
    <w:rsid w:val="00087CA3"/>
    <w:rsid w:val="00096A2E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A5BF7"/>
    <w:rsid w:val="001A684C"/>
    <w:rsid w:val="001B73F3"/>
    <w:rsid w:val="001C38BA"/>
    <w:rsid w:val="001F17EC"/>
    <w:rsid w:val="00201C18"/>
    <w:rsid w:val="002261F5"/>
    <w:rsid w:val="0023149C"/>
    <w:rsid w:val="00237B9E"/>
    <w:rsid w:val="00255162"/>
    <w:rsid w:val="002558C1"/>
    <w:rsid w:val="00274B49"/>
    <w:rsid w:val="002916CE"/>
    <w:rsid w:val="002924AE"/>
    <w:rsid w:val="00293025"/>
    <w:rsid w:val="002B0102"/>
    <w:rsid w:val="002B2048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C67D9"/>
    <w:rsid w:val="003D15AF"/>
    <w:rsid w:val="003D592F"/>
    <w:rsid w:val="003D6644"/>
    <w:rsid w:val="003D6DB6"/>
    <w:rsid w:val="003E09C3"/>
    <w:rsid w:val="003E0E43"/>
    <w:rsid w:val="003E4392"/>
    <w:rsid w:val="003F45D3"/>
    <w:rsid w:val="003F4F65"/>
    <w:rsid w:val="003F599D"/>
    <w:rsid w:val="003F712D"/>
    <w:rsid w:val="00404C66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F6F"/>
    <w:rsid w:val="00454A5A"/>
    <w:rsid w:val="004621DA"/>
    <w:rsid w:val="00465425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A2149"/>
    <w:rsid w:val="004B0D25"/>
    <w:rsid w:val="004C424E"/>
    <w:rsid w:val="004C5B58"/>
    <w:rsid w:val="004D2FBD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53B1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0142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35739"/>
    <w:rsid w:val="007717BA"/>
    <w:rsid w:val="0077370C"/>
    <w:rsid w:val="00780919"/>
    <w:rsid w:val="007A2226"/>
    <w:rsid w:val="007B085D"/>
    <w:rsid w:val="007B16D6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4625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41778"/>
    <w:rsid w:val="008527B2"/>
    <w:rsid w:val="00873E5D"/>
    <w:rsid w:val="00876BFF"/>
    <w:rsid w:val="00876DE5"/>
    <w:rsid w:val="008942C3"/>
    <w:rsid w:val="008A306D"/>
    <w:rsid w:val="008A310B"/>
    <w:rsid w:val="008C661C"/>
    <w:rsid w:val="008D3CF9"/>
    <w:rsid w:val="008E127C"/>
    <w:rsid w:val="008E59F9"/>
    <w:rsid w:val="008F0A19"/>
    <w:rsid w:val="0091005B"/>
    <w:rsid w:val="00910DEA"/>
    <w:rsid w:val="00912715"/>
    <w:rsid w:val="009208E5"/>
    <w:rsid w:val="00924483"/>
    <w:rsid w:val="0093504C"/>
    <w:rsid w:val="0093667C"/>
    <w:rsid w:val="00937188"/>
    <w:rsid w:val="00944150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4351"/>
    <w:rsid w:val="009D5975"/>
    <w:rsid w:val="009E23BB"/>
    <w:rsid w:val="009E4E4C"/>
    <w:rsid w:val="009F08BB"/>
    <w:rsid w:val="009F1F7C"/>
    <w:rsid w:val="009F5BD2"/>
    <w:rsid w:val="00A01C97"/>
    <w:rsid w:val="00A04C65"/>
    <w:rsid w:val="00A05D6C"/>
    <w:rsid w:val="00A05F25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87861"/>
    <w:rsid w:val="00A87B98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3094"/>
    <w:rsid w:val="00B143AE"/>
    <w:rsid w:val="00B221D4"/>
    <w:rsid w:val="00B22DAB"/>
    <w:rsid w:val="00B42A98"/>
    <w:rsid w:val="00B46603"/>
    <w:rsid w:val="00B4744D"/>
    <w:rsid w:val="00B7682A"/>
    <w:rsid w:val="00B8024A"/>
    <w:rsid w:val="00BB2CC0"/>
    <w:rsid w:val="00BB6854"/>
    <w:rsid w:val="00BC2DA8"/>
    <w:rsid w:val="00BD1793"/>
    <w:rsid w:val="00BD17D3"/>
    <w:rsid w:val="00BD7D99"/>
    <w:rsid w:val="00BE07A7"/>
    <w:rsid w:val="00BE19F1"/>
    <w:rsid w:val="00BF1D4D"/>
    <w:rsid w:val="00BF7D5F"/>
    <w:rsid w:val="00C00F86"/>
    <w:rsid w:val="00C04441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2ACD"/>
    <w:rsid w:val="00C94123"/>
    <w:rsid w:val="00C960FC"/>
    <w:rsid w:val="00CA01F8"/>
    <w:rsid w:val="00CA4E71"/>
    <w:rsid w:val="00CA6649"/>
    <w:rsid w:val="00CA7052"/>
    <w:rsid w:val="00CB0B29"/>
    <w:rsid w:val="00CB3486"/>
    <w:rsid w:val="00CB46CE"/>
    <w:rsid w:val="00CD11DE"/>
    <w:rsid w:val="00CE5540"/>
    <w:rsid w:val="00CE5E29"/>
    <w:rsid w:val="00CF2A99"/>
    <w:rsid w:val="00CF464A"/>
    <w:rsid w:val="00D067DD"/>
    <w:rsid w:val="00D07141"/>
    <w:rsid w:val="00D10768"/>
    <w:rsid w:val="00D1734F"/>
    <w:rsid w:val="00D26467"/>
    <w:rsid w:val="00D3569A"/>
    <w:rsid w:val="00D37274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7D8E"/>
    <w:rsid w:val="00DD2E8C"/>
    <w:rsid w:val="00E02AE0"/>
    <w:rsid w:val="00E06A53"/>
    <w:rsid w:val="00E25C6C"/>
    <w:rsid w:val="00E337EC"/>
    <w:rsid w:val="00E377B2"/>
    <w:rsid w:val="00E4038E"/>
    <w:rsid w:val="00E453CF"/>
    <w:rsid w:val="00E46026"/>
    <w:rsid w:val="00E53D3D"/>
    <w:rsid w:val="00E55528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3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St-946/2018</izvorni_sadrzaj>
    <derivirana_varijabla naziv="DomainObject.Predmet.OznakaBroj_1">St-946/2018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 - INVESTMENT &amp; FINANCE d.o.o.</izvorni_sadrzaj>
    <derivirana_varijabla naziv="DomainObject.Predmet.ProtustrankaFormated_1">  MS - INVESTMENT &amp; FINANCE d.o.o.</derivirana_varijabla>
  </DomainObject.Predmet.ProtustrankaFormated>
  <DomainObject.Predmet.ProtustrankaFormatedOIB>
    <izvorni_sadrzaj>  MS - INVESTMENT &amp; FINANCE d.o.o., OIB 15622528780</izvorni_sadrzaj>
    <derivirana_varijabla naziv="DomainObject.Predmet.ProtustrankaFormatedOIB_1">  MS - INVESTMENT &amp; FINANCE d.o.o., OIB 15622528780</derivirana_varijabla>
  </DomainObject.Predmet.ProtustrankaFormatedOIB>
  <DomainObject.Predmet.ProtustrankaFormatedWithAdress>
    <izvorni_sadrzaj> MS - INVESTMENT &amp; FINANCE d.o.o., Kneza Mislava 6, 10000 Zagreb</izvorni_sadrzaj>
    <derivirana_varijabla naziv="DomainObject.Predmet.ProtustrankaFormatedWithAdress_1"> MS - INVESTMENT &amp; FINANCE d.o.o., Kneza Mislava 6, 10000 Zagreb</derivirana_varijabla>
  </DomainObject.Predmet.ProtustrankaFormatedWithAdress>
  <DomainObject.Predmet.ProtustrankaFormatedWithAdressOIB>
    <izvorni_sadrzaj> MS - INVESTMENT &amp; FINANCE d.o.o., OIB 15622528780, Kneza Mislava 6, 10000 Zagreb</izvorni_sadrzaj>
    <derivirana_varijabla naziv="DomainObject.Predmet.ProtustrankaFormatedWithAdressOIB_1"> MS - INVESTMENT &amp; FINANCE d.o.o., OIB 15622528780, Kneza Mislava 6, 10000 Zagreb</derivirana_varijabla>
  </DomainObject.Predmet.ProtustrankaFormatedWithAdressOIB>
  <DomainObject.Predmet.ProtustrankaWithAdress>
    <izvorni_sadrzaj>MS - INVESTMENT &amp; FINANCE d.o.o. Kneza Mislava 6, 10000 Zagreb</izvorni_sadrzaj>
    <derivirana_varijabla naziv="DomainObject.Predmet.ProtustrankaWithAdress_1">MS - INVESTMENT &amp; FINANCE d.o.o. Kneza Mislava 6, 10000 Zagreb</derivirana_varijabla>
  </DomainObject.Predmet.ProtustrankaWithAdress>
  <DomainObject.Predmet.ProtustrankaWithAdressOIB>
    <izvorni_sadrzaj>MS - INVESTMENT &amp; FINANCE d.o.o., OIB 15622528780, Kneza Mislava 6, 10000 Zagreb</izvorni_sadrzaj>
    <derivirana_varijabla naziv="DomainObject.Predmet.ProtustrankaWithAdressOIB_1">MS - INVESTMENT &amp; FINANCE d.o.o., OIB 15622528780, Kneza Mislava 6, 10000 Zagreb</derivirana_varijabla>
  </DomainObject.Predmet.ProtustrankaWithAdressOIB>
  <DomainObject.Predmet.ProtustrankaNazivFormated>
    <izvorni_sadrzaj>MS - INVESTMENT &amp; FINANCE d.o.o.</izvorni_sadrzaj>
    <derivirana_varijabla naziv="DomainObject.Predmet.ProtustrankaNazivFormated_1">MS - INVESTMENT &amp; FINANCE d.o.o.</derivirana_varijabla>
  </DomainObject.Predmet.ProtustrankaNazivFormated>
  <DomainObject.Predmet.ProtustrankaNazivFormatedOIB>
    <izvorni_sadrzaj>MS - INVESTMENT &amp; FINANCE d.o.o., OIB 15622528780</izvorni_sadrzaj>
    <derivirana_varijabla naziv="DomainObject.Predmet.ProtustrankaNazivFormatedOIB_1">MS - INVESTMENT &amp; FINANCE d.o.o., OIB 15622528780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Mair Selimi</izvorni_sadrzaj>
    <derivirana_varijabla naziv="DomainObject.Predmet.StrankaFormated_1">  FINA Regionalni centar Zagreb; Mair Selimi</derivirana_varijabla>
  </DomainObject.Predmet.StrankaFormated>
  <DomainObject.Predmet.StrankaFormatedOIB>
    <izvorni_sadrzaj>  FINA Regionalni centar Zagreb, OIB 85821130368; Mair Selimi, OIB 12519622261</izvorni_sadrzaj>
    <derivirana_varijabla naziv="DomainObject.Predmet.StrankaFormatedOIB_1">  FINA Regionalni centar Zagreb, OIB 85821130368; Mair Selimi, OIB 12519622261</derivirana_varijabla>
  </DomainObject.Predmet.StrankaFormatedOIB>
  <DomainObject.Predmet.StrankaFormatedWithAdress>
    <izvorni_sadrzaj> FINA Regionalni centar Zagreb, Trg svibanjskih žrtava 1995. 1, 10000 Zagreb; Mair Selimi, Ulica Kneza Mislava 6, 10000 Zagreb</izvorni_sadrzaj>
    <derivirana_varijabla naziv="DomainObject.Predmet.StrankaFormatedWithAdress_1"> FINA Regionalni centar Zagreb, Trg svibanjskih žrtava 1995. 1, 10000 Zagreb; Mair Selimi, Ulica Kneza Mislava 6, 10000 Zagreb</derivirana_varijabla>
  </DomainObject.Predmet.StrankaFormatedWithAdress>
  <DomainObject.Predmet.StrankaFormatedWithAdressOIB>
    <izvorni_sadrzaj> FINA Regionalni centar Zagreb, OIB 85821130368, Trg svibanjskih žrtava 1995. 1, 10000 Zagreb; Mair Selimi, OIB 12519622261, Ulica Kneza Mislava 6, 10000 Zagreb</izvorni_sadrzaj>
    <derivirana_varijabla naziv="DomainObject.Predmet.StrankaFormatedWithAdressOIB_1"> FINA Regionalni centar Zagreb, OIB 85821130368, Trg svibanjskih žrtava 1995. 1, 10000 Zagreb; Mair Selimi, OIB 12519622261, Ulica Kneza Mislava 6, 10000 Zagreb</derivirana_varijabla>
  </DomainObject.Predmet.StrankaFormatedWithAdressOIB>
  <DomainObject.Predmet.StrankaWithAdress>
    <izvorni_sadrzaj>FINA Regionalni centar Zagreb Trg svibanjskih žrtava 1995. 1,10000 Zagreb,Mair Selimi Ulica Kneza Mislava 6,10000 Zagreb</izvorni_sadrzaj>
    <derivirana_varijabla naziv="DomainObject.Predmet.StrankaWithAdress_1">FINA Regionalni centar Zagreb Trg svibanjskih žrtava 1995. 1,10000 Zagreb,Mair Selimi Ulica Kneza Mislava 6,10000 Zagreb</derivirana_varijabla>
  </DomainObject.Predmet.StrankaWithAdress>
  <DomainObject.Predmet.StrankaWithAdressOIB>
    <izvorni_sadrzaj>FINA Regionalni centar Zagreb, OIB 85821130368, Trg svibanjskih žrtava 1995. 1,10000 Zagreb,Mair Selimi, OIB 12519622261, Ulica Kneza Mislava 6,10000 Zagreb</izvorni_sadrzaj>
    <derivirana_varijabla naziv="DomainObject.Predmet.StrankaWithAdressOIB_1">FINA Regionalni centar Zagreb, OIB 85821130368, Trg svibanjskih žrtava 1995. 1,10000 Zagreb,Mair Selimi, OIB 12519622261, Ulica Kneza Mislava 6,10000 Zagreb</derivirana_varijabla>
  </DomainObject.Predmet.StrankaWithAdressOIB>
  <DomainObject.Predmet.StrankaNazivFormated>
    <izvorni_sadrzaj>FINA Regionalni centar Zagreb,Mair Selimi</izvorni_sadrzaj>
    <derivirana_varijabla naziv="DomainObject.Predmet.StrankaNazivFormated_1">FINA Regionalni centar Zagreb,Mair Selimi</derivirana_varijabla>
  </DomainObject.Predmet.StrankaNazivFormated>
  <DomainObject.Predmet.StrankaNazivFormatedOIB>
    <izvorni_sadrzaj>FINA Regionalni centar Zagreb, OIB 85821130368,Mair Selimi, OIB 12519622261</izvorni_sadrzaj>
    <derivirana_varijabla naziv="DomainObject.Predmet.StrankaNazivFormatedOIB_1">FINA Regionalni centar Zagreb, OIB 85821130368,Mair Selimi, OIB 12519622261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Mair Selimi</item>
    </izvorni_sadrzaj>
    <derivirana_varijabla naziv="DomainObject.Predmet.StrankaListFormated_1">
      <item>FINA Regionalni centar Zagreb</item>
      <item>Mair Selimi</item>
    </derivirana_varijabla>
  </DomainObject.Predmet.StrankaListFormated>
  <DomainObject.Predmet.StrankaListFormatedOIB>
    <izvorni_sadrzaj>
      <item>FINA Regionalni centar Zagreb, OIB 85821130368</item>
      <item>Mair Selimi, OIB 12519622261</item>
    </izvorni_sadrzaj>
    <derivirana_varijabla naziv="DomainObject.Predmet.StrankaListFormatedOIB_1">
      <item>FINA Regionalni centar Zagreb, OIB 85821130368</item>
      <item>Mair Selimi, OIB 12519622261</item>
    </derivirana_varijabla>
  </DomainObject.Predmet.StrankaListFormatedOIB>
  <DomainObject.Predmet.StrankaListFormatedWithAdress>
    <izvorni_sadrzaj>
      <item>FINA Regionalni centar Zagreb, Trg svibanjskih žrtava 1995. 1, 10000 Zagreb</item>
      <item>Mair Selimi, Ulica Kneza Mislava 6, 10000 Zagreb</item>
    </izvorni_sadrzaj>
    <derivirana_varijabla naziv="DomainObject.Predmet.StrankaListFormatedWithAdress_1">
      <item>FINA Regionalni centar Zagreb, Trg svibanjskih žrtava 1995. 1, 10000 Zagreb</item>
      <item>Mair Selimi, Ulica Kneza Mislava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Mair Selimi, OIB 12519622261, Ulica Kneza Mislava 6, 10000 Zagreb</item>
    </izvorni_sadrzaj>
    <derivirana_varijabla naziv="DomainObject.Predmet.StrankaListFormatedWithAdressOIB_1">
      <item>FINA Regionalni centar Zagreb, OIB 85821130368, Trg svibanjskih žrtava 1995. 1, 10000 Zagreb</item>
      <item>Mair Selimi, OIB 12519622261, Ulica Kneza Mislava 6, 10000 Zagreb</item>
    </derivirana_varijabla>
  </DomainObject.Predmet.StrankaListFormatedWithAdressOIB>
  <DomainObject.Predmet.StrankaListNazivFormated>
    <izvorni_sadrzaj>
      <item>FINA Regionalni centar Zagreb</item>
      <item>Mair Selimi</item>
    </izvorni_sadrzaj>
    <derivirana_varijabla naziv="DomainObject.Predmet.StrankaListNazivFormated_1">
      <item>FINA Regionalni centar Zagreb</item>
      <item>Mair Selimi</item>
    </derivirana_varijabla>
  </DomainObject.Predmet.StrankaListNazivFormated>
  <DomainObject.Predmet.StrankaListNazivFormatedOIB>
    <izvorni_sadrzaj>
      <item>FINA Regionalni centar Zagreb, OIB 85821130368</item>
      <item>Mair Selimi, OIB 12519622261</item>
    </izvorni_sadrzaj>
    <derivirana_varijabla naziv="DomainObject.Predmet.StrankaListNazivFormatedOIB_1">
      <item>FINA Regionalni centar Zagreb, OIB 85821130368</item>
      <item>Mair Selimi, OIB 12519622261</item>
    </derivirana_varijabla>
  </DomainObject.Predmet.StrankaListNazivFormatedOIB>
  <DomainObject.Predmet.ProtuStrankaListFormated>
    <izvorni_sadrzaj>
      <item>MS - INVESTMENT &amp; FINANCE d.o.o.</item>
    </izvorni_sadrzaj>
    <derivirana_varijabla naziv="DomainObject.Predmet.ProtuStrankaListFormated_1">
      <item>MS - INVESTMENT &amp; FINANCE d.o.o.</item>
    </derivirana_varijabla>
  </DomainObject.Predmet.ProtuStrankaListFormated>
  <DomainObject.Predmet.ProtuStrankaListFormatedOIB>
    <izvorni_sadrzaj>
      <item>MS - INVESTMENT &amp; FINANCE d.o.o., OIB 15622528780</item>
    </izvorni_sadrzaj>
    <derivirana_varijabla naziv="DomainObject.Predmet.ProtuStrankaListFormatedOIB_1">
      <item>MS - INVESTMENT &amp; FINANCE d.o.o., OIB 15622528780</item>
    </derivirana_varijabla>
  </DomainObject.Predmet.ProtuStrankaListFormatedOIB>
  <DomainObject.Predmet.ProtuStrankaListFormatedWithAdress>
    <izvorni_sadrzaj>
      <item>MS - INVESTMENT &amp; FINANCE d.o.o., Kneza Mislava 6, 10000 Zagreb</item>
    </izvorni_sadrzaj>
    <derivirana_varijabla naziv="DomainObject.Predmet.ProtuStrankaListFormatedWithAdress_1">
      <item>MS - INVESTMENT &amp; FINANCE d.o.o., Kneza Mislava 6, 10000 Zagreb</item>
    </derivirana_varijabla>
  </DomainObject.Predmet.ProtuStrankaListFormatedWithAdress>
  <DomainObject.Predmet.ProtuStrankaListFormatedWithAdressOIB>
    <izvorni_sadrzaj>
      <item>MS - INVESTMENT &amp; FINANCE d.o.o., OIB 15622528780, Kneza Mislava 6, 10000 Zagreb</item>
    </izvorni_sadrzaj>
    <derivirana_varijabla naziv="DomainObject.Predmet.ProtuStrankaListFormatedWithAdressOIB_1">
      <item>MS - INVESTMENT &amp; FINANCE d.o.o., OIB 15622528780, Kneza Mislava 6, 10000 Zagreb</item>
    </derivirana_varijabla>
  </DomainObject.Predmet.ProtuStrankaListFormatedWithAdressOIB>
  <DomainObject.Predmet.ProtuStrankaListNazivFormated>
    <izvorni_sadrzaj>
      <item>MS - INVESTMENT &amp; FINANCE d.o.o.</item>
    </izvorni_sadrzaj>
    <derivirana_varijabla naziv="DomainObject.Predmet.ProtuStrankaListNazivFormated_1">
      <item>MS - INVESTMENT &amp; FINANCE d.o.o.</item>
    </derivirana_varijabla>
  </DomainObject.Predmet.ProtuStrankaListNazivFormated>
  <DomainObject.Predmet.ProtuStrankaListNazivFormatedOIB>
    <izvorni_sadrzaj>
      <item>MS - INVESTMENT &amp; FINANCE d.o.o., OIB 15622528780</item>
    </izvorni_sadrzaj>
    <derivirana_varijabla naziv="DomainObject.Predmet.ProtuStrankaListNazivFormatedOIB_1">
      <item>MS - INVESTMENT &amp; FINANCE d.o.o., OIB 15622528780</item>
    </derivirana_varijabla>
  </DomainObject.Predmet.ProtuStrankaListNazivFormatedOIB>
  <DomainObject.Predmet.OstaliListFormated>
    <izvorni_sadrzaj>
      <item>Mair Selimi</item>
    </izvorni_sadrzaj>
    <derivirana_varijabla naziv="DomainObject.Predmet.OstaliListFormated_1">
      <item>Mair Selimi</item>
    </derivirana_varijabla>
  </DomainObject.Predmet.OstaliListFormated>
  <DomainObject.Predmet.OstaliListFormatedOIB>
    <izvorni_sadrzaj>
      <item>Mair Selimi, OIB 12519622261</item>
    </izvorni_sadrzaj>
    <derivirana_varijabla naziv="DomainObject.Predmet.OstaliListFormatedOIB_1">
      <item>Mair Selimi, OIB 12519622261</item>
    </derivirana_varijabla>
  </DomainObject.Predmet.OstaliListFormatedOIB>
  <DomainObject.Predmet.OstaliListFormatedWithAdress>
    <izvorni_sadrzaj>
      <item>Mair Selimi, Ulica Kneza Mislava 6, 10000 Zagreb</item>
    </izvorni_sadrzaj>
    <derivirana_varijabla naziv="DomainObject.Predmet.OstaliListFormatedWithAdress_1">
      <item>Mair Selimi, Ulica Kneza Mislava 6, 10000 Zagreb</item>
    </derivirana_varijabla>
  </DomainObject.Predmet.OstaliListFormatedWithAdress>
  <DomainObject.Predmet.OstaliListFormatedWithAdressOIB>
    <izvorni_sadrzaj>
      <item>Mair Selimi, OIB 12519622261, Ulica Kneza Mislava 6, 10000 Zagreb</item>
    </izvorni_sadrzaj>
    <derivirana_varijabla naziv="DomainObject.Predmet.OstaliListFormatedWithAdressOIB_1">
      <item>Mair Selimi, OIB 12519622261, Ulica Kneza Mislava 6, 10000 Zagreb</item>
    </derivirana_varijabla>
  </DomainObject.Predmet.OstaliListFormatedWithAdressOIB>
  <DomainObject.Predmet.OstaliListNazivFormated>
    <izvorni_sadrzaj>
      <item>Mair Selimi</item>
    </izvorni_sadrzaj>
    <derivirana_varijabla naziv="DomainObject.Predmet.OstaliListNazivFormated_1">
      <item>Mair Selimi</item>
    </derivirana_varijabla>
  </DomainObject.Predmet.OstaliListNazivFormated>
  <DomainObject.Predmet.OstaliListNazivFormatedOIB>
    <izvorni_sadrzaj>
      <item>Mair Selimi, OIB 12519622261</item>
    </izvorni_sadrzaj>
    <derivirana_varijabla naziv="DomainObject.Predmet.OstaliListNazivFormatedOIB_1">
      <item>Mair Selimi, OIB 12519622261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MS - INVESTMENT &amp; FINANCE d.o.o.</izvorni_sadrzaj>
    <derivirana_varijabla naziv="DomainObject.Predmet.ProtustrankaIDrugi_1">MS - INVESTMENT &amp; FINANCE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MS - INVESTMENT &amp; FINANCE d.o.o., OIB 15622528780, Kneza Mislava 6, 10000 Zagreb</izvorni_sadrzaj>
    <derivirana_varijabla naziv="DomainObject.Predmet.ProtustrankaIDrugiAdressOIB_1">MS - INVESTMENT &amp; FINANCE d.o.o., OIB 15622528780, Kneza Mislava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MS - INVESTMENT &amp; FINANCE d.o.o.</item>
      <item>FINA Regionalni centar Zagreb</item>
      <item>Mair Selimi</item>
      <item>Mair Selimi</item>
    </izvorni_sadrzaj>
    <derivirana_varijabla naziv="DomainObject.Predmet.SudioniciListNaziv_1">
      <item>MS - INVESTMENT &amp; FINANCE d.o.o.</item>
      <item>FINA Regionalni centar Zagreb</item>
      <item>Mair Selimi</item>
      <item>Mair Selimi</item>
    </derivirana_varijabla>
  </DomainObject.Predmet.SudioniciListNaziv>
  <DomainObject.Predmet.SudioniciListAdressOIB>
    <izvorni_sadrzaj>
      <item>MS - INVESTMENT &amp; FINANCE d.o.o., OIB 15622528780, Kneza Mislava 6,10000 Zagreb</item>
      <item>FINA Regionalni centar Zagreb, OIB 85821130368, Trg svibanjskih žrtava 1995. 1,10000 Zagreb</item>
      <item>Mair Selimi, OIB 12519622261, Ulica Kneza Mislava 6,10000 Zagreb</item>
      <item>Mair Selimi, OIB 12519622261, Ulica Kneza Mislava 6,10000 Zagreb</item>
    </izvorni_sadrzaj>
    <derivirana_varijabla naziv="DomainObject.Predmet.SudioniciListAdressOIB_1">
      <item>MS - INVESTMENT &amp; FINANCE d.o.o., OIB 15622528780, Kneza Mislava 6,10000 Zagreb</item>
      <item>FINA Regionalni centar Zagreb, OIB 85821130368, Trg svibanjskih žrtava 1995. 1,10000 Zagreb</item>
      <item>Mair Selimi, OIB 12519622261, Ulica Kneza Mislava 6,10000 Zagreb</item>
      <item>Mair Selimi, OIB 12519622261, Ulica Kneza Mislava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15622528780</item>
      <item>, OIB 85821130368</item>
      <item>, OIB 12519622261</item>
      <item>, OIB 12519622261</item>
    </izvorni_sadrzaj>
    <derivirana_varijabla naziv="DomainObject.Predmet.SudioniciListNazivOIB_1">
      <item>, OIB 15622528780</item>
      <item>, OIB 85821130368</item>
      <item>, OIB 12519622261</item>
      <item>, OIB 12519622261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ABD0A-94CE-482E-AA24-39A77F1EA7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822</properties:Words>
  <properties:Characters>4615</properties:Characters>
  <properties:Lines>103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2018-11-20T12:43:00Z</dcterms:created>
  <dc:creator>gzubak</dc:creator>
  <cp:lastModifiedBy>Mirjana Gašparić</cp:lastModifiedBy>
  <cp:lastPrinted>2018-11-21T11:47:00Z</cp:lastPrinted>
  <dcterms:modified xmlns:xsi="http://www.w3.org/2001/XMLSchema-instance" xsi:type="dcterms:W3CDTF">2018-11-21T11:48:00Z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(St-946-18 OTVORI  ZAKLJUČI - čl. 110 VIDIČEK.docx)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