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5ce5" w14:paraId="4dd5ce5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  <w:r>
        <w:rPr>
          <w:b/>
        </w:rPr>
        <w:t>Broj: 7/St-</w:t>
      </w:r>
      <w:r w:rsidR="000A2087">
        <w:rPr>
          <w:b/>
        </w:rPr>
        <w:t>1719</w:t>
      </w:r>
      <w:r w:rsidR="004743FC">
        <w:rPr>
          <w:b/>
        </w:rPr>
        <w:t>/201</w:t>
      </w:r>
      <w:r w:rsidR="000A2087">
        <w:rPr>
          <w:b/>
        </w:rPr>
        <w:t>6</w:t>
      </w:r>
      <w:r>
        <w:rPr>
          <w:b/>
        </w:rPr>
        <w:t>-</w:t>
      </w:r>
      <w:r w:rsidR="00083EC9">
        <w:rPr>
          <w:b/>
        </w:rPr>
        <w:t>32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>
      <w:pPr>
        <w:jc w:val="both"/>
        <w:rPr>
          <w:b/>
        </w:rPr>
      </w:pP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0A2087">
      <w:pPr>
        <w:jc w:val="center"/>
      </w:pPr>
      <w:r w:rsidRPr="000A2087">
        <w:t>R E P U B L I K A  H R V A T S K A</w:t>
      </w:r>
    </w:p>
    <w:p w:rsidRDefault="00A86E4A" w:rsidP="00EB1087" w:rsidR="00A86E4A" w:rsidRPr="000A2087">
      <w:pPr>
        <w:jc w:val="center"/>
      </w:pPr>
    </w:p>
    <w:p w:rsidRDefault="00A9061D" w:rsidP="00582963" w:rsidR="00A9061D">
      <w:pPr>
        <w:jc w:val="center"/>
        <w:rPr>
          <w:b/>
        </w:rPr>
      </w:pPr>
      <w:r w:rsidRPr="000A2087">
        <w:t>R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Š</w:t>
      </w:r>
      <w:r w:rsidR="00F51C74">
        <w:t xml:space="preserve"> </w:t>
      </w:r>
      <w:r w:rsidRPr="000A2087">
        <w:t>E</w:t>
      </w:r>
      <w:r w:rsidR="00F51C74">
        <w:t xml:space="preserve"> </w:t>
      </w:r>
      <w:r w:rsidRPr="000A2087">
        <w:t>N</w:t>
      </w:r>
      <w:r w:rsidR="00F51C74">
        <w:t xml:space="preserve"> </w:t>
      </w:r>
      <w:r w:rsidRPr="000A2087">
        <w:t>J</w:t>
      </w:r>
      <w:r w:rsidR="00F51C74">
        <w:t xml:space="preserve"> </w:t>
      </w:r>
      <w:r w:rsidRPr="000A2087"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A9061D" w:rsidRPr="00B07C9F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AB36F9" w:rsidRPr="000A2087">
        <w:t>BLISS j.d.o.o. za trgovinu i usluge, skraćena tvrtka: BLISS j.d.o.o., Slavonski Brod, Vinogradska</w:t>
      </w:r>
      <w:r w:rsidR="00AB36F9" w:rsidRPr="000A2087">
        <w:rPr>
          <w:lang w:val="en-US"/>
        </w:rPr>
        <w:t xml:space="preserve"> 81, OIB: 82586199912</w:t>
      </w:r>
      <w:r>
        <w:t xml:space="preserve">, dana </w:t>
      </w:r>
      <w:r w:rsidR="00FA28B3">
        <w:t>20</w:t>
      </w:r>
      <w:r w:rsidR="004743FC">
        <w:t xml:space="preserve">. </w:t>
      </w:r>
      <w:r w:rsidR="00AB36F9">
        <w:t>listopada</w:t>
      </w:r>
      <w:r w:rsidRPr="00B07C9F">
        <w:t xml:space="preserve"> 201</w:t>
      </w:r>
      <w:r w:rsidR="00AB36F9">
        <w:t>7</w:t>
      </w:r>
      <w:r w:rsidRPr="00B07C9F">
        <w:t>.</w:t>
      </w:r>
      <w:r>
        <w:t xml:space="preserve"> godine.</w:t>
      </w:r>
    </w:p>
    <w:p w:rsidRDefault="00A9061D" w:rsidP="00A9061D" w:rsidR="00A9061D" w:rsidRPr="00B07C9F">
      <w:pPr>
        <w:jc w:val="both"/>
      </w:pPr>
    </w:p>
    <w:p w:rsidRDefault="00A9061D" w:rsidP="00A9061D" w:rsidR="00A9061D" w:rsidRPr="00EB108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B1087">
        <w:t>r i j</w:t>
      </w:r>
      <w:r w:rsidR="009B29AA" w:rsidRPr="00EB1087">
        <w:t xml:space="preserve"> </w:t>
      </w:r>
      <w:r w:rsidRPr="00EB1087">
        <w:t>e š i o   j e</w:t>
      </w:r>
    </w:p>
    <w:p w:rsidRDefault="00A9061D" w:rsidP="00A9061D" w:rsidR="00A9061D" w:rsidRPr="00EB1087">
      <w:pPr>
        <w:jc w:val="both"/>
      </w:pPr>
    </w:p>
    <w:p w:rsidRDefault="00A9061D" w:rsidP="00A9061D" w:rsidR="00A9061D" w:rsidRPr="00B07C9F">
      <w:pPr>
        <w:jc w:val="both"/>
      </w:pPr>
      <w:r w:rsidRPr="00B07C9F">
        <w:tab/>
      </w:r>
      <w:r w:rsidRPr="00B07C9F">
        <w:tab/>
      </w:r>
      <w:r w:rsidR="00083EC9">
        <w:t>I.</w:t>
      </w:r>
      <w:r>
        <w:t xml:space="preserve"> </w:t>
      </w:r>
      <w:r w:rsidRPr="00B07C9F">
        <w:t>Ispravlja se Tablica ispitanih tražbina Prvog višeg ispla</w:t>
      </w:r>
      <w:r>
        <w:t>tnog reda stečajne sutkinje posl. b</w:t>
      </w:r>
      <w:r w:rsidRPr="00B07C9F">
        <w:t>roj</w:t>
      </w:r>
      <w:r w:rsidR="00C639DB">
        <w:t xml:space="preserve"> </w:t>
      </w:r>
      <w:r>
        <w:t>7</w:t>
      </w:r>
      <w:r w:rsidRPr="00B07C9F">
        <w:t>/St-</w:t>
      </w:r>
      <w:r w:rsidR="0015522F">
        <w:t>1719</w:t>
      </w:r>
      <w:r w:rsidR="00475C47">
        <w:t>/201</w:t>
      </w:r>
      <w:r w:rsidR="0015522F">
        <w:t>6</w:t>
      </w:r>
      <w:r w:rsidRPr="00B07C9F">
        <w:t>-</w:t>
      </w:r>
      <w:r w:rsidR="00475C47">
        <w:t>2</w:t>
      </w:r>
      <w:r w:rsidR="00FA28B3">
        <w:t>3</w:t>
      </w:r>
      <w:r w:rsidR="00F42C77">
        <w:t xml:space="preserve"> od </w:t>
      </w:r>
      <w:r w:rsidR="00475C47">
        <w:t>14</w:t>
      </w:r>
      <w:r w:rsidR="00F42C77">
        <w:t>.</w:t>
      </w:r>
      <w:r w:rsidR="00475C47">
        <w:t xml:space="preserve"> </w:t>
      </w:r>
      <w:r w:rsidR="0015522F">
        <w:t>veljače</w:t>
      </w:r>
      <w:r w:rsidR="00475C47">
        <w:t xml:space="preserve"> 201</w:t>
      </w:r>
      <w:r w:rsidR="0015522F">
        <w:t>7</w:t>
      </w:r>
      <w:r w:rsidRPr="00B07C9F">
        <w:t>.</w:t>
      </w:r>
      <w:r w:rsidR="00C17440">
        <w:t xml:space="preserve"> godine</w:t>
      </w:r>
      <w:r w:rsidR="00E60602">
        <w:t xml:space="preserve"> i rješenje o utvrđenim tražbinama posl.br.</w:t>
      </w:r>
      <w:r w:rsidR="00E60602" w:rsidRPr="00E60602">
        <w:t xml:space="preserve"> 7/St-1719/2016-24  </w:t>
      </w:r>
      <w:r w:rsidRPr="00B07C9F">
        <w:t xml:space="preserve"> na način</w:t>
      </w:r>
      <w:r w:rsidR="00E60602">
        <w:t xml:space="preserve"> kako slijedi</w:t>
      </w:r>
      <w:r w:rsidRPr="00B07C9F">
        <w:t>:</w:t>
      </w:r>
    </w:p>
    <w:p w:rsidRDefault="00A9061D" w:rsidP="00A9061D" w:rsidR="00A9061D" w:rsidRPr="00B07C9F">
      <w:pPr>
        <w:jc w:val="both"/>
      </w:pPr>
    </w:p>
    <w:p w:rsidRDefault="0015522F" w:rsidP="00A9061D" w:rsidR="00A9061D" w:rsidRPr="00861C69">
      <w:pPr>
        <w:jc w:val="both"/>
        <w:rPr>
          <w:b/>
          <w:sz w:val="16"/>
          <w:szCs w:val="16"/>
        </w:rPr>
      </w:pPr>
      <w:r>
        <w:t xml:space="preserve">               </w:t>
      </w:r>
      <w:r>
        <w:tab/>
        <w:t xml:space="preserve">    </w:t>
      </w:r>
      <w:r w:rsidR="00A9061D" w:rsidRPr="00B07C9F">
        <w:t xml:space="preserve">  </w:t>
      </w:r>
      <w:r w:rsidR="00A9061D">
        <w:rPr>
          <w:b/>
          <w:sz w:val="16"/>
          <w:szCs w:val="16"/>
        </w:rPr>
        <w:t xml:space="preserve">Utvrđeni iznos tražbine   </w:t>
      </w:r>
      <w:r w:rsidR="00A9061D" w:rsidRPr="00861C69">
        <w:rPr>
          <w:b/>
          <w:sz w:val="16"/>
          <w:szCs w:val="16"/>
        </w:rPr>
        <w:t xml:space="preserve"> </w:t>
      </w:r>
      <w:r w:rsidR="00A9061D">
        <w:rPr>
          <w:b/>
          <w:sz w:val="16"/>
          <w:szCs w:val="16"/>
        </w:rPr>
        <w:t xml:space="preserve"> </w:t>
      </w:r>
      <w:r w:rsidR="00EB1087">
        <w:rPr>
          <w:b/>
          <w:sz w:val="16"/>
          <w:szCs w:val="16"/>
        </w:rPr>
        <w:t xml:space="preserve">  </w:t>
      </w:r>
      <w:r w:rsidR="00A9061D">
        <w:rPr>
          <w:b/>
          <w:sz w:val="16"/>
          <w:szCs w:val="16"/>
        </w:rPr>
        <w:t xml:space="preserve"> </w:t>
      </w:r>
      <w:r w:rsidR="00C90552">
        <w:rPr>
          <w:b/>
          <w:sz w:val="16"/>
          <w:szCs w:val="16"/>
        </w:rPr>
        <w:t xml:space="preserve">  </w:t>
      </w:r>
      <w:r w:rsidR="0045514E">
        <w:rPr>
          <w:b/>
          <w:sz w:val="16"/>
          <w:szCs w:val="16"/>
        </w:rPr>
        <w:t xml:space="preserve">  </w:t>
      </w:r>
      <w:r w:rsidR="00A9061D">
        <w:rPr>
          <w:b/>
          <w:sz w:val="16"/>
          <w:szCs w:val="16"/>
        </w:rPr>
        <w:t xml:space="preserve"> </w:t>
      </w:r>
      <w:r w:rsidR="00A9061D" w:rsidRPr="00861C69">
        <w:rPr>
          <w:b/>
          <w:sz w:val="16"/>
          <w:szCs w:val="16"/>
        </w:rPr>
        <w:t>Iznos tražbine za koji</w:t>
      </w:r>
      <w:r w:rsidR="00A9061D">
        <w:rPr>
          <w:b/>
          <w:sz w:val="16"/>
          <w:szCs w:val="16"/>
        </w:rPr>
        <w:t xml:space="preserve">               </w:t>
      </w:r>
      <w:r w:rsidR="00EB1087">
        <w:rPr>
          <w:b/>
          <w:sz w:val="16"/>
          <w:szCs w:val="16"/>
        </w:rPr>
        <w:t xml:space="preserve">              </w:t>
      </w:r>
      <w:r w:rsidR="00A9061D" w:rsidRPr="00861C69">
        <w:rPr>
          <w:b/>
          <w:sz w:val="16"/>
          <w:szCs w:val="16"/>
        </w:rPr>
        <w:t xml:space="preserve"> U</w:t>
      </w:r>
      <w:r w:rsidR="00A9061D">
        <w:rPr>
          <w:b/>
          <w:sz w:val="16"/>
          <w:szCs w:val="16"/>
        </w:rPr>
        <w:t xml:space="preserve">tvrđeni iznos tražbine  po    </w:t>
      </w:r>
      <w:r w:rsidR="00A9061D" w:rsidRPr="00861C69">
        <w:rPr>
          <w:b/>
          <w:sz w:val="16"/>
          <w:szCs w:val="16"/>
        </w:rPr>
        <w:t xml:space="preserve">  </w:t>
      </w:r>
    </w:p>
    <w:p w:rsidRDefault="00A9061D" w:rsidP="00A9061D" w:rsidR="00A9061D" w:rsidRPr="00861C69">
      <w:pPr>
        <w:jc w:val="both"/>
        <w:rPr>
          <w:b/>
          <w:sz w:val="16"/>
          <w:szCs w:val="16"/>
        </w:rPr>
      </w:pPr>
      <w:r w:rsidRPr="00861C69">
        <w:rPr>
          <w:b/>
          <w:sz w:val="16"/>
          <w:szCs w:val="16"/>
        </w:rPr>
        <w:t xml:space="preserve">                                                                                              po osnovi prava subrogacije     </w:t>
      </w:r>
      <w:r w:rsidR="00EB1087">
        <w:rPr>
          <w:b/>
          <w:sz w:val="16"/>
          <w:szCs w:val="16"/>
        </w:rPr>
        <w:t xml:space="preserve">               </w:t>
      </w:r>
      <w:r w:rsidRPr="00861C69">
        <w:rPr>
          <w:b/>
          <w:sz w:val="16"/>
          <w:szCs w:val="16"/>
        </w:rPr>
        <w:t>isplati od strane Agencije</w:t>
      </w:r>
    </w:p>
    <w:p w:rsidRDefault="00A9061D" w:rsidP="00A9061D" w:rsidR="00A9061D" w:rsidRPr="00861C69">
      <w:pPr>
        <w:jc w:val="both"/>
        <w:rPr>
          <w:b/>
          <w:sz w:val="16"/>
          <w:szCs w:val="16"/>
        </w:rPr>
      </w:pPr>
      <w:r w:rsidRPr="00861C69">
        <w:rPr>
          <w:b/>
          <w:sz w:val="16"/>
          <w:szCs w:val="16"/>
        </w:rPr>
        <w:t xml:space="preserve">                                                                                             </w:t>
      </w:r>
      <w:r w:rsidR="000A2087">
        <w:rPr>
          <w:b/>
          <w:sz w:val="16"/>
          <w:szCs w:val="16"/>
        </w:rPr>
        <w:t xml:space="preserve"> </w:t>
      </w:r>
      <w:r w:rsidRPr="00861C69">
        <w:rPr>
          <w:b/>
          <w:sz w:val="16"/>
          <w:szCs w:val="16"/>
        </w:rPr>
        <w:t xml:space="preserve">stupa Agencija za osiguranje </w:t>
      </w:r>
    </w:p>
    <w:p w:rsidRDefault="00A9061D" w:rsidP="00A9061D" w:rsidR="00A9061D" w:rsidRPr="00861C69">
      <w:pPr>
        <w:jc w:val="both"/>
        <w:rPr>
          <w:b/>
          <w:sz w:val="16"/>
          <w:szCs w:val="16"/>
        </w:rPr>
      </w:pPr>
      <w:r w:rsidRPr="00861C69">
        <w:rPr>
          <w:b/>
          <w:sz w:val="16"/>
          <w:szCs w:val="16"/>
        </w:rPr>
        <w:t xml:space="preserve">                                                                                              radničkih potraživanja u </w:t>
      </w:r>
    </w:p>
    <w:p w:rsidRDefault="00A9061D" w:rsidP="00A9061D" w:rsidR="00774392">
      <w:pPr>
        <w:jc w:val="both"/>
        <w:rPr>
          <w:b/>
          <w:sz w:val="16"/>
          <w:szCs w:val="16"/>
        </w:rPr>
      </w:pPr>
      <w:r w:rsidRPr="00861C69">
        <w:rPr>
          <w:b/>
          <w:sz w:val="16"/>
          <w:szCs w:val="16"/>
        </w:rPr>
        <w:t xml:space="preserve">                                                                                              slučaju stečaja poslodavca</w:t>
      </w:r>
      <w:r w:rsidR="00774392">
        <w:rPr>
          <w:b/>
          <w:sz w:val="16"/>
          <w:szCs w:val="16"/>
        </w:rPr>
        <w:t>,</w:t>
      </w:r>
    </w:p>
    <w:p w:rsidRDefault="00774392" w:rsidP="00A9061D" w:rsidR="00A9061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OIB </w:t>
      </w:r>
      <w:r w:rsidR="00A9061D" w:rsidRPr="00861C69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04323472109</w:t>
      </w:r>
      <w:r w:rsidR="00C90552">
        <w:rPr>
          <w:b/>
          <w:sz w:val="16"/>
          <w:szCs w:val="16"/>
        </w:rPr>
        <w:t>,Zagreb</w:t>
      </w:r>
    </w:p>
    <w:p w:rsidRDefault="00C90552" w:rsidP="00A9061D" w:rsidR="00C90552" w:rsidRPr="00861C69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Frankopanska 11</w:t>
      </w:r>
    </w:p>
    <w:p w:rsidRDefault="00A9061D" w:rsidP="00A9061D" w:rsidR="00714AEB">
      <w:pPr>
        <w:jc w:val="both"/>
        <w:rPr>
          <w:b/>
        </w:rPr>
      </w:pPr>
      <w:r w:rsidRPr="00861C69">
        <w:rPr>
          <w:b/>
        </w:rPr>
        <w:t xml:space="preserve">    </w:t>
      </w:r>
    </w:p>
    <w:p w:rsidRDefault="00A9061D" w:rsidP="00A9061D" w:rsidR="00475C47">
      <w:pPr>
        <w:jc w:val="both"/>
        <w:rPr>
          <w:b/>
        </w:rPr>
      </w:pPr>
      <w:r w:rsidRPr="00861C69">
        <w:rPr>
          <w:b/>
        </w:rPr>
        <w:t xml:space="preserve"> </w:t>
      </w:r>
    </w:p>
    <w:p w:rsidRDefault="00475C47" w:rsidP="00DF7B49" w:rsidR="00BC6A4F">
      <w:pPr>
        <w:jc w:val="both"/>
      </w:pPr>
      <w:r>
        <w:t xml:space="preserve">1. </w:t>
      </w:r>
      <w:r w:rsidR="0015522F">
        <w:t>ANA DUBRAVA</w:t>
      </w:r>
      <w:r w:rsidR="000A2087">
        <w:t>C</w:t>
      </w:r>
      <w:r w:rsidR="00BC6A4F">
        <w:t>,</w:t>
      </w:r>
    </w:p>
    <w:p w:rsidRDefault="00BC6A4F" w:rsidP="00DF7B49" w:rsidR="00BC6A4F">
      <w:pPr>
        <w:jc w:val="both"/>
      </w:pPr>
      <w:r>
        <w:t xml:space="preserve">Slobodnica, Ribarska 24,    </w:t>
      </w:r>
      <w:r w:rsidRPr="00BC6A4F">
        <w:t xml:space="preserve">12.667,17 Kn      </w:t>
      </w:r>
      <w:r w:rsidR="005D748C">
        <w:t xml:space="preserve">   </w:t>
      </w:r>
      <w:r w:rsidRPr="00BC6A4F">
        <w:t xml:space="preserve"> 9.360,00 Kn                          </w:t>
      </w:r>
      <w:r w:rsidR="00C90552">
        <w:t xml:space="preserve">   </w:t>
      </w:r>
      <w:r w:rsidRPr="00BC6A4F">
        <w:t xml:space="preserve"> 3.307,17 Kn  </w:t>
      </w:r>
    </w:p>
    <w:p w:rsidRDefault="00BC6A4F" w:rsidP="00DF7B49" w:rsidR="00DF7B49">
      <w:pPr>
        <w:jc w:val="both"/>
      </w:pPr>
      <w:r>
        <w:t>OIB 27976793009</w:t>
      </w:r>
      <w:r w:rsidR="00083EC9">
        <w:t xml:space="preserve">   </w:t>
      </w:r>
      <w:r w:rsidR="00DF7B49">
        <w:t xml:space="preserve">   </w:t>
      </w:r>
      <w:r w:rsidR="00DF7B49" w:rsidRPr="00EB1087">
        <w:t xml:space="preserve"> </w:t>
      </w:r>
      <w:r w:rsidR="00DF7B49">
        <w:t xml:space="preserve">    </w:t>
      </w:r>
      <w:r w:rsidR="0015522F">
        <w:t xml:space="preserve">    </w:t>
      </w:r>
      <w:r w:rsidR="00D77460">
        <w:t xml:space="preserve"> </w:t>
      </w:r>
      <w:r w:rsidR="00AB3D13">
        <w:t xml:space="preserve">   </w:t>
      </w:r>
      <w:r w:rsidR="00DF7B49">
        <w:t xml:space="preserve">                  </w:t>
      </w:r>
      <w:r w:rsidR="00714AEB">
        <w:t xml:space="preserve"> </w:t>
      </w:r>
    </w:p>
    <w:p w:rsidRDefault="00083EC9" w:rsidP="00A9061D" w:rsidR="00DF7B49">
      <w:pPr>
        <w:jc w:val="both"/>
      </w:pPr>
      <w:r>
        <w:t xml:space="preserve"> </w:t>
      </w:r>
    </w:p>
    <w:p w:rsidRDefault="00DF7B49" w:rsidP="0015522F" w:rsidR="00BC6A4F">
      <w:pPr>
        <w:jc w:val="both"/>
      </w:pPr>
      <w:r>
        <w:t>2.</w:t>
      </w:r>
      <w:r w:rsidR="0015522F">
        <w:t>KATA DUJMIĆ</w:t>
      </w:r>
      <w:r w:rsidR="00BC6A4F">
        <w:t>,</w:t>
      </w:r>
    </w:p>
    <w:p w:rsidRDefault="00BC6A4F" w:rsidP="00BC6A4F" w:rsidR="00BC6A4F" w:rsidRPr="00BC6A4F">
      <w:pPr>
        <w:jc w:val="both"/>
      </w:pPr>
      <w:r>
        <w:t xml:space="preserve">Slobodnica, Željeznička        </w:t>
      </w:r>
      <w:r w:rsidRPr="00BC6A4F">
        <w:t xml:space="preserve">8.225,46 Kn      </w:t>
      </w:r>
      <w:r w:rsidR="005D748C">
        <w:t xml:space="preserve">   </w:t>
      </w:r>
      <w:r w:rsidRPr="00BC6A4F">
        <w:t xml:space="preserve">8.168,73 Kn                             </w:t>
      </w:r>
      <w:r>
        <w:t xml:space="preserve">   </w:t>
      </w:r>
      <w:r w:rsidR="005D748C">
        <w:t xml:space="preserve">  </w:t>
      </w:r>
      <w:r w:rsidRPr="00BC6A4F">
        <w:t xml:space="preserve"> </w:t>
      </w:r>
      <w:r w:rsidR="00C90552">
        <w:t xml:space="preserve">  </w:t>
      </w:r>
      <w:r w:rsidRPr="00BC6A4F">
        <w:t>56,73 Kn</w:t>
      </w:r>
    </w:p>
    <w:p w:rsidRDefault="00BC6A4F" w:rsidP="0015522F" w:rsidR="0015522F">
      <w:pPr>
        <w:jc w:val="both"/>
      </w:pPr>
      <w:r>
        <w:t>stanica 9, OIB 93538623147</w:t>
      </w:r>
      <w:r w:rsidR="00EB0ED1">
        <w:t xml:space="preserve">     </w:t>
      </w:r>
      <w:r w:rsidR="0015522F">
        <w:t xml:space="preserve"> </w:t>
      </w:r>
    </w:p>
    <w:p w:rsidRDefault="00BC6A4F" w:rsidP="0015522F" w:rsidR="00BC6A4F">
      <w:pPr>
        <w:jc w:val="both"/>
      </w:pPr>
    </w:p>
    <w:p w:rsidRDefault="0015522F" w:rsidP="0015522F" w:rsidR="00BC6A4F">
      <w:pPr>
        <w:jc w:val="both"/>
      </w:pPr>
      <w:r>
        <w:t>3. KLAUDIJA GALIĆ</w:t>
      </w:r>
      <w:r w:rsidR="00BC6A4F">
        <w:t>,</w:t>
      </w:r>
    </w:p>
    <w:p w:rsidRDefault="00BC6A4F" w:rsidP="0015522F" w:rsidR="00AA2F62">
      <w:pPr>
        <w:jc w:val="both"/>
      </w:pPr>
      <w:r>
        <w:t>Slavonski Brod, Ul.P.</w:t>
      </w:r>
      <w:r w:rsidR="00AA2F62">
        <w:t xml:space="preserve">           8</w:t>
      </w:r>
      <w:r w:rsidR="00AA2F62" w:rsidRPr="00AA2F62">
        <w:t xml:space="preserve">.792,73 Kn      </w:t>
      </w:r>
      <w:r w:rsidR="005D748C">
        <w:t xml:space="preserve">         </w:t>
      </w:r>
      <w:r w:rsidR="00AA2F62" w:rsidRPr="00AA2F62">
        <w:t xml:space="preserve"> 0,00 Kn                         </w:t>
      </w:r>
      <w:r w:rsidR="00AA2F62">
        <w:t xml:space="preserve">       </w:t>
      </w:r>
      <w:r w:rsidR="00C90552">
        <w:t xml:space="preserve">  </w:t>
      </w:r>
      <w:r w:rsidR="00AA2F62" w:rsidRPr="00AA2F62">
        <w:t xml:space="preserve"> 8.792,73 Kn</w:t>
      </w:r>
      <w:r w:rsidR="00AA2F62">
        <w:t xml:space="preserve">  </w:t>
      </w:r>
    </w:p>
    <w:p w:rsidRDefault="00BC6A4F" w:rsidP="0015522F" w:rsidR="00AA2F62">
      <w:pPr>
        <w:jc w:val="both"/>
      </w:pPr>
      <w:r>
        <w:t>Krešimira</w:t>
      </w:r>
      <w:r w:rsidR="00AA2F62">
        <w:t xml:space="preserve"> </w:t>
      </w:r>
      <w:r w:rsidR="00AA2F62" w:rsidRPr="00AA2F62">
        <w:t>8</w:t>
      </w:r>
      <w:r w:rsidR="00AA2F62">
        <w:t xml:space="preserve"> IV br.4,</w:t>
      </w:r>
    </w:p>
    <w:p w:rsidRDefault="0015522F" w:rsidP="0015522F" w:rsidR="00AA2F62">
      <w:pPr>
        <w:jc w:val="both"/>
      </w:pPr>
      <w:r>
        <w:t xml:space="preserve"> </w:t>
      </w:r>
      <w:r w:rsidR="00AA2F62">
        <w:t>OIB51769484957</w:t>
      </w:r>
      <w:r>
        <w:t xml:space="preserve"> </w:t>
      </w:r>
      <w:r w:rsidR="00AB3D13">
        <w:t xml:space="preserve"> </w:t>
      </w:r>
      <w:r>
        <w:t xml:space="preserve"> </w:t>
      </w:r>
      <w:r w:rsidR="00AB3D13">
        <w:t xml:space="preserve"> </w:t>
      </w:r>
    </w:p>
    <w:p w:rsidRDefault="00AA2F62" w:rsidP="0015522F" w:rsidR="00AA2F62">
      <w:pPr>
        <w:jc w:val="both"/>
      </w:pPr>
    </w:p>
    <w:p w:rsidRDefault="002637B1" w:rsidP="002637B1" w:rsidR="00AA2F62">
      <w:pPr>
        <w:jc w:val="right"/>
      </w:pPr>
      <w:r w:rsidRPr="002637B1">
        <w:rPr>
          <w:b/>
        </w:rPr>
        <w:lastRenderedPageBreak/>
        <w:t>Broj: 7/St-1719/2016-32</w:t>
      </w:r>
    </w:p>
    <w:p w:rsidRDefault="00AA2F62" w:rsidP="0015522F" w:rsidR="00AA2F62">
      <w:pPr>
        <w:jc w:val="both"/>
      </w:pPr>
    </w:p>
    <w:p w:rsidRDefault="00714AEB" w:rsidP="0015522F" w:rsidR="0015522F">
      <w:pPr>
        <w:jc w:val="both"/>
      </w:pPr>
      <w:r>
        <w:t xml:space="preserve">   </w:t>
      </w:r>
      <w:r w:rsidR="00DF7B49">
        <w:t xml:space="preserve"> </w:t>
      </w:r>
      <w:r w:rsidR="0015522F">
        <w:t xml:space="preserve">  </w:t>
      </w:r>
      <w:r w:rsidR="00083EC9">
        <w:t xml:space="preserve">  </w:t>
      </w:r>
      <w:r w:rsidR="0015522F">
        <w:t xml:space="preserve"> </w:t>
      </w:r>
    </w:p>
    <w:p w:rsidRDefault="0015522F" w:rsidP="0015522F" w:rsidR="00774392">
      <w:pPr>
        <w:jc w:val="both"/>
      </w:pPr>
      <w:r>
        <w:t>4. MARIJANA LUKIĆ</w:t>
      </w:r>
    </w:p>
    <w:p w:rsidRDefault="00774392" w:rsidP="0015522F" w:rsidR="00774392">
      <w:pPr>
        <w:jc w:val="both"/>
      </w:pPr>
      <w:r>
        <w:t xml:space="preserve">Poljanci, Poljanci 78,                </w:t>
      </w:r>
      <w:r w:rsidRPr="00774392">
        <w:t xml:space="preserve">9.342,91 Kn  </w:t>
      </w:r>
      <w:r w:rsidRPr="00774392">
        <w:rPr>
          <w:b/>
        </w:rPr>
        <w:t xml:space="preserve">            </w:t>
      </w:r>
      <w:r w:rsidRPr="00774392">
        <w:t>8.736,00</w:t>
      </w:r>
      <w:r w:rsidRPr="00774392">
        <w:rPr>
          <w:b/>
        </w:rPr>
        <w:t xml:space="preserve"> </w:t>
      </w:r>
      <w:r w:rsidRPr="00774392">
        <w:t xml:space="preserve">Kn                          </w:t>
      </w:r>
      <w:r w:rsidR="005D748C">
        <w:t xml:space="preserve">    </w:t>
      </w:r>
      <w:r w:rsidRPr="00774392">
        <w:t xml:space="preserve">     606,91 Kn     </w:t>
      </w:r>
    </w:p>
    <w:p w:rsidRDefault="00774392" w:rsidP="0015522F" w:rsidR="0015522F">
      <w:pPr>
        <w:jc w:val="both"/>
      </w:pPr>
      <w:r>
        <w:t>OIB 72752761812</w:t>
      </w:r>
      <w:r w:rsidR="0015522F">
        <w:t xml:space="preserve">   </w:t>
      </w:r>
      <w:r w:rsidR="00AB3D13">
        <w:t xml:space="preserve"> </w:t>
      </w:r>
      <w:r w:rsidR="0015522F">
        <w:t xml:space="preserve"> </w:t>
      </w:r>
    </w:p>
    <w:p w:rsidRDefault="0015522F" w:rsidP="0015522F" w:rsidR="0015522F">
      <w:pPr>
        <w:jc w:val="both"/>
      </w:pPr>
    </w:p>
    <w:p w:rsidRDefault="0015522F" w:rsidP="0015522F" w:rsidR="00774392">
      <w:pPr>
        <w:jc w:val="both"/>
      </w:pPr>
      <w:r>
        <w:t>5. MAGDALENA MAJIĆ</w:t>
      </w:r>
    </w:p>
    <w:p w:rsidRDefault="00774392" w:rsidP="0015522F" w:rsidR="00774392">
      <w:pPr>
        <w:jc w:val="both"/>
      </w:pPr>
      <w:r>
        <w:t xml:space="preserve">Donja Bebrina, Donja              </w:t>
      </w:r>
      <w:r w:rsidRPr="00774392">
        <w:t>5.221,95 Kn                 3.900,00 Kn</w:t>
      </w:r>
      <w:r>
        <w:t xml:space="preserve">                              </w:t>
      </w:r>
      <w:r w:rsidRPr="00774392">
        <w:t>1.321,95 Kn</w:t>
      </w:r>
    </w:p>
    <w:p w:rsidRDefault="00774392" w:rsidP="0015522F" w:rsidR="0015522F">
      <w:pPr>
        <w:jc w:val="both"/>
      </w:pPr>
      <w:r>
        <w:t>Bebrina 42, OIB 11541308462</w:t>
      </w:r>
      <w:r w:rsidR="0015522F">
        <w:t xml:space="preserve"> </w:t>
      </w:r>
    </w:p>
    <w:p w:rsidRDefault="00774392" w:rsidP="0015522F" w:rsidR="00774392">
      <w:pPr>
        <w:jc w:val="both"/>
      </w:pPr>
    </w:p>
    <w:p w:rsidRDefault="0015522F" w:rsidP="0015522F" w:rsidR="00774392">
      <w:pPr>
        <w:jc w:val="both"/>
      </w:pPr>
      <w:r>
        <w:t>6. VALENTINA RA</w:t>
      </w:r>
      <w:r w:rsidR="000A2087">
        <w:t>P</w:t>
      </w:r>
      <w:r>
        <w:t>IĆ</w:t>
      </w:r>
      <w:r w:rsidR="00774392">
        <w:t>,</w:t>
      </w:r>
    </w:p>
    <w:p w:rsidRDefault="00774392" w:rsidP="00774392" w:rsidR="00774392" w:rsidRPr="00774392">
      <w:pPr>
        <w:jc w:val="both"/>
      </w:pPr>
      <w:r>
        <w:t xml:space="preserve">Slavonski Brod, Šestinac        </w:t>
      </w:r>
      <w:r w:rsidRPr="00774392">
        <w:t>5.151,04 Kn                  3.900,00 Kn                              1.251,04 Kn</w:t>
      </w:r>
    </w:p>
    <w:p w:rsidRDefault="00774392" w:rsidP="0015522F" w:rsidR="00774392">
      <w:pPr>
        <w:jc w:val="both"/>
      </w:pPr>
      <w:r>
        <w:t xml:space="preserve">III br., OIB 13261946943 </w:t>
      </w:r>
      <w:r w:rsidR="0015522F">
        <w:t xml:space="preserve"> </w:t>
      </w:r>
    </w:p>
    <w:p w:rsidRDefault="0015522F" w:rsidP="0015522F" w:rsidR="000A2087">
      <w:pPr>
        <w:jc w:val="both"/>
      </w:pPr>
      <w:r>
        <w:t xml:space="preserve">  </w:t>
      </w:r>
    </w:p>
    <w:p w:rsidRDefault="000A2087" w:rsidP="0015522F" w:rsidR="00774392">
      <w:pPr>
        <w:jc w:val="both"/>
      </w:pPr>
      <w:r>
        <w:t>7. SUZANA RELIĆ</w:t>
      </w:r>
      <w:r w:rsidR="00774392">
        <w:t xml:space="preserve">, </w:t>
      </w:r>
    </w:p>
    <w:p w:rsidRDefault="00774392" w:rsidP="0015522F" w:rsidR="00774392">
      <w:pPr>
        <w:jc w:val="both"/>
      </w:pPr>
      <w:r>
        <w:t xml:space="preserve">Slavonski Brod, Ivana           </w:t>
      </w:r>
      <w:r w:rsidRPr="00774392">
        <w:t>7.617,66 Kn                  7.090,91 Kn                                 526,75 Kn</w:t>
      </w:r>
    </w:p>
    <w:p w:rsidRDefault="00774392" w:rsidP="0015522F" w:rsidR="00774392">
      <w:pPr>
        <w:jc w:val="both"/>
      </w:pPr>
      <w:r>
        <w:t xml:space="preserve">Antunovića 41, </w:t>
      </w:r>
    </w:p>
    <w:p w:rsidRDefault="00774392" w:rsidP="0015522F" w:rsidR="0015522F">
      <w:pPr>
        <w:jc w:val="both"/>
        <w:rPr>
          <w:b/>
        </w:rPr>
      </w:pPr>
      <w:r>
        <w:t>OIB 00720245059</w:t>
      </w:r>
      <w:r w:rsidR="000A2087">
        <w:t xml:space="preserve">          </w:t>
      </w:r>
      <w:r w:rsidR="00AB3D13">
        <w:t xml:space="preserve"> </w:t>
      </w:r>
    </w:p>
    <w:p w:rsidRDefault="000A2087" w:rsidP="0015522F" w:rsidR="000A2087">
      <w:pPr>
        <w:jc w:val="both"/>
        <w:rPr>
          <w:b/>
        </w:rPr>
      </w:pPr>
    </w:p>
    <w:p w:rsidRDefault="000A2087" w:rsidP="0015522F" w:rsidR="00774392">
      <w:pPr>
        <w:jc w:val="both"/>
      </w:pPr>
      <w:r w:rsidRPr="000A2087">
        <w:t>8. MAGDALENA HERSTER</w:t>
      </w:r>
      <w:r w:rsidR="00774392">
        <w:t>,</w:t>
      </w:r>
    </w:p>
    <w:p w:rsidRDefault="00774392" w:rsidP="0015522F" w:rsidR="00774392">
      <w:pPr>
        <w:jc w:val="both"/>
      </w:pPr>
      <w:r>
        <w:t xml:space="preserve">Slavonski Brod, Stadionska    </w:t>
      </w:r>
      <w:r w:rsidRPr="00774392">
        <w:t xml:space="preserve">2.127,27 Kn               1.976,00 Kn                               </w:t>
      </w:r>
      <w:r>
        <w:t xml:space="preserve">    </w:t>
      </w:r>
      <w:r w:rsidRPr="00774392">
        <w:t>151,27 Kn</w:t>
      </w:r>
    </w:p>
    <w:p w:rsidRDefault="00774392" w:rsidP="0015522F" w:rsidR="000A2087">
      <w:pPr>
        <w:jc w:val="both"/>
      </w:pPr>
      <w:r>
        <w:t>47, OIB 73058919174</w:t>
      </w:r>
      <w:r w:rsidR="000A2087" w:rsidRPr="000A2087">
        <w:t xml:space="preserve"> </w:t>
      </w:r>
      <w:r w:rsidR="00AB3D13">
        <w:t xml:space="preserve"> </w:t>
      </w:r>
    </w:p>
    <w:p w:rsidRDefault="00896548" w:rsidP="0015522F" w:rsidR="00896548">
      <w:pPr>
        <w:jc w:val="both"/>
      </w:pPr>
    </w:p>
    <w:p w:rsidRDefault="00475C47" w:rsidP="00A9061D" w:rsidR="00475C47">
      <w:pPr>
        <w:jc w:val="both"/>
      </w:pPr>
    </w:p>
    <w:p w:rsidRDefault="00A9061D" w:rsidP="00A9061D" w:rsidR="00896548">
      <w:pPr>
        <w:jc w:val="both"/>
        <w:rPr>
          <w:b/>
        </w:rPr>
      </w:pPr>
      <w:r>
        <w:rPr>
          <w:b/>
        </w:rPr>
        <w:t xml:space="preserve">UKUPNO   </w:t>
      </w:r>
      <w:r w:rsidR="00C51610">
        <w:rPr>
          <w:b/>
        </w:rPr>
        <w:t xml:space="preserve">        </w:t>
      </w:r>
      <w:r w:rsidR="00617531">
        <w:rPr>
          <w:b/>
        </w:rPr>
        <w:t xml:space="preserve">  </w:t>
      </w:r>
      <w:r w:rsidR="00714AEB">
        <w:rPr>
          <w:b/>
        </w:rPr>
        <w:t xml:space="preserve">    </w:t>
      </w:r>
      <w:r w:rsidR="00617531">
        <w:rPr>
          <w:b/>
        </w:rPr>
        <w:t xml:space="preserve">  </w:t>
      </w:r>
      <w:r w:rsidR="00C51610">
        <w:rPr>
          <w:b/>
        </w:rPr>
        <w:t xml:space="preserve"> </w:t>
      </w:r>
      <w:r w:rsidR="000A2087">
        <w:rPr>
          <w:b/>
        </w:rPr>
        <w:t xml:space="preserve">         </w:t>
      </w:r>
      <w:r w:rsidR="00896548">
        <w:rPr>
          <w:b/>
        </w:rPr>
        <w:t>59.146,19 Kn</w:t>
      </w:r>
      <w:r w:rsidR="000A2087">
        <w:rPr>
          <w:b/>
        </w:rPr>
        <w:t xml:space="preserve">               </w:t>
      </w:r>
      <w:r w:rsidR="00896548">
        <w:rPr>
          <w:b/>
        </w:rPr>
        <w:t>43.141,64 Kn</w:t>
      </w:r>
      <w:r w:rsidR="000A2087">
        <w:rPr>
          <w:b/>
        </w:rPr>
        <w:t xml:space="preserve">    </w:t>
      </w:r>
      <w:r w:rsidR="00896548">
        <w:rPr>
          <w:b/>
        </w:rPr>
        <w:t xml:space="preserve">                       </w:t>
      </w:r>
      <w:r w:rsidR="000442DC">
        <w:rPr>
          <w:b/>
        </w:rPr>
        <w:t xml:space="preserve"> </w:t>
      </w:r>
      <w:r w:rsidR="00452BD7">
        <w:rPr>
          <w:b/>
        </w:rPr>
        <w:t>16.00</w:t>
      </w:r>
      <w:r w:rsidR="0047654E">
        <w:rPr>
          <w:b/>
        </w:rPr>
        <w:t xml:space="preserve">4,55 </w:t>
      </w:r>
      <w:r w:rsidR="00617531">
        <w:rPr>
          <w:b/>
        </w:rPr>
        <w:t xml:space="preserve">Kn </w:t>
      </w:r>
    </w:p>
    <w:p w:rsidRDefault="00617531" w:rsidP="00A9061D" w:rsidR="00896548">
      <w:pPr>
        <w:jc w:val="both"/>
        <w:rPr>
          <w:b/>
        </w:rPr>
      </w:pPr>
      <w:r>
        <w:rPr>
          <w:b/>
        </w:rPr>
        <w:t xml:space="preserve">        </w:t>
      </w:r>
    </w:p>
    <w:p w:rsidRDefault="00896548" w:rsidP="00A9061D" w:rsidR="00896548">
      <w:pPr>
        <w:jc w:val="both"/>
        <w:rPr>
          <w:b/>
        </w:rPr>
      </w:pPr>
    </w:p>
    <w:p w:rsidRDefault="000968C7" w:rsidP="00896548" w:rsidR="00896548" w:rsidRPr="00896548">
      <w:pPr>
        <w:jc w:val="both"/>
      </w:pPr>
      <w:r>
        <w:t xml:space="preserve"> </w:t>
      </w:r>
      <w:r>
        <w:tab/>
      </w:r>
      <w:r>
        <w:tab/>
      </w:r>
      <w:r w:rsidR="00896548" w:rsidRPr="00896548">
        <w:t>II</w:t>
      </w:r>
      <w:r w:rsidR="0098103B">
        <w:t>.</w:t>
      </w:r>
      <w:r w:rsidR="00896548">
        <w:rPr>
          <w:b/>
        </w:rPr>
        <w:t xml:space="preserve"> </w:t>
      </w:r>
      <w:r w:rsidR="00896548" w:rsidRPr="00896548">
        <w:t>Ispravlja se Tablica</w:t>
      </w:r>
      <w:r w:rsidR="00E60602">
        <w:t xml:space="preserve"> </w:t>
      </w:r>
      <w:r w:rsidR="00896548" w:rsidRPr="00896548">
        <w:t xml:space="preserve">ispitanih tražbina </w:t>
      </w:r>
      <w:r w:rsidR="00896548">
        <w:t>Drugo</w:t>
      </w:r>
      <w:r w:rsidR="00896548" w:rsidRPr="00896548">
        <w:t>g višeg isplatnog reda stečajne sutkinje posl. broj 7/St-1719/2016-24 od 14. veljače 2017. godine</w:t>
      </w:r>
      <w:r w:rsidR="00E60602">
        <w:t xml:space="preserve"> i rješenje o utvrđenim tražbinama posl.br. 7/St-1719/2016-24 </w:t>
      </w:r>
      <w:r w:rsidR="00896548" w:rsidRPr="00896548">
        <w:t xml:space="preserve"> na način </w:t>
      </w:r>
      <w:r w:rsidR="00E60602">
        <w:t>kako slijedi</w:t>
      </w:r>
      <w:r w:rsidR="00896548" w:rsidRPr="00896548">
        <w:t>:</w:t>
      </w:r>
    </w:p>
    <w:p w:rsidRDefault="00896548" w:rsidP="00896548" w:rsidR="00896548" w:rsidRPr="00896548">
      <w:pPr>
        <w:jc w:val="both"/>
        <w:rPr>
          <w:b/>
        </w:rPr>
      </w:pPr>
    </w:p>
    <w:p w:rsidRDefault="00896548" w:rsidP="00896548" w:rsidR="00896548" w:rsidRPr="00896548">
      <w:pPr>
        <w:jc w:val="both"/>
        <w:rPr>
          <w:b/>
          <w:sz w:val="16"/>
          <w:szCs w:val="16"/>
        </w:rPr>
      </w:pPr>
      <w:r w:rsidRPr="00896548">
        <w:rPr>
          <w:b/>
        </w:rPr>
        <w:t xml:space="preserve">               </w:t>
      </w:r>
      <w:r w:rsidRPr="00896548">
        <w:rPr>
          <w:b/>
        </w:rPr>
        <w:tab/>
      </w:r>
      <w:r w:rsidRPr="00896548">
        <w:rPr>
          <w:b/>
          <w:sz w:val="16"/>
          <w:szCs w:val="16"/>
        </w:rPr>
        <w:t xml:space="preserve">          </w:t>
      </w:r>
      <w:r w:rsidR="00A004FC">
        <w:rPr>
          <w:b/>
          <w:sz w:val="16"/>
          <w:szCs w:val="16"/>
        </w:rPr>
        <w:t xml:space="preserve">          </w:t>
      </w:r>
      <w:r w:rsidR="00774392"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 xml:space="preserve"> </w:t>
      </w:r>
      <w:r w:rsidRPr="00896548">
        <w:rPr>
          <w:b/>
          <w:sz w:val="16"/>
          <w:szCs w:val="16"/>
        </w:rPr>
        <w:t xml:space="preserve">Utvrđeni iznos tražbine           </w:t>
      </w:r>
      <w:r w:rsidR="00A004FC">
        <w:rPr>
          <w:b/>
          <w:sz w:val="16"/>
          <w:szCs w:val="16"/>
        </w:rPr>
        <w:t xml:space="preserve">     </w:t>
      </w:r>
      <w:r w:rsidRPr="00896548">
        <w:rPr>
          <w:b/>
          <w:sz w:val="16"/>
          <w:szCs w:val="16"/>
        </w:rPr>
        <w:t xml:space="preserve"> Iznos tražbine za koji                            </w:t>
      </w:r>
      <w:r w:rsidR="00A004FC">
        <w:rPr>
          <w:b/>
          <w:sz w:val="16"/>
          <w:szCs w:val="16"/>
        </w:rPr>
        <w:t xml:space="preserve">  </w:t>
      </w:r>
      <w:r w:rsidRPr="00896548">
        <w:rPr>
          <w:b/>
          <w:sz w:val="16"/>
          <w:szCs w:val="16"/>
        </w:rPr>
        <w:t xml:space="preserve">  Utvrđeni iznos tražbine  po      </w:t>
      </w:r>
    </w:p>
    <w:p w:rsidRDefault="00896548" w:rsidP="00896548" w:rsidR="00896548" w:rsidRPr="00896548">
      <w:pPr>
        <w:jc w:val="both"/>
        <w:rPr>
          <w:b/>
          <w:sz w:val="16"/>
          <w:szCs w:val="16"/>
        </w:rPr>
      </w:pPr>
      <w:r w:rsidRPr="00896548">
        <w:rPr>
          <w:b/>
          <w:sz w:val="16"/>
          <w:szCs w:val="16"/>
        </w:rPr>
        <w:t xml:space="preserve">                                                                                                    </w:t>
      </w:r>
      <w:r w:rsidR="00774392">
        <w:rPr>
          <w:b/>
          <w:sz w:val="16"/>
          <w:szCs w:val="16"/>
        </w:rPr>
        <w:t xml:space="preserve"> </w:t>
      </w:r>
      <w:r w:rsidR="00A004FC">
        <w:rPr>
          <w:b/>
          <w:sz w:val="16"/>
          <w:szCs w:val="16"/>
        </w:rPr>
        <w:t xml:space="preserve">  </w:t>
      </w:r>
      <w:r w:rsidRPr="00896548">
        <w:rPr>
          <w:b/>
          <w:sz w:val="16"/>
          <w:szCs w:val="16"/>
        </w:rPr>
        <w:t xml:space="preserve"> po osnovi prava subrogacije                    isplati od strane Agencije</w:t>
      </w:r>
    </w:p>
    <w:p w:rsidRDefault="00896548" w:rsidP="00896548" w:rsidR="00896548" w:rsidRPr="00896548">
      <w:pPr>
        <w:jc w:val="both"/>
        <w:rPr>
          <w:b/>
          <w:sz w:val="16"/>
          <w:szCs w:val="16"/>
        </w:rPr>
      </w:pPr>
      <w:r w:rsidRPr="00896548">
        <w:rPr>
          <w:b/>
          <w:sz w:val="16"/>
          <w:szCs w:val="16"/>
        </w:rPr>
        <w:t xml:space="preserve">                                                                                                      stupa Agencija za osiguranje </w:t>
      </w:r>
    </w:p>
    <w:p w:rsidRDefault="00896548" w:rsidP="00896548" w:rsidR="00896548" w:rsidRPr="00896548">
      <w:pPr>
        <w:jc w:val="both"/>
        <w:rPr>
          <w:b/>
          <w:sz w:val="16"/>
          <w:szCs w:val="16"/>
        </w:rPr>
      </w:pPr>
      <w:r w:rsidRPr="00896548">
        <w:rPr>
          <w:b/>
          <w:sz w:val="16"/>
          <w:szCs w:val="16"/>
        </w:rPr>
        <w:t xml:space="preserve">                                                                                                      radničkih potraživanja u </w:t>
      </w:r>
    </w:p>
    <w:p w:rsidRDefault="00896548" w:rsidP="00896548" w:rsidR="00774392">
      <w:pPr>
        <w:jc w:val="both"/>
        <w:rPr>
          <w:b/>
          <w:sz w:val="16"/>
          <w:szCs w:val="16"/>
        </w:rPr>
      </w:pPr>
      <w:r w:rsidRPr="00896548">
        <w:rPr>
          <w:b/>
          <w:sz w:val="16"/>
          <w:szCs w:val="16"/>
        </w:rPr>
        <w:t xml:space="preserve">                                                                                                      slučaju stečaja poslodavca</w:t>
      </w:r>
      <w:r w:rsidR="00AA2F62">
        <w:rPr>
          <w:b/>
          <w:sz w:val="16"/>
          <w:szCs w:val="16"/>
        </w:rPr>
        <w:t>,</w:t>
      </w:r>
    </w:p>
    <w:p w:rsidRDefault="00774392" w:rsidP="00896548" w:rsidR="00896548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</w:t>
      </w:r>
      <w:r w:rsidR="00AA2F62">
        <w:rPr>
          <w:b/>
          <w:sz w:val="16"/>
          <w:szCs w:val="16"/>
        </w:rPr>
        <w:t>OIB</w:t>
      </w:r>
      <w:r w:rsidR="00896548" w:rsidRPr="00896548">
        <w:rPr>
          <w:b/>
          <w:sz w:val="16"/>
          <w:szCs w:val="16"/>
        </w:rPr>
        <w:t xml:space="preserve"> </w:t>
      </w:r>
      <w:r w:rsidRPr="00774392">
        <w:rPr>
          <w:b/>
          <w:sz w:val="16"/>
          <w:szCs w:val="16"/>
        </w:rPr>
        <w:t xml:space="preserve"> 04323472109</w:t>
      </w:r>
      <w:r w:rsidR="0047654E">
        <w:rPr>
          <w:b/>
          <w:sz w:val="16"/>
          <w:szCs w:val="16"/>
        </w:rPr>
        <w:t>,Zagreb,</w:t>
      </w:r>
    </w:p>
    <w:p w:rsidRDefault="0047654E" w:rsidP="00896548" w:rsidR="0047654E" w:rsidRPr="00896548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Frankopanska 11</w:t>
      </w:r>
    </w:p>
    <w:p w:rsidRDefault="00896548" w:rsidP="00896548" w:rsidR="00896548">
      <w:pPr>
        <w:jc w:val="both"/>
      </w:pPr>
      <w:r w:rsidRPr="00896548">
        <w:rPr>
          <w:b/>
          <w:sz w:val="16"/>
          <w:szCs w:val="16"/>
        </w:rPr>
        <w:t xml:space="preserve"> </w:t>
      </w:r>
    </w:p>
    <w:p w:rsidRDefault="00896548" w:rsidP="00896548" w:rsidR="00896548">
      <w:pPr>
        <w:jc w:val="both"/>
      </w:pPr>
      <w:r w:rsidRPr="00896548">
        <w:t>1.</w:t>
      </w:r>
      <w:r>
        <w:t>HEP-Operator distr.</w:t>
      </w:r>
    </w:p>
    <w:p w:rsidRDefault="00896548" w:rsidP="00896548" w:rsidR="00896548">
      <w:pPr>
        <w:jc w:val="both"/>
      </w:pPr>
      <w:r>
        <w:t xml:space="preserve"> sustava d.o.o., Slavonski            681,03 Kn              0,00  Kn                                        681,03 Kn</w:t>
      </w:r>
    </w:p>
    <w:p w:rsidRDefault="00896548" w:rsidP="00896548" w:rsidR="00896548">
      <w:pPr>
        <w:jc w:val="both"/>
      </w:pPr>
      <w:r>
        <w:t>Brod, Petra Krešimira IV 11,</w:t>
      </w:r>
    </w:p>
    <w:p w:rsidRDefault="00896548" w:rsidP="00896548" w:rsidR="00896548">
      <w:pPr>
        <w:jc w:val="both"/>
      </w:pPr>
      <w:r>
        <w:t>OIB 46830300751</w:t>
      </w:r>
    </w:p>
    <w:p w:rsidRDefault="00896548" w:rsidP="00896548" w:rsidR="00896548">
      <w:pPr>
        <w:jc w:val="both"/>
      </w:pPr>
    </w:p>
    <w:p w:rsidRDefault="00896548" w:rsidP="00896548" w:rsidR="00896548">
      <w:pPr>
        <w:jc w:val="both"/>
      </w:pPr>
      <w:r>
        <w:t>2.KOMUNALAC d.o.o.,</w:t>
      </w:r>
    </w:p>
    <w:p w:rsidRDefault="00896548" w:rsidP="00896548" w:rsidR="00896548">
      <w:pPr>
        <w:jc w:val="both"/>
      </w:pPr>
      <w:r>
        <w:t>Slavonski Brod, Stjepana pl.       335,59 Kn               0,00 Kn                                         335,59 Kn</w:t>
      </w:r>
    </w:p>
    <w:p w:rsidRDefault="00896548" w:rsidP="00896548" w:rsidR="00896548">
      <w:pPr>
        <w:jc w:val="both"/>
      </w:pPr>
      <w:r>
        <w:t>Horvata 38, OIB 61888142985</w:t>
      </w:r>
    </w:p>
    <w:p w:rsidRDefault="00896548" w:rsidP="00896548" w:rsidR="00896548">
      <w:pPr>
        <w:jc w:val="both"/>
      </w:pPr>
    </w:p>
    <w:p w:rsidRDefault="002637B1" w:rsidP="002637B1" w:rsidR="00774392">
      <w:pPr>
        <w:jc w:val="right"/>
      </w:pPr>
      <w:r w:rsidRPr="002637B1">
        <w:rPr>
          <w:b/>
        </w:rPr>
        <w:lastRenderedPageBreak/>
        <w:t>Broj: 7/St-1719/2016-32</w:t>
      </w:r>
    </w:p>
    <w:p w:rsidRDefault="00774392" w:rsidP="00896548" w:rsidR="00774392">
      <w:pPr>
        <w:jc w:val="both"/>
      </w:pPr>
    </w:p>
    <w:p w:rsidRDefault="00774392" w:rsidP="00896548" w:rsidR="00774392">
      <w:pPr>
        <w:jc w:val="both"/>
      </w:pPr>
    </w:p>
    <w:p w:rsidRDefault="00896548" w:rsidP="00896548" w:rsidR="00896548">
      <w:pPr>
        <w:jc w:val="both"/>
      </w:pPr>
      <w:r>
        <w:t>3. GRAD SLAVONSKI BROD</w:t>
      </w:r>
    </w:p>
    <w:p w:rsidRDefault="00896548" w:rsidP="00896548" w:rsidR="00896548">
      <w:pPr>
        <w:jc w:val="both"/>
      </w:pPr>
      <w:r>
        <w:t xml:space="preserve">Slavonski Brod, Vukovarska 1     1.163,78 Kn         </w:t>
      </w:r>
      <w:r w:rsidR="0047654E">
        <w:t xml:space="preserve"> </w:t>
      </w:r>
      <w:r w:rsidR="005D748C">
        <w:t xml:space="preserve">  </w:t>
      </w:r>
      <w:r>
        <w:t xml:space="preserve"> 0,00 Kn                                  1.163,78 Kn</w:t>
      </w:r>
    </w:p>
    <w:p w:rsidRDefault="00896548" w:rsidP="00896548" w:rsidR="00896548">
      <w:pPr>
        <w:jc w:val="both"/>
      </w:pPr>
      <w:r>
        <w:t>OIB 58007872049</w:t>
      </w:r>
    </w:p>
    <w:p w:rsidRDefault="00896548" w:rsidP="00896548" w:rsidR="00896548">
      <w:pPr>
        <w:jc w:val="both"/>
      </w:pPr>
    </w:p>
    <w:p w:rsidRDefault="00896548" w:rsidP="00896548" w:rsidR="00896548">
      <w:pPr>
        <w:jc w:val="both"/>
      </w:pPr>
      <w:r>
        <w:t>4. REPUBLIKA HRVATSKA</w:t>
      </w:r>
    </w:p>
    <w:p w:rsidRDefault="00896548" w:rsidP="00896548" w:rsidR="00896548">
      <w:pPr>
        <w:jc w:val="both"/>
      </w:pPr>
      <w:r>
        <w:t>Ministarstvo financija, Porezna</w:t>
      </w:r>
    </w:p>
    <w:p w:rsidRDefault="00896548" w:rsidP="00896548" w:rsidR="00896548">
      <w:pPr>
        <w:jc w:val="both"/>
      </w:pPr>
      <w:r>
        <w:t xml:space="preserve">uprava, Područni ured Slavonija    37.221,73 Kn     </w:t>
      </w:r>
      <w:r w:rsidR="005D748C">
        <w:t xml:space="preserve"> </w:t>
      </w:r>
      <w:r>
        <w:t xml:space="preserve"> 7.418,64 Kn                             29.803,09 Kn</w:t>
      </w:r>
    </w:p>
    <w:p w:rsidRDefault="00896548" w:rsidP="00896548" w:rsidR="00896548">
      <w:pPr>
        <w:jc w:val="both"/>
      </w:pPr>
      <w:r>
        <w:t>i Baranja, OIB 18683136487</w:t>
      </w:r>
    </w:p>
    <w:p w:rsidRDefault="00896548" w:rsidP="00896548" w:rsidR="00896548">
      <w:pPr>
        <w:jc w:val="both"/>
      </w:pPr>
    </w:p>
    <w:p w:rsidRDefault="00BC6A4F" w:rsidP="00A9061D" w:rsidR="00C2606C">
      <w:pPr>
        <w:jc w:val="both"/>
        <w:rPr>
          <w:b/>
        </w:rPr>
      </w:pPr>
      <w:r w:rsidRPr="00BC6A4F">
        <w:rPr>
          <w:b/>
        </w:rPr>
        <w:t>UKUPNO</w:t>
      </w:r>
      <w:r>
        <w:rPr>
          <w:b/>
        </w:rPr>
        <w:t xml:space="preserve">                                   39.402,13 Kn          7.418,64 Kn                          </w:t>
      </w:r>
      <w:r w:rsidR="0098103B">
        <w:rPr>
          <w:b/>
        </w:rPr>
        <w:t xml:space="preserve"> </w:t>
      </w:r>
      <w:r>
        <w:rPr>
          <w:b/>
        </w:rPr>
        <w:t>3</w:t>
      </w:r>
      <w:r w:rsidR="003D4B76">
        <w:rPr>
          <w:b/>
        </w:rPr>
        <w:t>1</w:t>
      </w:r>
      <w:r>
        <w:rPr>
          <w:b/>
        </w:rPr>
        <w:t>.</w:t>
      </w:r>
      <w:r w:rsidR="003D4B76">
        <w:rPr>
          <w:b/>
        </w:rPr>
        <w:t>983</w:t>
      </w:r>
      <w:r>
        <w:rPr>
          <w:b/>
        </w:rPr>
        <w:t>,</w:t>
      </w:r>
      <w:r w:rsidR="003D4B76">
        <w:rPr>
          <w:b/>
        </w:rPr>
        <w:t>49</w:t>
      </w:r>
      <w:r>
        <w:rPr>
          <w:b/>
        </w:rPr>
        <w:t xml:space="preserve"> Kn</w:t>
      </w:r>
    </w:p>
    <w:p w:rsidRDefault="00C2606C" w:rsidP="00A9061D" w:rsidR="00A9061D">
      <w:pPr>
        <w:jc w:val="both"/>
      </w:pPr>
      <w:r>
        <w:tab/>
      </w:r>
      <w:r>
        <w:tab/>
      </w:r>
    </w:p>
    <w:p w:rsidRDefault="00A9061D" w:rsidP="00A9061D" w:rsidR="00A9061D" w:rsidRPr="00706C74">
      <w:pPr>
        <w:jc w:val="center"/>
      </w:pPr>
      <w:r w:rsidRPr="00706C74">
        <w:t>Obrazloženje</w:t>
      </w:r>
    </w:p>
    <w:p w:rsidRDefault="00FE3DF9" w:rsidP="00A9061D" w:rsidR="00FE3DF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A9061D" w:rsidRPr="00B07C9F">
        <w:rPr>
          <w:b/>
        </w:rPr>
        <w:tab/>
      </w:r>
      <w:r w:rsidR="00A9061D" w:rsidRPr="00B07C9F">
        <w:rPr>
          <w:b/>
        </w:rPr>
        <w:tab/>
      </w:r>
    </w:p>
    <w:p w:rsidRDefault="00A9061D" w:rsidP="009D7388" w:rsidR="00590F07">
      <w:pPr>
        <w:ind w:firstLine="1440"/>
        <w:jc w:val="both"/>
      </w:pPr>
      <w:r w:rsidRPr="00B07C9F">
        <w:t>Agencija za osiguranje radničkih potraživanja u slučaju stečaja poslodavca</w:t>
      </w:r>
      <w:r w:rsidRPr="00B07C9F">
        <w:rPr>
          <w:b/>
        </w:rPr>
        <w:t xml:space="preserve">  </w:t>
      </w:r>
      <w:r>
        <w:t xml:space="preserve"> (dalje Agencija) iz</w:t>
      </w:r>
      <w:r w:rsidRPr="00B07C9F">
        <w:t>v</w:t>
      </w:r>
      <w:r>
        <w:t>ijestila je s</w:t>
      </w:r>
      <w:r w:rsidRPr="00B07C9F">
        <w:t xml:space="preserve">ud </w:t>
      </w:r>
      <w:r w:rsidR="00FE3DF9">
        <w:t xml:space="preserve">podneskom </w:t>
      </w:r>
      <w:r w:rsidR="00EF4814">
        <w:t>koji je zaprimljen</w:t>
      </w:r>
      <w:r w:rsidR="000D1C5D">
        <w:t xml:space="preserve"> 26</w:t>
      </w:r>
      <w:r w:rsidR="00590F07">
        <w:t xml:space="preserve">. </w:t>
      </w:r>
      <w:r w:rsidR="000D1C5D">
        <w:t>svibnja</w:t>
      </w:r>
      <w:r w:rsidR="00FE3DF9">
        <w:t xml:space="preserve"> </w:t>
      </w:r>
      <w:r w:rsidR="00590F07">
        <w:t xml:space="preserve"> 201</w:t>
      </w:r>
      <w:r w:rsidR="000D1C5D">
        <w:t>7</w:t>
      </w:r>
      <w:r>
        <w:t xml:space="preserve">. godine </w:t>
      </w:r>
      <w:r w:rsidRPr="00B07C9F">
        <w:t>da je izvršila uplate osiguranih</w:t>
      </w:r>
      <w:r w:rsidR="00F96253">
        <w:t xml:space="preserve"> </w:t>
      </w:r>
      <w:r w:rsidRPr="00B07C9F">
        <w:t>radničkih potraživanja za stečajne vjerovnike</w:t>
      </w:r>
      <w:r w:rsidR="00FE3DF9">
        <w:t xml:space="preserve"> </w:t>
      </w:r>
      <w:r w:rsidR="00E77AC5">
        <w:t>i to</w:t>
      </w:r>
      <w:r w:rsidR="00EF4814">
        <w:t xml:space="preserve"> </w:t>
      </w:r>
      <w:r>
        <w:t xml:space="preserve">po osnovi izvršnih rješenja </w:t>
      </w:r>
      <w:r w:rsidRPr="00B07C9F">
        <w:t xml:space="preserve"> u</w:t>
      </w:r>
      <w:r>
        <w:t xml:space="preserve"> upravnom postupku, a u iznosima na</w:t>
      </w:r>
      <w:r w:rsidRPr="00B07C9F">
        <w:t>ved</w:t>
      </w:r>
      <w:r>
        <w:t>e</w:t>
      </w:r>
      <w:r w:rsidRPr="00B07C9F">
        <w:t>nim u tablici koja je sastavni dio podneska,</w:t>
      </w:r>
      <w:r w:rsidR="00EF4814">
        <w:t xml:space="preserve"> tj. u iznosu od </w:t>
      </w:r>
      <w:r w:rsidR="0098103B">
        <w:t xml:space="preserve">43.131,64 </w:t>
      </w:r>
      <w:r w:rsidR="00EF4814">
        <w:t>Kn</w:t>
      </w:r>
      <w:r w:rsidR="0098103B">
        <w:t>, te i doprinose u iznosu od 7.418,64 Kn sveukupno u iznosu od 50.550,28 Kn,</w:t>
      </w:r>
      <w:r w:rsidRPr="00B07C9F">
        <w:t xml:space="preserve"> te je predložila da sud isp</w:t>
      </w:r>
      <w:r>
        <w:t>ravi Tablicu ispitanih tražbina</w:t>
      </w:r>
      <w:r w:rsidRPr="00B07C9F">
        <w:t xml:space="preserve"> radi stupanja u procesna prava stečajnih vjerovnika u odnosu na preu</w:t>
      </w:r>
      <w:r>
        <w:t>zeta potraživanja.</w:t>
      </w:r>
    </w:p>
    <w:p w:rsidRDefault="00A9061D" w:rsidP="009D7388" w:rsidR="00A9061D" w:rsidRPr="00E91F93">
      <w:pPr>
        <w:ind w:firstLine="1440"/>
        <w:jc w:val="both"/>
      </w:pPr>
      <w:r>
        <w:t xml:space="preserve"> Kako danom u</w:t>
      </w:r>
      <w:r w:rsidR="00E77AC5">
        <w:t xml:space="preserve">plate </w:t>
      </w:r>
      <w:r>
        <w:t>odnosno prijenosa potraživanja Agencija preuzima sva procesna prava  stečajnih vjerovnika u odnosu  na preuzeta potraživanja,</w:t>
      </w:r>
      <w:r w:rsidR="00E77AC5">
        <w:t xml:space="preserve"> </w:t>
      </w:r>
      <w:r w:rsidR="003124C5">
        <w:t xml:space="preserve">a </w:t>
      </w:r>
      <w:r w:rsidR="00E77AC5">
        <w:t>Agencija je do</w:t>
      </w:r>
      <w:r w:rsidR="006935A6">
        <w:t>kazala da je iznos od</w:t>
      </w:r>
      <w:r w:rsidR="00590F07">
        <w:t xml:space="preserve"> </w:t>
      </w:r>
      <w:r w:rsidR="0098103B">
        <w:t>50.550,28 Kn</w:t>
      </w:r>
      <w:r w:rsidR="00E77AC5">
        <w:t xml:space="preserve"> Kn i isplatila u korist stečajnog dužnika </w:t>
      </w:r>
      <w:r w:rsidR="003124C5">
        <w:t>dana</w:t>
      </w:r>
      <w:r w:rsidR="0098103B">
        <w:t xml:space="preserve"> 22. svibnja 2017.</w:t>
      </w:r>
      <w:r w:rsidR="003124C5">
        <w:t xml:space="preserve"> godine kako proizlazi iz potvrde o zaprimljenoj uplati,</w:t>
      </w:r>
      <w:r>
        <w:t xml:space="preserve"> to je valjalo izvršiti ispravak Tablice ispitanih tražbina Prvog </w:t>
      </w:r>
      <w:r w:rsidR="0098103B">
        <w:t xml:space="preserve">i Drugog </w:t>
      </w:r>
      <w:r>
        <w:t xml:space="preserve">višeg isplatnog reda, a  kako je </w:t>
      </w:r>
      <w:r w:rsidRPr="00B07C9F">
        <w:t>odluče</w:t>
      </w:r>
      <w:r>
        <w:t>no u</w:t>
      </w:r>
      <w:r w:rsidR="009B29AA">
        <w:t xml:space="preserve"> izreci</w:t>
      </w:r>
      <w:r>
        <w:t xml:space="preserve"> rješenja </w:t>
      </w:r>
      <w:r w:rsidRPr="00B07C9F">
        <w:t xml:space="preserve">na </w:t>
      </w:r>
      <w:r>
        <w:t>temelju odredbe čl. 21</w:t>
      </w:r>
      <w:r w:rsidR="00EF4814">
        <w:t xml:space="preserve"> </w:t>
      </w:r>
      <w:r>
        <w:t>Zakona o osiguranju potraživanja radnika u slučaju stečaja poslodavca (NN 86/08</w:t>
      </w:r>
      <w:r w:rsidR="001700C8">
        <w:t xml:space="preserve"> i 80/13</w:t>
      </w:r>
      <w:r w:rsidR="00E60602">
        <w:t>, 82/15</w:t>
      </w:r>
      <w:r w:rsidR="0047654E">
        <w:t>) koji se treba primijenit na ovaj odnos prema vremenu nastanka.</w:t>
      </w:r>
    </w:p>
    <w:p w:rsidRDefault="00A9061D" w:rsidP="0094150D" w:rsidR="00A9061D" w:rsidRPr="001A1D65">
      <w:pPr>
        <w:jc w:val="both"/>
        <w:rPr>
          <w:b/>
        </w:rPr>
      </w:pPr>
      <w:r>
        <w:tab/>
      </w:r>
      <w:r>
        <w:tab/>
      </w:r>
      <w:r w:rsidRPr="001A1D65">
        <w:rPr>
          <w:b/>
        </w:rPr>
        <w:tab/>
      </w:r>
      <w:r w:rsidRPr="001A1D65">
        <w:rPr>
          <w:b/>
        </w:rPr>
        <w:tab/>
      </w:r>
    </w:p>
    <w:p w:rsidRDefault="00A9061D" w:rsidP="00A9061D" w:rsidR="00A9061D" w:rsidRPr="000A2087">
      <w:r w:rsidRPr="001A1D65">
        <w:rPr>
          <w:b/>
        </w:rPr>
        <w:tab/>
      </w:r>
      <w:r w:rsidRPr="001A1D65">
        <w:rPr>
          <w:b/>
        </w:rPr>
        <w:tab/>
      </w:r>
      <w:r w:rsidRPr="001700C8">
        <w:rPr>
          <w:lang w:val="de-DE"/>
        </w:rPr>
        <w:t>U</w:t>
      </w:r>
      <w:r w:rsidRPr="001A1D65">
        <w:t xml:space="preserve"> </w:t>
      </w:r>
      <w:r w:rsidRPr="000A2087">
        <w:t>Slavonskom Brodu</w:t>
      </w:r>
      <w:r w:rsidR="0098103B">
        <w:t>, 20</w:t>
      </w:r>
      <w:r w:rsidRPr="000A2087">
        <w:t xml:space="preserve">. </w:t>
      </w:r>
      <w:r w:rsidR="000A2087">
        <w:t>listopada</w:t>
      </w:r>
      <w:r w:rsidR="00590F07" w:rsidRPr="000A2087">
        <w:t xml:space="preserve"> </w:t>
      </w:r>
      <w:r w:rsidRPr="000A2087">
        <w:t xml:space="preserve"> 201</w:t>
      </w:r>
      <w:r w:rsidR="000A2087">
        <w:t>7</w:t>
      </w:r>
      <w:r w:rsidRPr="000A2087">
        <w:t>. godine</w:t>
      </w:r>
      <w:r w:rsidR="00410DBB" w:rsidRPr="000A2087">
        <w:t>.</w:t>
      </w:r>
    </w:p>
    <w:p w:rsidRDefault="00A9061D" w:rsidP="00A9061D" w:rsidR="00A9061D" w:rsidRPr="001A1D65"/>
    <w:p w:rsidRDefault="00A9061D" w:rsidP="00A9061D" w:rsidR="00A9061D" w:rsidRPr="001A1D65">
      <w:r w:rsidRPr="001A1D65">
        <w:t xml:space="preserve">                                                                                                        </w:t>
      </w:r>
      <w:r>
        <w:t xml:space="preserve">               </w:t>
      </w:r>
      <w:r w:rsidRPr="001A1D65">
        <w:t xml:space="preserve">    </w:t>
      </w:r>
      <w:r>
        <w:t>Sutkinja</w:t>
      </w:r>
      <w:r w:rsidRPr="001A1D65">
        <w:t xml:space="preserve"> </w:t>
      </w:r>
    </w:p>
    <w:p w:rsidRDefault="00A9061D" w:rsidP="00A9061D" w:rsidR="00A9061D" w:rsidRPr="00486A6B">
      <w:r w:rsidRPr="001A1D65">
        <w:t xml:space="preserve">                                                                                                        </w:t>
      </w:r>
      <w:r>
        <w:t xml:space="preserve">             </w:t>
      </w:r>
      <w:r w:rsidR="000A2087">
        <w:t xml:space="preserve">  </w:t>
      </w:r>
      <w:r>
        <w:t xml:space="preserve"> Mirna</w:t>
      </w:r>
      <w:r w:rsidRPr="001A1D65">
        <w:t xml:space="preserve"> </w:t>
      </w:r>
      <w:r>
        <w:t>Vuj</w:t>
      </w:r>
      <w:r w:rsidRPr="00486A6B">
        <w:t>č</w:t>
      </w:r>
      <w:r>
        <w:t>i</w:t>
      </w:r>
      <w:r w:rsidRPr="00486A6B">
        <w:t>ć</w:t>
      </w:r>
    </w:p>
    <w:p w:rsidRDefault="00A9061D" w:rsidP="00A9061D" w:rsidR="00A9061D"/>
    <w:p w:rsidRDefault="0094150D" w:rsidP="00A9061D" w:rsidR="0094150D" w:rsidRPr="001A1D65"/>
    <w:p w:rsidRDefault="00A9061D" w:rsidP="00A9061D" w:rsidR="00A9061D" w:rsidRPr="001A1D65">
      <w:pPr>
        <w:rPr>
          <w:b/>
        </w:rPr>
      </w:pPr>
      <w:r w:rsidRPr="0094150D">
        <w:rPr>
          <w:b/>
          <w:sz w:val="20"/>
          <w:szCs w:val="20"/>
        </w:rPr>
        <w:t>NAPUTAK O PRAVNOM LIJEKU</w:t>
      </w:r>
      <w:r w:rsidRPr="001A1D65">
        <w:rPr>
          <w:b/>
        </w:rPr>
        <w:t>: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>Protiv ovog rješenja dopuštena je žalba u roku od osam dana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 xml:space="preserve"> po isteku osmog dana od dana objave rješenja na mrežnoj stranici</w:t>
      </w:r>
    </w:p>
    <w:p w:rsidRDefault="002F1FCF" w:rsidP="002F1FCF" w:rsidR="002F1FCF" w:rsidRPr="002F1FCF">
      <w:pPr>
        <w:rPr>
          <w:sz w:val="18"/>
          <w:szCs w:val="18"/>
        </w:rPr>
      </w:pPr>
      <w:r w:rsidRPr="002F1FCF">
        <w:rPr>
          <w:sz w:val="18"/>
          <w:szCs w:val="18"/>
        </w:rPr>
        <w:t xml:space="preserve"> e-Oglasna ploča sudova. Žalba se podnosi  Visokom trgovačkom </w:t>
      </w:r>
    </w:p>
    <w:p w:rsidRDefault="002F1FCF" w:rsidP="00A9061D" w:rsidR="002637B1">
      <w:r w:rsidRPr="002F1FCF">
        <w:rPr>
          <w:sz w:val="18"/>
          <w:szCs w:val="18"/>
        </w:rPr>
        <w:t>sudu u Zagrebu  putem ovoga suda  u tri  primjerka.</w:t>
      </w:r>
      <w:r w:rsidR="00A9061D">
        <w:t xml:space="preserve">  </w:t>
      </w:r>
    </w:p>
    <w:p w:rsidRDefault="00A9061D" w:rsidP="00A9061D" w:rsidR="00A9061D">
      <w:r>
        <w:t xml:space="preserve">                                                                                     </w:t>
      </w:r>
      <w:r w:rsidR="0083526A">
        <w:t xml:space="preserve">                             </w:t>
      </w:r>
    </w:p>
    <w:p w:rsidRDefault="002F1FCF" w:rsidP="002F1FCF" w:rsidR="002F1FCF" w:rsidRPr="002F1FCF">
      <w:r w:rsidRPr="002F1FCF">
        <w:t>DNA:</w:t>
      </w:r>
    </w:p>
    <w:p w:rsidRDefault="002F1FCF" w:rsidP="002F1FCF" w:rsidR="002F1FCF">
      <w:r w:rsidRPr="002F1FCF">
        <w:t>-Objaviti na mrežnoj</w:t>
      </w:r>
      <w:r>
        <w:t xml:space="preserve"> stranici e-Oglasna ploča sudova</w:t>
      </w:r>
    </w:p>
    <w:p w:rsidRDefault="002F1FCF" w:rsidP="002F1FCF" w:rsidR="002F1FCF">
      <w:r>
        <w:t>-dostaviti stečajnom upravitelju</w:t>
      </w:r>
    </w:p>
    <w:p w:rsidRDefault="002F1FCF" w:rsidP="002F1FCF" w:rsidR="002F1FCF" w:rsidRPr="002F1FCF">
      <w:r>
        <w:t>-Agenciji</w:t>
      </w:r>
    </w:p>
    <w:p w:rsidRDefault="00ED4F14" w:rsidP="002F1FCF" w:rsidR="00ED4F14"/>
    <w:sectPr w:rsidSect="002243B2" w:rsidR="00ED4F14">
      <w:headerReference w:type="even" r:id="rId9"/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28F" w:rsidR="00D7428F">
      <w:r>
        <w:separator/>
      </w:r>
    </w:p>
  </w:endnote>
  <w:endnote w:id="0" w:type="continuationSeparator">
    <w:p w:rsidRDefault="00D7428F" w:rsidR="00D74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28F" w:rsidR="00D7428F">
      <w:r>
        <w:separator/>
      </w:r>
    </w:p>
  </w:footnote>
  <w:footnote w:id="0" w:type="continuationSeparator">
    <w:p w:rsidRDefault="00D7428F" w:rsidR="00D74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D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12D00"/>
    <w:rsid w:val="000442DC"/>
    <w:rsid w:val="00060996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E0E7C"/>
    <w:rsid w:val="001226D2"/>
    <w:rsid w:val="00141F61"/>
    <w:rsid w:val="0015522F"/>
    <w:rsid w:val="001700C8"/>
    <w:rsid w:val="001B766D"/>
    <w:rsid w:val="001C7698"/>
    <w:rsid w:val="001D4E3C"/>
    <w:rsid w:val="00215DD6"/>
    <w:rsid w:val="002243B2"/>
    <w:rsid w:val="00235A13"/>
    <w:rsid w:val="002536CC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61256"/>
    <w:rsid w:val="003726F7"/>
    <w:rsid w:val="00383526"/>
    <w:rsid w:val="00385BA3"/>
    <w:rsid w:val="003B33A0"/>
    <w:rsid w:val="003D4B76"/>
    <w:rsid w:val="003E0557"/>
    <w:rsid w:val="003F5889"/>
    <w:rsid w:val="003F70AA"/>
    <w:rsid w:val="00400399"/>
    <w:rsid w:val="0040322A"/>
    <w:rsid w:val="00410DBB"/>
    <w:rsid w:val="00441E08"/>
    <w:rsid w:val="00452BD7"/>
    <w:rsid w:val="0045514E"/>
    <w:rsid w:val="00473C86"/>
    <w:rsid w:val="004743FC"/>
    <w:rsid w:val="00475C47"/>
    <w:rsid w:val="0047654E"/>
    <w:rsid w:val="00476877"/>
    <w:rsid w:val="00486A6B"/>
    <w:rsid w:val="00487979"/>
    <w:rsid w:val="004B179A"/>
    <w:rsid w:val="004B2797"/>
    <w:rsid w:val="004D7E4D"/>
    <w:rsid w:val="00560A46"/>
    <w:rsid w:val="00582963"/>
    <w:rsid w:val="00590F07"/>
    <w:rsid w:val="005950D3"/>
    <w:rsid w:val="005D1176"/>
    <w:rsid w:val="005D748C"/>
    <w:rsid w:val="005D786C"/>
    <w:rsid w:val="00617531"/>
    <w:rsid w:val="00646936"/>
    <w:rsid w:val="006645A5"/>
    <w:rsid w:val="00673D5B"/>
    <w:rsid w:val="006935A6"/>
    <w:rsid w:val="006A3B03"/>
    <w:rsid w:val="006B0DC8"/>
    <w:rsid w:val="006D6228"/>
    <w:rsid w:val="00706C74"/>
    <w:rsid w:val="00714AEB"/>
    <w:rsid w:val="00727CA9"/>
    <w:rsid w:val="00741623"/>
    <w:rsid w:val="00763485"/>
    <w:rsid w:val="00774392"/>
    <w:rsid w:val="007902A0"/>
    <w:rsid w:val="007A5653"/>
    <w:rsid w:val="007E0ECB"/>
    <w:rsid w:val="007F719A"/>
    <w:rsid w:val="0083526A"/>
    <w:rsid w:val="008442A7"/>
    <w:rsid w:val="00866FCD"/>
    <w:rsid w:val="00896548"/>
    <w:rsid w:val="008A0122"/>
    <w:rsid w:val="008F03BC"/>
    <w:rsid w:val="009176AC"/>
    <w:rsid w:val="0093055F"/>
    <w:rsid w:val="0094150D"/>
    <w:rsid w:val="009634D4"/>
    <w:rsid w:val="00966856"/>
    <w:rsid w:val="0098103B"/>
    <w:rsid w:val="00997AE2"/>
    <w:rsid w:val="009A71EB"/>
    <w:rsid w:val="009B29AA"/>
    <w:rsid w:val="009C595F"/>
    <w:rsid w:val="009C6AC1"/>
    <w:rsid w:val="009D7388"/>
    <w:rsid w:val="00A004FC"/>
    <w:rsid w:val="00A014E8"/>
    <w:rsid w:val="00A069F4"/>
    <w:rsid w:val="00A345EB"/>
    <w:rsid w:val="00A504E1"/>
    <w:rsid w:val="00A56C54"/>
    <w:rsid w:val="00A86E4A"/>
    <w:rsid w:val="00A9061D"/>
    <w:rsid w:val="00AA2F62"/>
    <w:rsid w:val="00AA4CD1"/>
    <w:rsid w:val="00AB36F9"/>
    <w:rsid w:val="00AB3D13"/>
    <w:rsid w:val="00AC4320"/>
    <w:rsid w:val="00AF0000"/>
    <w:rsid w:val="00AF190B"/>
    <w:rsid w:val="00B31A32"/>
    <w:rsid w:val="00B46B4B"/>
    <w:rsid w:val="00B56C98"/>
    <w:rsid w:val="00B602CA"/>
    <w:rsid w:val="00B666A2"/>
    <w:rsid w:val="00B745D2"/>
    <w:rsid w:val="00BA0513"/>
    <w:rsid w:val="00BC6A4F"/>
    <w:rsid w:val="00C0152B"/>
    <w:rsid w:val="00C17440"/>
    <w:rsid w:val="00C2606C"/>
    <w:rsid w:val="00C51610"/>
    <w:rsid w:val="00C56B92"/>
    <w:rsid w:val="00C639DB"/>
    <w:rsid w:val="00C74052"/>
    <w:rsid w:val="00C86B8D"/>
    <w:rsid w:val="00C90552"/>
    <w:rsid w:val="00CF2976"/>
    <w:rsid w:val="00D15C76"/>
    <w:rsid w:val="00D4529B"/>
    <w:rsid w:val="00D476AA"/>
    <w:rsid w:val="00D65B99"/>
    <w:rsid w:val="00D7428F"/>
    <w:rsid w:val="00D77460"/>
    <w:rsid w:val="00D97283"/>
    <w:rsid w:val="00DB3909"/>
    <w:rsid w:val="00DC72E7"/>
    <w:rsid w:val="00DD4BB8"/>
    <w:rsid w:val="00DE61E4"/>
    <w:rsid w:val="00DF7B49"/>
    <w:rsid w:val="00E00935"/>
    <w:rsid w:val="00E60602"/>
    <w:rsid w:val="00E76367"/>
    <w:rsid w:val="00E77AC5"/>
    <w:rsid w:val="00EB0ED1"/>
    <w:rsid w:val="00EB1087"/>
    <w:rsid w:val="00EC3412"/>
    <w:rsid w:val="00EC3D84"/>
    <w:rsid w:val="00ED4F14"/>
    <w:rsid w:val="00EF4814"/>
    <w:rsid w:val="00F42C77"/>
    <w:rsid w:val="00F510F3"/>
    <w:rsid w:val="00F51C74"/>
    <w:rsid w:val="00F63A29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BLISS j.d.o.o. za trgovinu i usluge zastupanog po punomoćniku Klaudija Galić</izvorni_sadrzaj>
    <derivirana_varijabla naziv="DomainObject.Predmet.ProtustrankaFormated_1">  BLISS j.d.o.o. za trgovinu i usluge zastupanog po punomoćniku Klaudija Galić</derivirana_varijabla>
  </DomainObject.Predmet.ProtustrankaFormated>
  <DomainObject.Predmet.ProtustrankaFormatedOIB>
    <izvorni_sadrzaj>  BLISS j.d.o.o. za trgovinu i usluge, OIB 82586199912 zastupanog po punomoćniku Klaudija Galić</izvorni_sadrzaj>
    <derivirana_varijabla naziv="DomainObject.Predmet.ProtustrankaFormatedOIB_1">  BLISS j.d.o.o. za trgovinu i usluge, OIB 82586199912 zastupanog po punomoćniku Klaudija Galić</derivirana_varijabla>
  </DomainObject.Predmet.ProtustrankaFormatedOIB>
  <DomainObject.Predmet.ProtustrankaFormatedWithAdress>
    <izvorni_sadrzaj> BLISS j.d.o.o. za trgovinu i usluge, Vinogradska 81, 35000 Slavonski Brod zastupanog po punomoćniku Klaudija Galić</izvorni_sadrzaj>
    <derivirana_varijabla naziv="DomainObject.Predmet.ProtustrankaFormatedWithAdress_1"> BLISS j.d.o.o. za trgovinu i usluge, Vinogradska 81, 35000 Slavonski Brod zastupanog po punomoćniku Klaudija Galić</derivirana_varijabla>
  </DomainObject.Predmet.ProtustrankaFormatedWithAdress>
  <DomainObject.Predmet.ProtustrankaFormatedWithAdressOIB>
    <izvorni_sadrzaj> BLISS j.d.o.o. za trgovinu i usluge, OIB 82586199912, Vinogradska 81, 35000 Slavonski Brod zastupanog po punomoćniku Klaudija Galić</izvorni_sadrzaj>
    <derivirana_varijabla naziv="DomainObject.Predmet.ProtustrankaFormatedWithAdressOIB_1"> BLISS j.d.o.o. za trgovinu i usluge, OIB 82586199912, Vinogradska 81, 35000 Slavonski Brod zastupanog po punomoćniku Klaudija Galić</derivirana_varijabla>
  </DomainObject.Predmet.ProtustrankaFormatedWithAdressOIB>
  <DomainObject.Predmet.ProtustrankaWithAdress>
    <izvorni_sadrzaj>BLISS j.d.o.o. za trgovinu i usluge Vinogradska 81, 35000 Slavonski Brod</izvorni_sadrzaj>
    <derivirana_varijabla naziv="DomainObject.Predmet.ProtustrankaWithAdress_1">BLISS j.d.o.o. za trgovinu i usluge Vinogradska 81, 35000 Slavonski Brod</derivirana_varijabla>
  </DomainObject.Predmet.ProtustrankaWithAdress>
  <DomainObject.Predmet.ProtustrankaWithAdressOIB>
    <izvorni_sadrzaj>BLISS j.d.o.o. za trgovinu i usluge, OIB 82586199912, Vinogradska 81, 35000 Slavonski Brod</izvorni_sadrzaj>
    <derivirana_varijabla naziv="DomainObject.Predmet.ProtustrankaWithAdressOIB_1">BLISS j.d.o.o. za trgovinu i usluge, OIB 82586199912, Vinogradska 81, 35000 Slavonski Brod</derivirana_varijabla>
  </DomainObject.Predmet.ProtustrankaWithAdressOIB>
  <DomainObject.Predmet.ProtustrankaNazivFormated>
    <izvorni_sadrzaj>BLISS j.d.o.o. za trgovinu i usluge</izvorni_sadrzaj>
    <derivirana_varijabla naziv="DomainObject.Predmet.ProtustrankaNazivFormated_1">BLISS j.d.o.o. za trgovinu i usluge</derivirana_varijabla>
  </DomainObject.Predmet.ProtustrankaNazivFormated>
  <DomainObject.Predmet.ProtustrankaNazivFormatedOIB>
    <izvorni_sadrzaj>BLISS j.d.o.o. za trgovinu i usluge, OIB 82586199912</izvorni_sadrzaj>
    <derivirana_varijabla naziv="DomainObject.Predmet.ProtustrankaNazivFormatedOIB_1">BLISS j.d.o.o. za trgovinu i usluge, OIB 82586199912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45269.62</izvorni_sadrzaj>
    <derivirana_varijabla naziv="DomainObject.Predmet.TrenutnaVrijednost_1">45269.62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BLISS j.d.o.o. za trgovinu i usluge zastupanog po punomoćniku Klaudija Galić</item>
    </izvorni_sadrzaj>
    <derivirana_varijabla naziv="DomainObject.Predmet.ProtuStrankaListFormated_1">
      <item>BLISS j.d.o.o. za trgovinu i usluge zastupanog po punomoćniku Klaudija Galić</item>
    </derivirana_varijabla>
  </DomainObject.Predmet.ProtuStrankaListFormated>
  <DomainObject.Predmet.ProtuStrankaListFormatedOIB>
    <izvorni_sadrzaj>
      <item>BLISS j.d.o.o. za trgovinu i usluge, OIB 82586199912 zastupanog po punomoćniku Klaudija Galić</item>
    </izvorni_sadrzaj>
    <derivirana_varijabla naziv="DomainObject.Predmet.ProtuStrankaListFormatedOIB_1">
      <item>BLISS j.d.o.o. za trgovinu i usluge, OIB 82586199912 zastupanog po punomoćniku Klaudija Galić</item>
    </derivirana_varijabla>
  </DomainObject.Predmet.ProtuStrankaListFormatedOIB>
  <DomainObject.Predmet.ProtuStrankaListFormatedWithAdress>
    <izvorni_sadrzaj>
      <item>BLISS j.d.o.o. za trgovinu i usluge, Vinogradska 81, 35000 Slavonski Brod zastupanog po punomoćniku Klaudija Galić</item>
    </izvorni_sadrzaj>
    <derivirana_varijabla naziv="DomainObject.Predmet.ProtuStrankaListFormatedWithAdress_1">
      <item>BLISS j.d.o.o. za trgovinu i usluge, Vinogradska 81, 35000 Slavonski Brod zastupanog po punomoćniku Klaudija Galić</item>
    </derivirana_varijabla>
  </DomainObject.Predmet.ProtuStrankaListFormatedWithAdress>
  <DomainObject.Predmet.ProtuStrankaListFormatedWithAdressOIB>
    <izvorni_sadrzaj>
      <item>BLISS j.d.o.o. za trgovinu i usluge, OIB 82586199912, Vinogradska 81, 35000 Slavonski Brod zastupanog po punomoćniku Klaudija Galić</item>
    </izvorni_sadrzaj>
    <derivirana_varijabla naziv="DomainObject.Predmet.ProtuStrankaListFormatedWithAdressOIB_1">
      <item>BLISS j.d.o.o. za trgovinu i usluge, OIB 82586199912, Vinogradska 81, 35000 Slavonski Brod zastupanog po punomoćniku Klaudija Galić</item>
    </derivirana_varijabla>
  </DomainObject.Predmet.ProtuStrankaListFormatedWithAdressOIB>
  <DomainObject.Predmet.ProtuStrankaListNazivFormated>
    <izvorni_sadrzaj>
      <item>BLISS j.d.o.o. za trgovinu i usluge</item>
    </izvorni_sadrzaj>
    <derivirana_varijabla naziv="DomainObject.Predmet.ProtuStrankaListNazivFormated_1">
      <item>BLISS j.d.o.o. za trgovinu i usluge</item>
    </derivirana_varijabla>
  </DomainObject.Predmet.ProtuStrankaListNazivFormated>
  <DomainObject.Predmet.ProtuStrankaListNazivFormatedOIB>
    <izvorni_sadrzaj>
      <item>BLISS j.d.o.o. za trgovinu i usluge, OIB 82586199912</item>
    </izvorni_sadrzaj>
    <derivirana_varijabla naziv="DomainObject.Predmet.ProtuStrankaListNazivFormatedOIB_1">
      <item>BLISS j.d.o.o. za trgovinu i usluge, OIB 82586199912</item>
    </derivirana_varijabla>
  </DomainObject.Predmet.ProtuStrankaListNazivFormatedOIB>
  <DomainObject.Predmet.OstaliListFormated>
    <izvorni_sadrzaj>
      <item>Klaudija Galić punomoćnik sudionika u postupku BLISS j.d.o.o. za trgovinu i usluge</item>
      <item>Vinko Ljubičić</item>
      <item>Vesna Lazarić</item>
    </izvorni_sadrzaj>
    <derivirana_varijabla naziv="DomainObject.Predmet.OstaliListFormated_1">
      <item>Klaudija Galić punomoćnik sudionika u postupku BLISS j.d.o.o. za trgovinu i usluge</item>
      <item>Vinko Ljubičić</item>
      <item>Vesna Lazarić</item>
    </derivirana_varijabla>
  </DomainObject.Predmet.OstaliListFormated>
  <DomainObject.Predmet.OstaliListFormatedOIB>
    <izvorni_sadrzaj>
      <item>Klaudija Galić, OIB 51769484957 punomoćnik sudionika u postupku BLISS j.d.o.o. za trgovinu i usluge</item>
      <item>Vinko Ljubičić</item>
      <item>Vesna Lazarić</item>
    </izvorni_sadrzaj>
    <derivirana_varijabla naziv="DomainObject.Predmet.OstaliListFormatedOIB_1">
      <item>Klaudija Galić, OIB 51769484957 punomoćnik sudionika u postupku BLISS j.d.o.o. za trgovinu i usluge</item>
      <item>Vinko Ljubičić</item>
      <item>Vesna Lazarić</item>
    </derivirana_varijabla>
  </DomainObject.Predmet.OstaliListFormatedOIB>
  <DomainObject.Predmet.OstaliListFormatedWithAdress>
    <izvorni_sadrzaj>
      <item>Klaudija Galić,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_1">
      <item>Klaudija Galić, Pavleka Miškine 5/2, 35000 Slavonski Brod punomoćnik sudionika u postupku BLISS j.d.o.o. za trgovinu i usluge</item>
      <item>Vinko Ljubičić</item>
      <item>Vesna Lazarić</item>
    </derivirana_varijabla>
  </DomainObject.Predmet.OstaliListFormatedWithAdress>
  <DomainObject.Predmet.OstaliListFormatedWithAdressOIB>
    <izvorni_sadrzaj>
      <item>Klaudija Galić, OIB 51769484957, Pavleka Miškine 5/2, 35000 Slavonski Brod punomoćnik sudionika u postupku BLISS j.d.o.o. za trgovinu i usluge</item>
      <item>Vinko Ljubičić</item>
      <item>Vesna Lazarić</item>
    </izvorni_sadrzaj>
    <derivirana_varijabla naziv="DomainObject.Predmet.OstaliListFormatedWithAdressOIB_1">
      <item>Klaudija Galić, OIB 51769484957, Pavleka Miškine 5/2, 35000 Slavonski Brod punomoćnik sudionika u postupku BLISS j.d.o.o. za trgovinu i usluge</item>
      <item>Vinko Ljubičić</item>
      <item>Vesna Lazarić</item>
    </derivirana_varijabla>
  </DomainObject.Predmet.OstaliListFormatedWithAdressOIB>
  <DomainObject.Predmet.OstaliListNazivFormated>
    <izvorni_sadrzaj>
      <item>Klaudija Galić</item>
      <item>Vinko Ljubičić</item>
      <item>Vesna Lazarić</item>
    </izvorni_sadrzaj>
    <derivirana_varijabla naziv="DomainObject.Predmet.OstaliListNazivFormated_1">
      <item>Klaudija Galić</item>
      <item>Vinko Ljubičić</item>
      <item>Vesna Lazarić</item>
    </derivirana_varijabla>
  </DomainObject.Predmet.OstaliListNazivFormated>
  <DomainObject.Predmet.OstaliListNazivFormatedOIB>
    <izvorni_sadrzaj>
      <item>Klaudija Galić, OIB 51769484957</item>
      <item>Vinko Ljubičić</item>
      <item>Vesna Lazarić</item>
    </izvorni_sadrzaj>
    <derivirana_varijabla naziv="DomainObject.Predmet.OstaliListNazivFormatedOIB_1">
      <item>Klaudija Galić, OIB 51769484957</item>
      <item>Vinko Ljubičić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BLISS j.d.o.o. za trgovinu i usluge</izvorni_sadrzaj>
    <derivirana_varijabla naziv="DomainObject.Predmet.ProtustrankaIDrugi_1">BLISS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BLISS j.d.o.o. za trgovinu i usluge, OIB 82586199912, Vinogradska 81, 35000 Slavonski Brod</izvorni_sadrzaj>
    <derivirana_varijabla naziv="DomainObject.Predmet.ProtustrankaIDrugiAdressOIB_1">BLISS j.d.o.o. za trgovinu i usluge, OIB 82586199912,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BLISS j.d.o.o. za trgovinu i usluge</item>
      <item>Klaudija Galić</item>
      <item>Vinko Ljubičić</item>
      <item>Vesna Lazarić</item>
    </izvorni_sadrzaj>
    <derivirana_varijabla naziv="DomainObject.Predmet.SudioniciListNaziv_1">
      <item>Financijska agencija</item>
      <item>BLISS j.d.o.o. za trgovinu i usluge</item>
      <item>Klaudija Galić</item>
      <item>Vinko Ljubičić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izvorni_sadrzaj>
    <derivirana_varijabla naziv="DomainObject.Predmet.SudioniciListAdressOIB_1">
      <item>Financijska agencija, OIB 85821130368, Ulica grada Vukovara 70,10000 Zagreb</item>
      <item>BLISS j.d.o.o. za trgovinu i usluge, OIB 82586199912, Vinogradska 81,35000 Slavonski Brod</item>
      <item>Klaudija Galić, OIB 51769484957, Pavleka Miškine 5/2,35000 Slavonski Brod</item>
      <item>Vinko Ljubičić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82586199912</item>
      <item>, OIB 51769484957</item>
      <item>, OIB null</item>
      <item>, OIB null</item>
    </izvorni_sadrzaj>
    <derivirana_varijabla naziv="DomainObject.Predmet.SudioniciListNazivOIB_1">
      <item>, OIB 85821130368</item>
      <item>, OIB 82586199912</item>
      <item>, OIB 51769484957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3</properties:Pages>
  <properties:Words>688</properties:Words>
  <properties:Characters>3884</properties:Characters>
  <properties:Lines>142</properties:Lines>
  <properties:Paragraphs>84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2017-10-20T06:51:00Z</dcterms:created>
  <dc:creator>MICROSOFT OFFICE</dc:creator>
  <cp:keywords/>
  <cp:lastModifiedBy>wsadmin</cp:lastModifiedBy>
  <cp:lastPrinted>2017-10-20T08:31:00Z</cp:lastPrinted>
  <dcterms:modified xmlns:xsi="http://www.w3.org/2001/XMLSchema-instance" xsi:type="dcterms:W3CDTF">2017-10-20T08:39:00Z</dcterms:modified>
  <cp:revision>21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