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5692" w14:paraId="73c569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843D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St-7136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ZRNO, Gornji Javoranj, Javoranj bb, OIB:45393381258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95376" w:rsidRPr="00895376">
        <w:t xml:space="preserve"> 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ZRNO, Gornji Javoranj, Javoranj bb, OIB:45393381258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0431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0A14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Lović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0A14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 13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310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E70AC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210A14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95376" w:rsidRPr="00895376">
        <w:t xml:space="preserve"> </w:t>
      </w:r>
      <w:r w:rsidR="00521CE7" w:rsidRPr="00521CE7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ZRNO, Gornji Javoranj, Javoranj bb, OIB:45393381258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10A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26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A78D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A78DB">
        <w:rPr>
          <w:rFonts w:cs="Times New Roman" w:eastAsia="Times New Roman" w:hAnsi="Times New Roman" w:ascii="Times New Roman"/>
          <w:sz w:val="24"/>
          <w:szCs w:val="20"/>
          <w:lang w:eastAsia="hr-HR"/>
        </w:rPr>
        <w:t>07. prosinc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210A14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3B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54F9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843DA">
      <w:rPr>
        <w:rFonts w:cs="Times New Roman" w:hAnsi="Times New Roman" w:ascii="Times New Roman"/>
        <w:sz w:val="24"/>
        <w:szCs w:val="24"/>
      </w:rPr>
      <w:t>7136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43109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10A14"/>
    <w:rsid w:val="002242F1"/>
    <w:rsid w:val="00254826"/>
    <w:rsid w:val="0028717D"/>
    <w:rsid w:val="002A78DB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32A29"/>
    <w:rsid w:val="00493332"/>
    <w:rsid w:val="004A01C5"/>
    <w:rsid w:val="004B7D7E"/>
    <w:rsid w:val="004D46F2"/>
    <w:rsid w:val="0050115D"/>
    <w:rsid w:val="00505807"/>
    <w:rsid w:val="005161E5"/>
    <w:rsid w:val="00521CE7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30C13"/>
    <w:rsid w:val="00633B19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3DA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54F98"/>
    <w:rsid w:val="008679BE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8436D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0091A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0AC6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54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F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54F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54F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54F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54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F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54F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54F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54F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7136</izvorni_sadrzaj>
    <derivirana_varijabla naziv="DomainObject.Predmet.Broj_1">7136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St-7136/2015</izvorni_sadrzaj>
    <derivirana_varijabla naziv="DomainObject.Predmet.OznakaBroj_1">St-7136/2015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ZRNO zastupanog po punomoćniku Savan Smoljenović</izvorni_sadrzaj>
    <derivirana_varijabla naziv="DomainObject.Predmet.ProtustrankaFormated_1">  POLJOPRIVREDNA ZADRUGA ZRNO zastupanog po punomoćniku Savan Smoljenović</derivirana_varijabla>
  </DomainObject.Predmet.ProtustrankaFormated>
  <DomainObject.Predmet.ProtustrankaFormatedOIB>
    <izvorni_sadrzaj>  POLJOPRIVREDNA ZADRUGA ZRNO, OIB 45393381258 zastupanog po punomoćniku Savan Smoljenović</izvorni_sadrzaj>
    <derivirana_varijabla naziv="DomainObject.Predmet.ProtustrankaFormatedOIB_1">  POLJOPRIVREDNA ZADRUGA ZRNO, OIB 45393381258 zastupanog po punomoćniku Savan Smoljenović</derivirana_varijabla>
  </DomainObject.Predmet.ProtustrankaFormatedOIB>
  <DomainObject.Predmet.ProtustrankaFormatedWithAdress>
    <izvorni_sadrzaj> POLJOPRIVREDNA ZADRUGA ZRNO, Javoranj bb, 44440 Gornji Javoranj zastupanog po punomoćniku Savan Smoljenović</izvorni_sadrzaj>
    <derivirana_varijabla naziv="DomainObject.Predmet.ProtustrankaFormatedWithAdress_1"> POLJOPRIVREDNA ZADRUGA ZRNO, Javoranj bb, 44440 Gornji Javoranj zastupanog po punomoćniku Savan Smoljenović</derivirana_varijabla>
  </DomainObject.Predmet.ProtustrankaFormatedWithAdress>
  <DomainObject.Predmet.ProtustrankaFormatedWithAdressOIB>
    <izvorni_sadrzaj> POLJOPRIVREDNA ZADRUGA ZRNO, OIB 45393381258, Javoranj bb, 44440 Gornji Javoranj zastupanog po punomoćniku Savan Smoljenović</izvorni_sadrzaj>
    <derivirana_varijabla naziv="DomainObject.Predmet.ProtustrankaFormatedWithAdressOIB_1"> POLJOPRIVREDNA ZADRUGA ZRNO, OIB 45393381258, Javoranj bb, 44440 Gornji Javoranj zastupanog po punomoćniku Savan Smoljenović</derivirana_varijabla>
  </DomainObject.Predmet.ProtustrankaFormatedWithAdressOIB>
  <DomainObject.Predmet.ProtustrankaWithAdress>
    <izvorni_sadrzaj>POLJOPRIVREDNA ZADRUGA ZRNO Javoranj bb, 44440 Gornji Javoranj</izvorni_sadrzaj>
    <derivirana_varijabla naziv="DomainObject.Predmet.ProtustrankaWithAdress_1">POLJOPRIVREDNA ZADRUGA ZRNO Javoranj bb, 44440 Gornji Javoranj</derivirana_varijabla>
  </DomainObject.Predmet.ProtustrankaWithAdress>
  <DomainObject.Predmet.ProtustrankaWithAdressOIB>
    <izvorni_sadrzaj>POLJOPRIVREDNA ZADRUGA ZRNO, OIB 45393381258, Javoranj bb, 44440 Gornji Javoranj</izvorni_sadrzaj>
    <derivirana_varijabla naziv="DomainObject.Predmet.ProtustrankaWithAdressOIB_1">POLJOPRIVREDNA ZADRUGA ZRNO, OIB 45393381258, Javoranj bb, 44440 Gornji Javoranj</derivirana_varijabla>
  </DomainObject.Predmet.ProtustrankaWithAdressOIB>
  <DomainObject.Predmet.ProtustrankaNazivFormated>
    <izvorni_sadrzaj>POLJOPRIVREDNA ZADRUGA ZRNO</izvorni_sadrzaj>
    <derivirana_varijabla naziv="DomainObject.Predmet.ProtustrankaNazivFormated_1">POLJOPRIVREDNA ZADRUGA ZRNO</derivirana_varijabla>
  </DomainObject.Predmet.ProtustrankaNazivFormated>
  <DomainObject.Predmet.ProtustrankaNazivFormatedOIB>
    <izvorni_sadrzaj>POLJOPRIVREDNA ZADRUGA ZRNO, OIB 45393381258</izvorni_sadrzaj>
    <derivirana_varijabla naziv="DomainObject.Predmet.ProtustrankaNazivFormatedOIB_1">POLJOPRIVREDNA ZADRUGA ZRNO, OIB 45393381258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ZRNO zastupanog po punomoćniku Savan Smoljenović</item>
    </izvorni_sadrzaj>
    <derivirana_varijabla naziv="DomainObject.Predmet.ProtuStrankaListFormated_1">
      <item>POLJOPRIVREDNA ZADRUGA ZRNO zastupanog po punomoćniku Savan Smoljenović</item>
    </derivirana_varijabla>
  </DomainObject.Predmet.ProtuStrankaListFormated>
  <DomainObject.Predmet.ProtuStrankaListFormatedOIB>
    <izvorni_sadrzaj>
      <item>POLJOPRIVREDNA ZADRUGA ZRNO, OIB 45393381258 zastupanog po punomoćniku Savan Smoljenović</item>
    </izvorni_sadrzaj>
    <derivirana_varijabla naziv="DomainObject.Predmet.ProtuStrankaListFormatedOIB_1">
      <item>POLJOPRIVREDNA ZADRUGA ZRNO, OIB 45393381258 zastupanog po punomoćniku Savan Smoljenović</item>
    </derivirana_varijabla>
  </DomainObject.Predmet.ProtuStrankaListFormatedOIB>
  <DomainObject.Predmet.ProtuStrankaListFormatedWithAdress>
    <izvorni_sadrzaj>
      <item>POLJOPRIVREDNA ZADRUGA ZRNO, Javoranj bb, 44440 Gornji Javoranj zastupanog po punomoćniku Savan Smoljenović</item>
    </izvorni_sadrzaj>
    <derivirana_varijabla naziv="DomainObject.Predmet.ProtuStrankaListFormatedWithAdress_1">
      <item>POLJOPRIVREDNA ZADRUGA ZRNO, Javoranj bb, 44440 Gornji Javoranj zastupanog po punomoćniku Savan Smoljenović</item>
    </derivirana_varijabla>
  </DomainObject.Predmet.ProtuStrankaListFormatedWithAdress>
  <DomainObject.Predmet.ProtuStrankaListFormatedWithAdressOIB>
    <izvorni_sadrzaj>
      <item>POLJOPRIVREDNA ZADRUGA ZRNO, OIB 45393381258, Javoranj bb, 44440 Gornji Javoranj zastupanog po punomoćniku Savan Smoljenović</item>
    </izvorni_sadrzaj>
    <derivirana_varijabla naziv="DomainObject.Predmet.ProtuStrankaListFormatedWithAdressOIB_1">
      <item>POLJOPRIVREDNA ZADRUGA ZRNO, OIB 45393381258, Javoranj bb, 44440 Gornji Javoranj zastupanog po punomoćniku Savan Smoljenović</item>
    </derivirana_varijabla>
  </DomainObject.Predmet.ProtuStrankaListFormatedWithAdressOIB>
  <DomainObject.Predmet.ProtuStrankaListNazivFormated>
    <izvorni_sadrzaj>
      <item>POLJOPRIVREDNA ZADRUGA ZRNO</item>
    </izvorni_sadrzaj>
    <derivirana_varijabla naziv="DomainObject.Predmet.ProtuStrankaListNazivFormated_1">
      <item>POLJOPRIVREDNA ZADRUGA ZRNO</item>
    </derivirana_varijabla>
  </DomainObject.Predmet.ProtuStrankaListNazivFormated>
  <DomainObject.Predmet.ProtuStrankaListNazivFormatedOIB>
    <izvorni_sadrzaj>
      <item>POLJOPRIVREDNA ZADRUGA ZRNO, OIB 45393381258</item>
    </izvorni_sadrzaj>
    <derivirana_varijabla naziv="DomainObject.Predmet.ProtuStrankaListNazivFormatedOIB_1">
      <item>POLJOPRIVREDNA ZADRUGA ZRNO, OIB 45393381258</item>
    </derivirana_varijabla>
  </DomainObject.Predmet.ProtuStrankaListNazivFormatedOIB>
  <DomainObject.Predmet.OstaliListFormated>
    <izvorni_sadrzaj>
      <item>Savan Smoljenović punomoćnik sudionika u postupku POLJOPRIVREDNA ZADRUGA ZRNO</item>
    </izvorni_sadrzaj>
    <derivirana_varijabla naziv="DomainObject.Predmet.OstaliListFormated_1">
      <item>Savan Smoljenović punomoćnik sudionika u postupku POLJOPRIVREDNA ZADRUGA ZRNO</item>
    </derivirana_varijabla>
  </DomainObject.Predmet.OstaliListFormated>
  <DomainObject.Predmet.OstaliListFormatedOIB>
    <izvorni_sadrzaj>
      <item>Savan Smoljenović, OIB 37100117464 punomoćnik sudionika u postupku POLJOPRIVREDNA ZADRUGA ZRNO</item>
    </izvorni_sadrzaj>
    <derivirana_varijabla naziv="DomainObject.Predmet.OstaliListFormatedOIB_1">
      <item>Savan Smoljenović, OIB 37100117464 punomoćnik sudionika u postupku POLJOPRIVREDNA ZADRUGA ZRNO</item>
    </derivirana_varijabla>
  </DomainObject.Predmet.OstaliListFormatedOIB>
  <DomainObject.Predmet.OstaliListFormatedWithAdress>
    <izvorni_sadrzaj>
      <item>Savan Smoljenović, Javoranj 23, 44440 Dvor punomoćnik sudionika u postupku POLJOPRIVREDNA ZADRUGA ZRNO</item>
    </izvorni_sadrzaj>
    <derivirana_varijabla naziv="DomainObject.Predmet.OstaliListFormatedWithAdress_1">
      <item>Savan Smoljenović, Javoranj 23, 44440 Dvor punomoćnik sudionika u postupku POLJOPRIVREDNA ZADRUGA ZRNO</item>
    </derivirana_varijabla>
  </DomainObject.Predmet.OstaliListFormatedWithAdress>
  <DomainObject.Predmet.OstaliListFormatedWithAdressOIB>
    <izvorni_sadrzaj>
      <item>Savan Smoljenović, OIB 37100117464, Javoranj 23, 44440 Dvor punomoćnik sudionika u postupku POLJOPRIVREDNA ZADRUGA ZRNO</item>
    </izvorni_sadrzaj>
    <derivirana_varijabla naziv="DomainObject.Predmet.OstaliListFormatedWithAdressOIB_1">
      <item>Savan Smoljenović, OIB 37100117464, Javoranj 23, 44440 Dvor punomoćnik sudionika u postupku POLJOPRIVREDNA ZADRUGA ZRNO</item>
    </derivirana_varijabla>
  </DomainObject.Predmet.OstaliListFormatedWithAdressOIB>
  <DomainObject.Predmet.OstaliListNazivFormated>
    <izvorni_sadrzaj>
      <item>Savan Smoljenović</item>
    </izvorni_sadrzaj>
    <derivirana_varijabla naziv="DomainObject.Predmet.OstaliListNazivFormated_1">
      <item>Savan Smoljenović</item>
    </derivirana_varijabla>
  </DomainObject.Predmet.OstaliListNazivFormated>
  <DomainObject.Predmet.OstaliListNazivFormatedOIB>
    <izvorni_sadrzaj>
      <item>Savan Smoljenović, OIB 37100117464</item>
    </izvorni_sadrzaj>
    <derivirana_varijabla naziv="DomainObject.Predmet.OstaliListNazivFormatedOIB_1">
      <item>Savan Smoljenović, OIB 37100117464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ZRNO</izvorni_sadrzaj>
    <derivirana_varijabla naziv="DomainObject.Predmet.ProtustrankaIDrugi_1">POLJOPRIVREDNA ZADRUGA ZRNO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ZRNO, OIB 45393381258, Javoranj bb, 44440 Gornji Javoranj</izvorni_sadrzaj>
    <derivirana_varijabla naziv="DomainObject.Predmet.ProtustrankaIDrugiAdressOIB_1">POLJOPRIVREDNA ZADRUGA ZRNO, OIB 45393381258, Javoranj bb, 44440 Gornji Javoranj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ZRNO</item>
      <item>FINA Regionalni centar Zagreb</item>
      <item>Savan Smoljenović</item>
    </izvorni_sadrzaj>
    <derivirana_varijabla naziv="DomainObject.Predmet.SudioniciListNaziv_1">
      <item>POLJOPRIVREDNA ZADRUGA ZRNO</item>
      <item>FINA Regionalni centar Zagreb</item>
      <item>Savan Smoljenović</item>
    </derivirana_varijabla>
  </DomainObject.Predmet.SudioniciListNaziv>
  <DomainObject.Predmet.SudioniciListAdressOIB>
    <izvorni_sadrzaj>
      <item>POLJOPRIVREDNA ZADRUGA ZRNO, OIB 45393381258, Javoranj bb,44440 Gornji Javoranj</item>
      <item>FINA Regionalni centar Zagreb, OIB 85821130368, Trg svibanjskih žrtava 1995. 1,10000 Zagreb</item>
      <item>Savan Smoljenović, OIB 37100117464, Javoranj 23,44440 Dvor</item>
    </izvorni_sadrzaj>
    <derivirana_varijabla naziv="DomainObject.Predmet.SudioniciListAdressOIB_1">
      <item>POLJOPRIVREDNA ZADRUGA ZRNO, OIB 45393381258, Javoranj bb,44440 Gornji Javoranj</item>
      <item>FINA Regionalni centar Zagreb, OIB 85821130368, Trg svibanjskih žrtava 1995. 1,10000 Zagreb</item>
      <item>Savan Smoljenović, OIB 37100117464, Javoranj 23,44440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45393381258</item>
      <item>, OIB 85821130368</item>
      <item>, OIB 37100117464</item>
    </izvorni_sadrzaj>
    <derivirana_varijabla naziv="DomainObject.Predmet.SudioniciListNazivOIB_1">
      <item>, OIB 45393381258</item>
      <item>, OIB 85821130368</item>
      <item>, OIB 37100117464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2766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2016-12-07T08:10:00Z</dcterms:created>
  <dc:creator>Ivan Turčić</dc:creator>
  <cp:lastModifiedBy>Ivan Turčić</cp:lastModifiedBy>
  <dcterms:modified xmlns:xsi="http://www.w3.org/2001/XMLSchema-instance" xsi:type="dcterms:W3CDTF">2016-12-07T08:16:00Z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