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6e96" w14:paraId="e1b6e96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4D30E2">
        <w:t>804</w:t>
      </w:r>
      <w:r w:rsidR="007177D2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4D30E2">
        <w:t xml:space="preserve"> ČAŠIĆ TRADE j.d.o.o., Štefanec Marof 5, Štefanec, OIB: 23661952101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4D30E2">
        <w:t xml:space="preserve"> ČAŠIĆ TRADE j.d.o.o., Štefanec Marof 5, Štefanec, OIB: 23661952101</w:t>
      </w:r>
      <w:r w:rsidR="00740000">
        <w:t xml:space="preserve">, </w:t>
      </w:r>
      <w:r w:rsidR="00CB6C18">
        <w:t xml:space="preserve">iznosi </w:t>
      </w:r>
      <w:r w:rsidR="004D30E2">
        <w:t>10.186,56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4D30E2">
        <w:t xml:space="preserve"> Ahmo Čašić, Štefanec Marof 5, Štefanec, OIB: 75185237262</w:t>
      </w:r>
      <w:r w:rsidR="00686AFC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9FC" w:rsidR="00C829FC">
      <w:r>
        <w:separator/>
      </w:r>
    </w:p>
  </w:endnote>
  <w:endnote w:id="0" w:type="continuationSeparator">
    <w:p w:rsidRDefault="00C829FC" w:rsidR="00C82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9FC" w:rsidR="00C829FC">
      <w:r>
        <w:separator/>
      </w:r>
    </w:p>
  </w:footnote>
  <w:footnote w:id="0" w:type="continuationSeparator">
    <w:p w:rsidRDefault="00C829FC" w:rsidR="00C829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500E3"/>
    <w:rsid w:val="002522AD"/>
    <w:rsid w:val="00274464"/>
    <w:rsid w:val="00290391"/>
    <w:rsid w:val="002A2674"/>
    <w:rsid w:val="002A750B"/>
    <w:rsid w:val="002B49A1"/>
    <w:rsid w:val="002B541F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159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26931"/>
    <w:rsid w:val="00B34567"/>
    <w:rsid w:val="00B346C2"/>
    <w:rsid w:val="00B37ED5"/>
    <w:rsid w:val="00B50F3F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65E3F"/>
    <w:rsid w:val="00D8212F"/>
    <w:rsid w:val="00D97524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A6BCC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4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1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1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1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1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4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1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1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1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1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St-804/2015</izvorni_sadrzaj>
    <derivirana_varijabla naziv="DomainObject.Predmet.OznakaBroj_1">St-804/2015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ČAŠIĆ TRADE jednostavno društvo s ograničenom odgovornošću za građevinarstvo, trgovinu, uvoz-izvoz i telefonske usluge</izvorni_sadrzaj>
    <derivirana_varijabla naziv="DomainObject.Predmet.ProtustrankaFormated_1">  ČAŠIĆ TRADE jednostavno društvo s ograničenom odgovornošću za građevinarstvo, trgovinu, uvoz-izvoz i telefonske usluge</derivirana_varijabla>
  </DomainObject.Predmet.ProtustrankaFormated>
  <DomainObject.Predmet.ProtustrankaFormatedOIB>
    <izvorni_sadrzaj>  ČAŠIĆ TRADE jednostavno društvo s ograničenom odgovornošću za građevinarstvo, trgovinu, uvoz-izvoz i telefonske usluge, OIB 23661952101</izvorni_sadrzaj>
    <derivirana_varijabla naziv="DomainObject.Predmet.ProtustrankaFormatedOIB_1">  ČAŠIĆ TRADE jednostavno društvo s ograničenom odgovornošću za građevinarstvo, trgovinu, uvoz-izvoz i telefonske usluge, OIB 23661952101</derivirana_varijabla>
  </DomainObject.Predmet.ProtustrankaFormatedOIB>
  <DomainObject.Predmet.ProtustrankaFormatedWithAdress>
    <izvorni_sadrzaj> ČAŠIĆ TRADE jednostavno društvo s ograničenom odgovornošću za građevinarstvo, trgovinu, uvoz-izvoz i telefonske usluge, Štefanec Marof 5, 42202 Štefanec</izvorni_sadrzaj>
    <derivirana_varijabla naziv="DomainObject.Predmet.ProtustrankaFormatedWithAdress_1"> ČAŠIĆ TRADE jednostavno društvo s ograničenom odgovornošću za građevinarstvo, trgovinu, uvoz-izvoz i telefonske usluge, Štefanec Marof 5, 42202 Štefanec</derivirana_varijabla>
  </DomainObject.Predmet.ProtustrankaFormatedWithAdress>
  <DomainObject.Predmet.ProtustrankaFormatedWithAdressOIB>
    <izvorni_sadrzaj> ČAŠIĆ TRADE jednostavno društvo s ograničenom odgovornošću za građevinarstvo, trgovinu, uvoz-izvoz i telefonske usluge, OIB 23661952101, Štefanec Marof 5, 42202 Štefanec</izvorni_sadrzaj>
    <derivirana_varijabla naziv="DomainObject.Predmet.ProtustrankaFormatedWithAdressOIB_1"> ČAŠIĆ TRADE jednostavno društvo s ograničenom odgovornošću za građevinarstvo, trgovinu, uvoz-izvoz i telefonske usluge, OIB 23661952101, Štefanec Marof 5, 42202 Štefanec</derivirana_varijabla>
  </DomainObject.Predmet.ProtustrankaFormatedWithAdressOIB>
  <DomainObject.Predmet.ProtustrankaWithAdress>
    <izvorni_sadrzaj>ČAŠIĆ TRADE jednostavno društvo s ograničenom odgovornošću za građevinarstvo, trgovinu, uvoz-izvoz i telefonske usluge Štefanec Marof 5, 42202 Štefanec</izvorni_sadrzaj>
    <derivirana_varijabla naziv="DomainObject.Predmet.ProtustrankaWithAdress_1">ČAŠIĆ TRADE jednostavno društvo s ograničenom odgovornošću za građevinarstvo, trgovinu, uvoz-izvoz i telefonske usluge Štefanec Marof 5, 42202 Štefanec</derivirana_varijabla>
  </DomainObject.Predmet.ProtustrankaWithAdress>
  <DomainObject.Predmet.ProtustrankaWithAdressOIB>
    <izvorni_sadrzaj>ČAŠIĆ TRADE jednostavno društvo s ograničenom odgovornošću za građevinarstvo, trgovinu, uvoz-izvoz i telefonske usluge, OIB 23661952101, Štefanec Marof 5, 42202 Štefanec</izvorni_sadrzaj>
    <derivirana_varijabla naziv="DomainObject.Predmet.ProtustrankaWithAdressOIB_1">ČAŠIĆ TRADE jednostavno društvo s ograničenom odgovornošću za građevinarstvo, trgovinu, uvoz-izvoz i telefonske usluge, OIB 23661952101, Štefanec Marof 5, 42202 Štefanec</derivirana_varijabla>
  </DomainObject.Predmet.ProtustrankaWithAdressOIB>
  <DomainObject.Predmet.ProtustrankaNazivFormated>
    <izvorni_sadrzaj>ČAŠIĆ TRADE jednostavno društvo s ograničenom odgovornošću za građevinarstvo, trgovinu, uvoz-izvoz i telefonske usluge</izvorni_sadrzaj>
    <derivirana_varijabla naziv="DomainObject.Predmet.ProtustrankaNazivFormated_1">ČAŠIĆ TRADE jednostavno društvo s ograničenom odgovornošću za građevinarstvo, trgovinu, uvoz-izvoz i telefonske usluge</derivirana_varijabla>
  </DomainObject.Predmet.ProtustrankaNazivFormated>
  <DomainObject.Predmet.ProtustrankaNazivFormatedOIB>
    <izvorni_sadrzaj>ČAŠIĆ TRADE jednostavno društvo s ograničenom odgovornošću za građevinarstvo, trgovinu, uvoz-izvoz i telefonske usluge, OIB 23661952101</izvorni_sadrzaj>
    <derivirana_varijabla naziv="DomainObject.Predmet.ProtustrankaNazivFormatedOIB_1">ČAŠIĆ TRADE jednostavno društvo s ograničenom odgovornošću za građevinarstvo, trgovinu, uvoz-izvoz i telefonske usluge, OIB 23661952101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10186.56</izvorni_sadrzaj>
    <derivirana_varijabla naziv="DomainObject.Predmet.TrenutnaVrijednost_1">10186.56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ČAŠIĆ TRADE jednostavno društvo s ograničenom odgovornošću za građevinarstvo, trgovinu, uvoz-izvoz i telefonske usluge</item>
    </izvorni_sadrzaj>
    <derivirana_varijabla naziv="DomainObject.Predmet.ProtuStrankaListFormated_1">
      <item>ČAŠIĆ TRADE jednostavno društvo s ograničenom odgovornošću za građevinarstvo, trgovinu, uvoz-izvoz i telefonske usluge</item>
    </derivirana_varijabla>
  </DomainObject.Predmet.ProtuStrankaListFormated>
  <DomainObject.Predmet.ProtuStrankaListFormatedOIB>
    <izvorni_sadrzaj>
      <item>ČAŠIĆ TRADE jednostavno društvo s ograničenom odgovornošću za građevinarstvo, trgovinu, uvoz-izvoz i telefonske usluge, OIB 23661952101</item>
    </izvorni_sadrzaj>
    <derivirana_varijabla naziv="DomainObject.Predmet.ProtuStrankaListFormatedOIB_1">
      <item>ČAŠIĆ TRADE jednostavno društvo s ograničenom odgovornošću za građevinarstvo, trgovinu, uvoz-izvoz i telefonske usluge, OIB 23661952101</item>
    </derivirana_varijabla>
  </DomainObject.Predmet.ProtuStrankaListFormatedOIB>
  <DomainObject.Predmet.ProtuStrankaListFormatedWithAdress>
    <izvorni_sadrzaj>
      <item>ČAŠIĆ TRADE jednostavno društvo s ograničenom odgovornošću za građevinarstvo, trgovinu, uvoz-izvoz i telefonske usluge, Štefanec Marof 5, 42202 Štefanec</item>
    </izvorni_sadrzaj>
    <derivirana_varijabla naziv="DomainObject.Predmet.ProtuStrankaListFormatedWithAdress_1">
      <item>ČAŠIĆ TRADE jednostavno društvo s ograničenom odgovornošću za građevinarstvo, trgovinu, uvoz-izvoz i telefonske usluge, Štefanec Marof 5, 42202 Štefanec</item>
    </derivirana_varijabla>
  </DomainObject.Predmet.ProtuStrankaListFormatedWithAdress>
  <DomainObject.Predmet.ProtuStrankaListFormatedWithAdressOIB>
    <izvorni_sadrzaj>
      <item>ČAŠIĆ TRADE jednostavno društvo s ograničenom odgovornošću za građevinarstvo, trgovinu, uvoz-izvoz i telefonske usluge, OIB 23661952101, Štefanec Marof 5, 42202 Štefanec</item>
    </izvorni_sadrzaj>
    <derivirana_varijabla naziv="DomainObject.Predmet.ProtuStrankaListFormatedWithAdressOIB_1">
      <item>ČAŠIĆ TRADE jednostavno društvo s ograničenom odgovornošću za građevinarstvo, trgovinu, uvoz-izvoz i telefonske usluge, OIB 23661952101, Štefanec Marof 5, 42202 Štefanec</item>
    </derivirana_varijabla>
  </DomainObject.Predmet.ProtuStrankaListFormatedWithAdressOIB>
  <DomainObject.Predmet.ProtuStrankaListNazivFormated>
    <izvorni_sadrzaj>
      <item>ČAŠIĆ TRADE jednostavno društvo s ograničenom odgovornošću za građevinarstvo, trgovinu, uvoz-izvoz i telefonske usluge</item>
    </izvorni_sadrzaj>
    <derivirana_varijabla naziv="DomainObject.Predmet.ProtuStrankaListNazivFormated_1">
      <item>ČAŠIĆ TRADE jednostavno društvo s ograničenom odgovornošću za građevinarstvo, trgovinu, uvoz-izvoz i telefonske usluge</item>
    </derivirana_varijabla>
  </DomainObject.Predmet.ProtuStrankaListNazivFormated>
  <DomainObject.Predmet.ProtuStrankaListNazivFormatedOIB>
    <izvorni_sadrzaj>
      <item>ČAŠIĆ TRADE jednostavno društvo s ograničenom odgovornošću za građevinarstvo, trgovinu, uvoz-izvoz i telefonske usluge, OIB 23661952101</item>
    </izvorni_sadrzaj>
    <derivirana_varijabla naziv="DomainObject.Predmet.ProtuStrankaListNazivFormatedOIB_1">
      <item>ČAŠIĆ TRADE jednostavno društvo s ograničenom odgovornošću za građevinarstvo, trgovinu, uvoz-izvoz i telefonske usluge, OIB 23661952101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ČAŠIĆ TRADE jednostavno društvo s ograničenom odgovornošću za građevinarstvo, trgovinu, uvoz-izvoz i telefonske usluge</izvorni_sadrzaj>
    <derivirana_varijabla naziv="DomainObject.Predmet.ProtustrankaIDrugi_1">ČAŠIĆ TRADE jednostavno društvo s ograničenom odgovornošću za građevinarstvo, trgovinu, uvoz-izvoz i telefonske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ČAŠIĆ TRADE jednostavno društvo s ograničenom odgovornošću za građevinarstvo, trgovinu, uvoz-izvoz i telefonske usluge, OIB 23661952101, Štefanec Marof 5, 42202 Štefanec</izvorni_sadrzaj>
    <derivirana_varijabla naziv="DomainObject.Predmet.ProtustrankaIDrugiAdressOIB_1">ČAŠIĆ TRADE jednostavno društvo s ograničenom odgovornošću za građevinarstvo, trgovinu, uvoz-izvoz i telefonske usluge, OIB 23661952101, Štefanec Marof 5, 42202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ČAŠIĆ TRADE jednostavno društvo s ograničenom odgovornošću za građevinarstvo, trgovinu, uvoz-izvoz i telefonske usluge</item>
      <item>E-oglasna ploča</item>
      <item>Sudski registar</item>
    </izvorni_sadrzaj>
    <derivirana_varijabla naziv="DomainObject.Predmet.SudioniciListNaziv_1">
      <item>Financijska agencija</item>
      <item>ČAŠIĆ TRADE jednostavno društvo s ograničenom odgovornošću za građevinarstvo, trgovinu, uvoz-izvoz i telefonske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ČAŠIĆ TRADE jednostavno društvo s ograničenom odgovornošću za građevinarstvo, trgovinu, uvoz-izvoz i telefonske usluge, OIB 23661952101, Štefanec Marof 5,42202 Štefanec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ČAŠIĆ TRADE jednostavno društvo s ograničenom odgovornošću za građevinarstvo, trgovinu, uvoz-izvoz i telefonske usluge, OIB 23661952101, Štefanec Marof 5,42202 Štefanec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23661952101</item>
      <item>, OIB null</item>
      <item>, OIB null</item>
    </izvorni_sadrzaj>
    <derivirana_varijabla naziv="DomainObject.Predmet.SudioniciListNazivOIB_1">
      <item>, OIB 85821130368</item>
      <item>, OIB 23661952101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E1D913-2DD3-4D65-B27C-5724FC3D4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1862</properties:Characters>
  <properties:Lines>46</properties:Lines>
  <properties:Paragraphs>14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2016-01-14T10:50:00Z</cp:lastPrinted>
  <dcterms:modified xmlns:xsi="http://www.w3.org/2001/XMLSchema-instance" xsi:type="dcterms:W3CDTF">2016-01-14T10:51:00Z</dcterms:modified>
  <cp:revision>47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