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94f6" w14:paraId="cb694f6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ED1D4E">
        <w:t>4</w:t>
      </w:r>
      <w:r w:rsidR="002216A0">
        <w:t>766</w:t>
      </w:r>
      <w:r w:rsidR="00E55186">
        <w:t>/16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405CEA">
        <w:t>Slow Motion j.d.o.o. za ugostiteljstvo i usluge, Zagreb, Kamenarka 10, OIB 22631241302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ED1D4E">
        <w:t>9. ožujka</w:t>
      </w:r>
      <w:r>
        <w:t xml:space="preserve"> 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307C60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2216A0">
        <w:t>Slow Motion j.d.o.o. za ugostiteljstvo i usluge, Zagreb, Kamenarka 10, OIB 22631241302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6360F9">
        <w:t>9. ožujka 2018.</w:t>
      </w:r>
      <w:r w:rsidR="005A56DF">
        <w:t xml:space="preserve"> u </w:t>
      </w:r>
      <w:r w:rsidR="006360F9">
        <w:t>10,30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357BEE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2216A0">
        <w:t>Ivan Čulić</w:t>
      </w:r>
      <w:r w:rsidR="00C95D79">
        <w:t xml:space="preserve">, </w:t>
      </w:r>
      <w:r w:rsidR="002216A0">
        <w:t>Osijek, Sljemenska ulica 44</w:t>
      </w:r>
      <w:r w:rsidR="00357BEE" w:rsidRPr="00357BEE">
        <w:t xml:space="preserve">, OIB </w:t>
      </w:r>
      <w:r w:rsidR="002216A0">
        <w:t>28643153330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212940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2216A0">
        <w:t>Slow Motion j.d.o.o. za ugostiteljstvo i usluge, Zagreb, Kamenarka 10, OIB 22631241302</w:t>
      </w:r>
      <w:r w:rsidR="008C5EB2">
        <w:t xml:space="preserve">, s danom </w:t>
      </w:r>
      <w:r w:rsidR="006360F9">
        <w:t>9. ožujka</w:t>
      </w:r>
      <w:r w:rsidR="001A178B">
        <w:t xml:space="preserve"> 2018.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770155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2216A0">
        <w:t>Slow Motion j.d.o.o. za ugostiteljstvo i usluge, Zagreb, Kamenarka 10, OIB 22631241302</w:t>
      </w:r>
      <w:r>
        <w:t>, će biti brisan iz sudskog registra ovog suda.</w:t>
      </w: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2216A0" w:rsidP="002216A0" w:rsidR="002216A0">
      <w:pPr>
        <w:ind w:firstLine="708"/>
        <w:jc w:val="both"/>
      </w:pPr>
      <w:r>
        <w:t xml:space="preserve">FINA-a Regionalni centar Zagreb, podnijela je ovom sudu dana 6. lipnja 2016. prijedlog za otvaranje stečajnog postupka nad dužnikom Slow Motion j.d.o.o. za ugostiteljstvo i usluge, Zagreb, Kamenarka 10, OIB 22631241302. </w:t>
      </w:r>
    </w:p>
    <w:p w:rsidRDefault="002216A0" w:rsidP="002216A0" w:rsidR="002216A0">
      <w:pPr>
        <w:ind w:firstLine="708"/>
        <w:jc w:val="both"/>
      </w:pPr>
      <w:r>
        <w:t xml:space="preserve"> </w:t>
      </w:r>
    </w:p>
    <w:p w:rsidRDefault="002216A0" w:rsidP="002216A0" w:rsidR="002216A0">
      <w:pPr>
        <w:ind w:firstLine="708"/>
        <w:jc w:val="both"/>
      </w:pPr>
      <w:r>
        <w:t>Prijedlog je podnesen temeljem odredbe članka 110. stavka 1. Stečajnog zakona (Narodne novine broj 78/15,</w:t>
      </w:r>
      <w:r w:rsidR="0007785A">
        <w:t xml:space="preserve"> 104/17,</w:t>
      </w:r>
      <w:r>
        <w:t xml:space="preserve"> dalje u tekstu: SZ-a). U prijedlogu predlagatelj navodi da na dan 1. lipnja 2016. godine dužnik u Očevidniku redoslijeda osnova za plaćanje ima evidentirane neizvršene osnove za plaćanje u neprekinutom razdoblju od 120 dana u ukupnom iznosu od 7.437,51 kn, te da dužnik ima jednog zaposlenog. </w:t>
      </w:r>
    </w:p>
    <w:p w:rsidRDefault="002216A0" w:rsidP="002216A0" w:rsidR="002216A0">
      <w:pPr>
        <w:ind w:firstLine="708"/>
        <w:jc w:val="both"/>
      </w:pPr>
    </w:p>
    <w:p w:rsidRDefault="002216A0" w:rsidP="002216A0" w:rsidR="002216A0" w:rsidRPr="005F7ED3">
      <w:pPr>
        <w:ind w:firstLine="708"/>
        <w:jc w:val="both"/>
      </w:pPr>
      <w:r>
        <w:t xml:space="preserve">Rješenjem ovog suda posl.br. 4 St-4766/16 od 20. siječnja 2017. godine pokrenut je prethodni postupak radi utvrđivanja pretpostavki za otvaranje stečajnoga postupka nad dužnikom, a ujedno je sud zaključkom naredio dužniku da u roku od 8 dana dostavi sudu </w:t>
      </w:r>
      <w:r>
        <w:lastRenderedPageBreak/>
        <w:t>popis imovine i obveza dužnika sukladno čl. 17. st. 1. SZ-a, te je ujedno određeno ročište radi očitovanja o prijedlogu za otvaranje stečajnoga postupka za dan 6. ožujka 2017. godine.</w:t>
      </w:r>
    </w:p>
    <w:p w:rsidRDefault="002216A0" w:rsidP="002216A0" w:rsidR="002216A0" w:rsidRPr="005F7ED3">
      <w:pPr>
        <w:jc w:val="both"/>
      </w:pPr>
    </w:p>
    <w:p w:rsidRDefault="002216A0" w:rsidP="002216A0" w:rsidR="002216A0">
      <w:pPr>
        <w:ind w:firstLine="708"/>
        <w:jc w:val="both"/>
      </w:pPr>
      <w:r>
        <w:t xml:space="preserve">Podneskom od 23. siječnja 2017. godine FINA je izvijestila sud da ostaje kod prijedloga za otvaranje stečajnog postupka. </w:t>
      </w:r>
    </w:p>
    <w:p w:rsidRDefault="002216A0" w:rsidP="002216A0" w:rsidR="002216A0">
      <w:pPr>
        <w:ind w:firstLine="708"/>
        <w:jc w:val="both"/>
      </w:pPr>
    </w:p>
    <w:p w:rsidRDefault="002216A0" w:rsidP="002216A0" w:rsidR="002216A0">
      <w:pPr>
        <w:ind w:firstLine="708"/>
        <w:jc w:val="both"/>
      </w:pPr>
      <w:r>
        <w:t>Podneskom od 25. siječnja 2017. godine Raiffeisenbank Austria d.d. je dostavila na spis Izvješće o solventnosti (BON2) za transakcijski račun dužnika kod te banke (list 14 spisa), uvidom u koji je utvrđeno da je na dan 25. siječnja 2017. godine evidentiran iznos blokade od 19.658,28 kn te 357 dana neprekidne blokade.</w:t>
      </w:r>
    </w:p>
    <w:p w:rsidRDefault="002216A0" w:rsidP="002216A0" w:rsidR="002216A0">
      <w:pPr>
        <w:ind w:firstLine="708"/>
        <w:jc w:val="both"/>
      </w:pPr>
    </w:p>
    <w:p w:rsidRDefault="002216A0" w:rsidP="002216A0" w:rsidR="002216A0">
      <w:pPr>
        <w:ind w:firstLine="708"/>
        <w:jc w:val="both"/>
      </w:pPr>
      <w:r w:rsidRPr="005F7ED3">
        <w:t xml:space="preserve">Na </w:t>
      </w:r>
      <w:r>
        <w:t>ročište</w:t>
      </w:r>
      <w:r w:rsidRPr="005F7ED3">
        <w:t xml:space="preserve"> </w:t>
      </w:r>
      <w:r>
        <w:t>radi očitovanja o prijedlogu za otvaranje stečajnoga postupka od 6. ožujka 2017. godine, niti na ročište radi rasprave o pretpostavkama za otvaranje stečajnog postupka od 3. svibnja 2017. godine, nisu pristupili niti predlagatelj, niti dužnik, niti zakonski zastupnik dužnika, a niti je dužnik postupio po zaključku suda od 20. siječnja 2017. godine da dostavi sudu popis imovine i obveza dužnika, pa je sud zaključkom od 6. ožujka 2017. godine pozvao Ministarstvo financija, Poreznu upravu da dostavi sudu podatke o  imovini dužnika koje ista može pribaviti od nadležnih institucija koje vode službene evidencije za pojedinu vrstu imovine</w:t>
      </w:r>
      <w:r w:rsidRPr="00E31EB1">
        <w:t xml:space="preserve"> </w:t>
      </w:r>
      <w:r>
        <w:t xml:space="preserve">(posjed nekretnina, vozilo, zrakoplov, plovilo, vrijednosni papir, dividenda, udjel, založno pravo, jedinstveni registar računa). Ministarstvo financija – Porezna uprava, Područni ured Zagreb, Službe za naplatu i ovrhu, dopisom Klasa:UP/I-415-02/2016-001/13659, Ur.broj: 513-07-24-01/2017-03 od 16. ožujka 2017. godine (list 26 spisa), obavijestila je sud da je uvidom u Informacijski sustav Porezne uprave i elektroničkom razmjernom podataka od Ministarstva unutarnjih poslova, Agencije za civilno zrakoplovstvo, Državne geodetske uprave, Ministarstva mora, prometa i infrastrukture, Središnjeg klirinškog depozitarnog društva, Trgovačkog suda te Financijske agencije utvrđeno da u službenim evidencijama navedenih tijela ne postoje podaci o imovini dužnika. </w:t>
      </w:r>
    </w:p>
    <w:p w:rsidRDefault="002216A0" w:rsidP="002216A0" w:rsidR="002216A0">
      <w:pPr>
        <w:ind w:firstLine="708"/>
        <w:jc w:val="both"/>
      </w:pPr>
    </w:p>
    <w:p w:rsidRDefault="002216A0" w:rsidP="002216A0" w:rsidR="002216A0">
      <w:pPr>
        <w:ind w:firstLine="708"/>
        <w:jc w:val="both"/>
      </w:pPr>
      <w:r>
        <w:t xml:space="preserve">Nadalje, uvidom u potvrdu FINA-e o blokadi računa i novčanih sredstava dužnika od 9. ožujka 2017. godine (list 23 spisa) sud je utvrdio da na dan izdavanja potvrde u Očevidniku redoslijeda osnova za plaćanje dužnik ima evidentirane neizvršene osnove za plaćanje u neprekinutom razdoblju od 400 dana, time da nepodmirene obveze na dan izdavanja potvrde iznose 19.769,49 kn. </w:t>
      </w:r>
    </w:p>
    <w:p w:rsidRDefault="006360F9" w:rsidP="006360F9" w:rsidR="006360F9">
      <w:pPr>
        <w:ind w:firstLine="708"/>
        <w:jc w:val="both"/>
      </w:pPr>
    </w:p>
    <w:p w:rsidRDefault="00063CEB" w:rsidP="00A52F03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2216A0" w:rsidP="002216A0" w:rsidR="002216A0">
      <w:pPr>
        <w:ind w:firstLine="708"/>
        <w:jc w:val="both"/>
      </w:pPr>
      <w:r>
        <w:t>Dakle, i</w:t>
      </w:r>
      <w:r w:rsidRPr="005F7ED3">
        <w:t>z</w:t>
      </w:r>
      <w:r>
        <w:t xml:space="preserve"> potvrde FINA-e o od 9. ožujka 2017. godine, nedvojbeno proizlazi da je kod dužnika ostvaren stečajni razlog nesposobnosti za plaćanje sukladno odredbi čl. 6. st. 1., 2. i 4. SZ-a.</w:t>
      </w:r>
    </w:p>
    <w:p w:rsidRDefault="006360F9" w:rsidP="00063CEB" w:rsidR="006360F9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6360F9">
        <w:t>4</w:t>
      </w:r>
      <w:r w:rsidR="002216A0">
        <w:t>766</w:t>
      </w:r>
      <w:r w:rsidR="005555FF">
        <w:t>/16</w:t>
      </w:r>
      <w:r w:rsidRPr="00692A21">
        <w:t xml:space="preserve"> od </w:t>
      </w:r>
      <w:r w:rsidR="006360F9">
        <w:t>29. prosinca 2017.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6360F9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 xml:space="preserve">predujam ne </w:t>
      </w:r>
      <w:r w:rsidR="00BC367B">
        <w:lastRenderedPageBreak/>
        <w:t>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2216A0" w:rsidP="002216A0" w:rsidR="002216A0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</w:t>
      </w:r>
      <w:r>
        <w:t>21.700,00</w:t>
      </w:r>
      <w:r w:rsidRPr="00435B5D">
        <w:t xml:space="preserve"> kn, a čine ih </w:t>
      </w:r>
      <w:r w:rsidRPr="00FC58EA">
        <w:t>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6360F9">
        <w:t>9. ožujka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6360F9">
        <w:t>29. prosinca</w:t>
      </w:r>
      <w:r w:rsidR="001D683D">
        <w:t xml:space="preserve"> 2017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6360F9">
        <w:t>29. prosinca</w:t>
      </w:r>
      <w:r w:rsidR="001D683D">
        <w:t xml:space="preserve"> 2017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6360F9">
        <w:t>9. ožujka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lastRenderedPageBreak/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CA29F8" w:rsidP="008A58AB" w:rsidR="000D6CD3">
      <w:pPr>
        <w:jc w:val="right"/>
      </w:pPr>
      <w:r>
        <w:t>Renata Klokočki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1D683D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785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ED1D4E">
      <w:t>4</w:t>
    </w:r>
    <w:r w:rsidR="002216A0">
      <w:t>766</w:t>
    </w:r>
    <w:r w:rsidR="00E55186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51EA"/>
    <w:rsid w:val="0007785A"/>
    <w:rsid w:val="000778FF"/>
    <w:rsid w:val="000D6CD3"/>
    <w:rsid w:val="000D7557"/>
    <w:rsid w:val="000E2C71"/>
    <w:rsid w:val="000F2D91"/>
    <w:rsid w:val="00131287"/>
    <w:rsid w:val="00164B97"/>
    <w:rsid w:val="00174993"/>
    <w:rsid w:val="001A044D"/>
    <w:rsid w:val="001A178B"/>
    <w:rsid w:val="001A24B8"/>
    <w:rsid w:val="001D1E7B"/>
    <w:rsid w:val="001D564F"/>
    <w:rsid w:val="001D683D"/>
    <w:rsid w:val="001F26D6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905DD"/>
    <w:rsid w:val="003A4AA3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E3B1A"/>
    <w:rsid w:val="004F47B9"/>
    <w:rsid w:val="00502549"/>
    <w:rsid w:val="00505D61"/>
    <w:rsid w:val="00514EDC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55AE8"/>
    <w:rsid w:val="00882F98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515F7"/>
    <w:rsid w:val="00A52F03"/>
    <w:rsid w:val="00A702DE"/>
    <w:rsid w:val="00A74268"/>
    <w:rsid w:val="00A8166A"/>
    <w:rsid w:val="00A86374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4568C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62E2"/>
    <w:rsid w:val="00DB3EBA"/>
    <w:rsid w:val="00DD3245"/>
    <w:rsid w:val="00DD392D"/>
    <w:rsid w:val="00DE04E4"/>
    <w:rsid w:val="00DE2695"/>
    <w:rsid w:val="00DE6E22"/>
    <w:rsid w:val="00DF1E26"/>
    <w:rsid w:val="00E26DAE"/>
    <w:rsid w:val="00E55186"/>
    <w:rsid w:val="00E57778"/>
    <w:rsid w:val="00E6366C"/>
    <w:rsid w:val="00E71F9A"/>
    <w:rsid w:val="00EA75D2"/>
    <w:rsid w:val="00ED1D4E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90303"/>
    <w:rsid w:val="00F956EE"/>
    <w:rsid w:val="00FA7594"/>
    <w:rsid w:val="00FB36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1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1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1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1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1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751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1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1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1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1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St-4766/2016-23</izvorni_sadrzaj>
    <derivirana_varijabla naziv="DomainObject.Oznaka_1">St-4766/2016-23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4766</izvorni_sadrzaj>
    <derivirana_varijabla naziv="DomainObject.Predmet.Broj_1">4766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St-4766/2016</izvorni_sadrzaj>
    <derivirana_varijabla naziv="DomainObject.Predmet.OznakaBroj_1">St-4766/2016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Slow Motion j.d.o.o. zastupanog po punomoćniku Dario Gulija</izvorni_sadrzaj>
    <derivirana_varijabla naziv="DomainObject.Predmet.ProtustrankaFormated_1">  Slow Motion j.d.o.o. zastupanog po punomoćniku Dario Gulija</derivirana_varijabla>
  </DomainObject.Predmet.ProtustrankaFormated>
  <DomainObject.Predmet.ProtustrankaFormatedOIB>
    <izvorni_sadrzaj>  Slow Motion j.d.o.o., OIB 22631241302 zastupanog po punomoćniku Dario Gulija</izvorni_sadrzaj>
    <derivirana_varijabla naziv="DomainObject.Predmet.ProtustrankaFormatedOIB_1">  Slow Motion j.d.o.o., OIB 22631241302 zastupanog po punomoćniku Dario Gulija</derivirana_varijabla>
  </DomainObject.Predmet.ProtustrankaFormatedOIB>
  <DomainObject.Predmet.ProtustrankaFormatedWithAdress>
    <izvorni_sadrzaj> Slow Motion j.d.o.o., Kamenarka 10, 10000 Zagreb zastupanog po punomoćniku Dario Gulija</izvorni_sadrzaj>
    <derivirana_varijabla naziv="DomainObject.Predmet.ProtustrankaFormatedWithAdress_1"> Slow Motion j.d.o.o., Kamenarka 10, 10000 Zagreb zastupanog po punomoćniku Dario Gulija</derivirana_varijabla>
  </DomainObject.Predmet.ProtustrankaFormatedWithAdress>
  <DomainObject.Predmet.ProtustrankaFormatedWithAdressOIB>
    <izvorni_sadrzaj> Slow Motion j.d.o.o., OIB 22631241302, Kamenarka 10, 10000 Zagreb zastupanog po punomoćniku Dario Gulija</izvorni_sadrzaj>
    <derivirana_varijabla naziv="DomainObject.Predmet.ProtustrankaFormatedWithAdressOIB_1"> Slow Motion j.d.o.o., OIB 22631241302, Kamenarka 10, 10000 Zagreb zastupanog po punomoćniku Dario Gulija</derivirana_varijabla>
  </DomainObject.Predmet.ProtustrankaFormatedWithAdressOIB>
  <DomainObject.Predmet.ProtustrankaWithAdress>
    <izvorni_sadrzaj>Slow Motion j.d.o.o. Kamenarka 10, 10000 Zagreb</izvorni_sadrzaj>
    <derivirana_varijabla naziv="DomainObject.Predmet.ProtustrankaWithAdress_1">Slow Motion j.d.o.o. Kamenarka 10, 10000 Zagreb</derivirana_varijabla>
  </DomainObject.Predmet.ProtustrankaWithAdress>
  <DomainObject.Predmet.ProtustrankaWithAdressOIB>
    <izvorni_sadrzaj>Slow Motion j.d.o.o., OIB 22631241302, Kamenarka 10, 10000 Zagreb</izvorni_sadrzaj>
    <derivirana_varijabla naziv="DomainObject.Predmet.ProtustrankaWithAdressOIB_1">Slow Motion j.d.o.o., OIB 22631241302, Kamenarka 10, 10000 Zagreb</derivirana_varijabla>
  </DomainObject.Predmet.ProtustrankaWithAdressOIB>
  <DomainObject.Predmet.ProtustrankaNazivFormated>
    <izvorni_sadrzaj>Slow Motion j.d.o.o.</izvorni_sadrzaj>
    <derivirana_varijabla naziv="DomainObject.Predmet.ProtustrankaNazivFormated_1">Slow Motion j.d.o.o.</derivirana_varijabla>
  </DomainObject.Predmet.ProtustrankaNazivFormated>
  <DomainObject.Predmet.ProtustrankaNazivFormatedOIB>
    <izvorni_sadrzaj>Slow Motion j.d.o.o., OIB 22631241302</izvorni_sadrzaj>
    <derivirana_varijabla naziv="DomainObject.Predmet.ProtustrankaNazivFormatedOIB_1">Slow Motion j.d.o.o., OIB 22631241302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Slow Motion j.d.o.o. zastupanog po punomoćniku Dario Gulija</item>
    </izvorni_sadrzaj>
    <derivirana_varijabla naziv="DomainObject.Predmet.ProtuStrankaListFormated_1">
      <item>Slow Motion j.d.o.o. zastupanog po punomoćniku Dario Gulija</item>
    </derivirana_varijabla>
  </DomainObject.Predmet.ProtuStrankaListFormated>
  <DomainObject.Predmet.ProtuStrankaListFormatedOIB>
    <izvorni_sadrzaj>
      <item>Slow Motion j.d.o.o., OIB 22631241302 zastupanog po punomoćniku Dario Gulija</item>
    </izvorni_sadrzaj>
    <derivirana_varijabla naziv="DomainObject.Predmet.ProtuStrankaListFormatedOIB_1">
      <item>Slow Motion j.d.o.o., OIB 22631241302 zastupanog po punomoćniku Dario Gulija</item>
    </derivirana_varijabla>
  </DomainObject.Predmet.ProtuStrankaListFormatedOIB>
  <DomainObject.Predmet.ProtuStrankaListFormatedWithAdress>
    <izvorni_sadrzaj>
      <item>Slow Motion j.d.o.o., Kamenarka 10, 10000 Zagreb zastupanog po punomoćniku Dario Gulija</item>
    </izvorni_sadrzaj>
    <derivirana_varijabla naziv="DomainObject.Predmet.ProtuStrankaListFormatedWithAdress_1">
      <item>Slow Motion j.d.o.o., Kamenarka 10, 10000 Zagreb zastupanog po punomoćniku Dario Gulija</item>
    </derivirana_varijabla>
  </DomainObject.Predmet.ProtuStrankaListFormatedWithAdress>
  <DomainObject.Predmet.ProtuStrankaListFormatedWithAdressOIB>
    <izvorni_sadrzaj>
      <item>Slow Motion j.d.o.o., OIB 22631241302, Kamenarka 10, 10000 Zagreb zastupanog po punomoćniku Dario Gulija</item>
    </izvorni_sadrzaj>
    <derivirana_varijabla naziv="DomainObject.Predmet.ProtuStrankaListFormatedWithAdressOIB_1">
      <item>Slow Motion j.d.o.o., OIB 22631241302, Kamenarka 10, 10000 Zagreb zastupanog po punomoćniku Dario Gulija</item>
    </derivirana_varijabla>
  </DomainObject.Predmet.ProtuStrankaListFormatedWithAdressOIB>
  <DomainObject.Predmet.ProtuStrankaListNazivFormated>
    <izvorni_sadrzaj>
      <item>Slow Motion j.d.o.o.</item>
    </izvorni_sadrzaj>
    <derivirana_varijabla naziv="DomainObject.Predmet.ProtuStrankaListNazivFormated_1">
      <item>Slow Motion j.d.o.o.</item>
    </derivirana_varijabla>
  </DomainObject.Predmet.ProtuStrankaListNazivFormated>
  <DomainObject.Predmet.ProtuStrankaListNazivFormatedOIB>
    <izvorni_sadrzaj>
      <item>Slow Motion j.d.o.o., OIB 22631241302</item>
    </izvorni_sadrzaj>
    <derivirana_varijabla naziv="DomainObject.Predmet.ProtuStrankaListNazivFormatedOIB_1">
      <item>Slow Motion j.d.o.o., OIB 22631241302</item>
    </derivirana_varijabla>
  </DomainObject.Predmet.ProtuStrankaListNazivFormatedOIB>
  <DomainObject.Predmet.OstaliListFormated>
    <izvorni_sadrzaj>
      <item>Dario Gulija punomoćnik sudionika u postupku Slow Motion j.d.o.o.</item>
    </izvorni_sadrzaj>
    <derivirana_varijabla naziv="DomainObject.Predmet.OstaliListFormated_1">
      <item>Dario Gulija punomoćnik sudionika u postupku Slow Motion j.d.o.o.</item>
    </derivirana_varijabla>
  </DomainObject.Predmet.OstaliListFormated>
  <DomainObject.Predmet.OstaliListFormatedOIB>
    <izvorni_sadrzaj>
      <item>Dario Gulija, OIB 68134031217 punomoćnik sudionika u postupku Slow Motion j.d.o.o.</item>
    </izvorni_sadrzaj>
    <derivirana_varijabla naziv="DomainObject.Predmet.OstaliListFormatedOIB_1">
      <item>Dario Gulija, OIB 68134031217 punomoćnik sudionika u postupku Slow Motion j.d.o.o.</item>
    </derivirana_varijabla>
  </DomainObject.Predmet.OstaliListFormatedOIB>
  <DomainObject.Predmet.OstaliListFormatedWithAdress>
    <izvorni_sadrzaj>
      <item>Dario Gulija, Kamenarka 10, 10000 Zagreb punomoćnik sudionika u postupku Slow Motion j.d.o.o.</item>
    </izvorni_sadrzaj>
    <derivirana_varijabla naziv="DomainObject.Predmet.OstaliListFormatedWithAdress_1">
      <item>Dario Gulija, Kamenarka 10, 10000 Zagreb punomoćnik sudionika u postupku Slow Motion j.d.o.o.</item>
    </derivirana_varijabla>
  </DomainObject.Predmet.OstaliListFormatedWithAdress>
  <DomainObject.Predmet.OstaliListFormatedWithAdressOIB>
    <izvorni_sadrzaj>
      <item>Dario Gulija, OIB 68134031217, Kamenarka 10, 10000 Zagreb punomoćnik sudionika u postupku Slow Motion j.d.o.o.</item>
    </izvorni_sadrzaj>
    <derivirana_varijabla naziv="DomainObject.Predmet.OstaliListFormatedWithAdressOIB_1">
      <item>Dario Gulija, OIB 68134031217, Kamenarka 10, 10000 Zagreb punomoćnik sudionika u postupku Slow Motion j.d.o.o.</item>
    </derivirana_varijabla>
  </DomainObject.Predmet.OstaliListFormatedWithAdressOIB>
  <DomainObject.Predmet.OstaliListNazivFormated>
    <izvorni_sadrzaj>
      <item>Dario Gulija</item>
    </izvorni_sadrzaj>
    <derivirana_varijabla naziv="DomainObject.Predmet.OstaliListNazivFormated_1">
      <item>Dario Gulija</item>
    </derivirana_varijabla>
  </DomainObject.Predmet.OstaliListNazivFormated>
  <DomainObject.Predmet.OstaliListNazivFormatedOIB>
    <izvorni_sadrzaj>
      <item>Dario Gulija, OIB 68134031217</item>
    </izvorni_sadrzaj>
    <derivirana_varijabla naziv="DomainObject.Predmet.OstaliListNazivFormatedOIB_1">
      <item>Dario Gulija, OIB 68134031217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St-4766/2016-23</izvorni_sadrzaj>
    <derivirana_varijabla naziv="DomainObject.PoslovniBrojDokumenta_1">St-4766/2016-23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Slow Motion j.d.o.o.</izvorni_sadrzaj>
    <derivirana_varijabla naziv="DomainObject.Predmet.ProtustrankaIDrugi_1">Slow Motion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Slow Motion j.d.o.o., OIB 22631241302, Kamenarka 10, 10000 Zagreb</izvorni_sadrzaj>
    <derivirana_varijabla naziv="DomainObject.Predmet.ProtustrankaIDrugiAdressOIB_1">Slow Motion j.d.o.o., OIB 22631241302, Kamenarka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Slow Motion j.d.o.o.</item>
      <item>Dario Gulija</item>
    </izvorni_sadrzaj>
    <derivirana_varijabla naziv="DomainObject.Predmet.SudioniciListNaziv_1">
      <item>FINA Regionalni centar Zagreb</item>
      <item>Slow Motion j.d.o.o.</item>
      <item>Dario Gulija</item>
    </derivirana_varijabla>
  </DomainObject.Predmet.SudioniciListNaziv>
  <DomainObject.Predmet.SudioniciListAdressOIB>
    <izvorni_sadrzaj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izvorni_sadrzaj>
    <derivirana_varijabla naziv="DomainObject.Predmet.SudioniciListAdressOIB_1">
      <item>FINA Regionalni centar Zagreb, OIB 85821130368, Trg svibanjskih žrtava 1995. 1,10000 Zagreb</item>
      <item>Slow Motion j.d.o.o., OIB 22631241302, Kamenarka 10,10000 Zagreb</item>
      <item>Dario Gulija, OIB 68134031217, Kamenarka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22631241302</item>
      <item>, OIB 68134031217</item>
    </izvorni_sadrzaj>
    <derivirana_varijabla naziv="DomainObject.Predmet.SudioniciListNazivOIB_1">
      <item>, OIB 85821130368</item>
      <item>, OIB 22631241302</item>
      <item>, OIB 68134031217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1393</properties:Words>
  <properties:Characters>7906</properties:Characters>
  <properties:Lines>187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2018-03-09T08:49:00Z</dcterms:created>
  <dc:creator>Korisnik</dc:creator>
  <cp:lastModifiedBy>Renata Klokočki</cp:lastModifiedBy>
  <cp:lastPrinted>2018-03-09T08:47:00Z</cp:lastPrinted>
  <dcterms:modified xmlns:xsi="http://www.w3.org/2001/XMLSchema-instance" xsi:type="dcterms:W3CDTF">2018-03-09T09:05:00Z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St-4766/2016-23 / Odluka - Rješenje - otvaranje i zaključenje stečajnog postupka (čl. 132) (RJEŠENJE_-_OTVARANJE_I_ZAKLJUČENJE_-Slow_Motion.docx)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