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95ac" w14:paraId="55695ac" w:rsidRDefault="0077660C" w:rsidP="00B56F5A" w:rsidR="00B56F5A" w:rsidRPr="00B56F5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  <w:r w:rsidR="00B56F5A" w:rsidRPr="00B56F5A">
        <w:rPr>
          <w:b/>
        </w:rPr>
        <w:t>Broj: 7/St-124/2016-21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554FBB" w:rsidRPr="00554FBB">
        <w:t>FLORA LIPIK d.o.o. za poljoprivredu i usluge "u stečaju", skraćena tvrtka: FLORA LIPIK d.o.o. "u stečaju", Lipik, Kralja Tomislava bb, OIB: 59049574991</w:t>
      </w:r>
      <w:r w:rsidR="00B804C6">
        <w:t xml:space="preserve">, dana </w:t>
      </w:r>
      <w:r w:rsidR="00554FBB">
        <w:t>21. listopada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stečajni upravitelj i skupštin</w:t>
      </w:r>
      <w:r w:rsidR="00B804C6">
        <w:t xml:space="preserve">a vjerovnika stečajnog dužnika </w:t>
      </w:r>
      <w:r w:rsidR="00554FBB" w:rsidRPr="00554FBB">
        <w:t>FLORA LIPIK d.o.o. za poljoprivredu i usluge "u stečaju", skraćena tvrtka: FLORA LIPIK d.o.o. "u stečaju", Lipik, Kralja Tomislava bb, OIB: 59049574991</w:t>
      </w:r>
      <w:r w:rsidR="0000607A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 </w:t>
      </w:r>
      <w:r w:rsidR="00554FBB" w:rsidRPr="00554FBB">
        <w:t>FLORA LIPIK d.o.o. za poljoprivredu i usluge "u stečaju", skraćena tvrtka: FLORA LIPIK d.o.o. "u stečaju", Lipik, Kralja Tomislava bb, OIB: 59049574991</w:t>
      </w:r>
      <w:r w:rsidR="00754327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554FBB">
        <w:t>30.</w:t>
      </w:r>
      <w:r w:rsidR="00754327">
        <w:t>000,00 Kn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554FBB">
        <w:t>124</w:t>
      </w:r>
      <w:r w:rsidR="00754327">
        <w:t>-201</w:t>
      </w:r>
      <w:r w:rsidR="00554FBB">
        <w:t>6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7166C1" w:rsidR="007166C1">
      <w:pPr>
        <w:ind w:firstLine="1440"/>
        <w:jc w:val="both"/>
      </w:pPr>
      <w:r>
        <w:t>Rješenjem ovoga suda poslovni broj 7/St-</w:t>
      </w:r>
      <w:r w:rsidR="00554FBB">
        <w:t>124</w:t>
      </w:r>
      <w:r w:rsidR="008F2F61">
        <w:t>/201</w:t>
      </w:r>
      <w:r w:rsidR="00554FBB">
        <w:t>6</w:t>
      </w:r>
      <w:r w:rsidR="00826CC2">
        <w:t>-</w:t>
      </w:r>
      <w:r w:rsidR="00554FBB">
        <w:t>7</w:t>
      </w:r>
      <w:r w:rsidR="00826CC2">
        <w:t xml:space="preserve"> od </w:t>
      </w:r>
      <w:r w:rsidR="00554FBB">
        <w:t xml:space="preserve">12. svibnja </w:t>
      </w:r>
      <w:r>
        <w:t>201</w:t>
      </w:r>
      <w:r w:rsidR="00554FBB">
        <w:t>6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554FBB" w:rsidRPr="00554FBB">
        <w:t>FLORA LIPIK d.o.o. za poljoprivredu i usluge "u stečaju", skraćena tvrtka: FLORA LIPIK d.o.o. "u stečaju", Lipik, Kralja Tomislava bb, OIB: 59049574991</w:t>
      </w:r>
      <w:r w:rsidR="00826CC2">
        <w:t xml:space="preserve">, a za stečajnog upravitelja imenovan je </w:t>
      </w:r>
      <w:r w:rsidR="00A90F39">
        <w:t>Zdenko</w:t>
      </w:r>
      <w:r w:rsidR="00554FBB">
        <w:t xml:space="preserve"> Bešlić, dipl. ecc.</w:t>
      </w:r>
      <w:r w:rsidR="008F2F61">
        <w:t xml:space="preserve"> iz Slavonskog Broda.</w:t>
      </w:r>
      <w:r w:rsidR="00554FBB">
        <w:t xml:space="preserve"> Rješenjem </w:t>
      </w:r>
      <w:r w:rsidR="00554FBB" w:rsidRPr="00554FBB">
        <w:t>poslovni broj 7/St-124/2016-</w:t>
      </w:r>
      <w:r w:rsidR="00554FBB">
        <w:t>10</w:t>
      </w:r>
      <w:r w:rsidR="00554FBB" w:rsidRPr="00554FBB">
        <w:t xml:space="preserve">  od 1</w:t>
      </w:r>
      <w:r w:rsidR="00554FBB">
        <w:t>7</w:t>
      </w:r>
      <w:r w:rsidR="00554FBB" w:rsidRPr="00554FBB">
        <w:t>.</w:t>
      </w:r>
    </w:p>
    <w:p w:rsidRDefault="007166C1" w:rsidP="007166C1" w:rsidR="007166C1">
      <w:pPr>
        <w:jc w:val="right"/>
        <w:rPr>
          <w:b/>
        </w:rPr>
      </w:pPr>
      <w:r w:rsidRPr="007166C1">
        <w:rPr>
          <w:b/>
        </w:rPr>
        <w:lastRenderedPageBreak/>
        <w:t>Broj: 7/St-124/2016-21</w:t>
      </w:r>
    </w:p>
    <w:p w:rsidRDefault="007166C1" w:rsidP="007166C1" w:rsidR="007166C1">
      <w:pPr>
        <w:jc w:val="right"/>
      </w:pPr>
    </w:p>
    <w:p w:rsidRDefault="007166C1" w:rsidP="007166C1" w:rsidR="007166C1">
      <w:pPr>
        <w:jc w:val="both"/>
      </w:pPr>
    </w:p>
    <w:p w:rsidRDefault="00554FBB" w:rsidP="007166C1" w:rsidR="008F2F61">
      <w:pPr>
        <w:jc w:val="both"/>
      </w:pPr>
      <w:r w:rsidRPr="00554FBB">
        <w:t xml:space="preserve"> svibnja 2016</w:t>
      </w:r>
      <w:r>
        <w:t xml:space="preserve">. godine razriješen je stečajni upravitelj Zdenko Bešlić na osobni zahtjev, a za stečajnog upravitelja imenovan je Vinko Dukić iz Osijeka. </w:t>
      </w:r>
    </w:p>
    <w:p w:rsidRDefault="00A779B1" w:rsidP="008F2F61" w:rsidR="00826CC2">
      <w:pPr>
        <w:ind w:firstLine="1440"/>
        <w:jc w:val="both"/>
      </w:pPr>
      <w:r>
        <w:t>Iz I</w:t>
      </w:r>
      <w:r w:rsidR="00826CC2">
        <w:t>zvješća</w:t>
      </w:r>
      <w:r w:rsidR="00B804C6">
        <w:t xml:space="preserve"> o tijeku stečajnog postupka i stanju stečajne mase </w:t>
      </w:r>
      <w:r>
        <w:t xml:space="preserve"> koje</w:t>
      </w:r>
      <w:r w:rsidR="00826CC2">
        <w:t xml:space="preserve"> je tijekom postupka dostavio stečajni upravitelj proizlazi da</w:t>
      </w:r>
      <w:r w:rsidR="00B804C6">
        <w:t xml:space="preserve"> stečajna masa stečajnog dužnika nije dostatna za</w:t>
      </w:r>
      <w:r>
        <w:t xml:space="preserve"> pokriće troškova stečajnog pos</w:t>
      </w:r>
      <w:r w:rsidR="00B804C6">
        <w:t>t</w:t>
      </w:r>
      <w:r>
        <w:t>u</w:t>
      </w:r>
      <w:r w:rsidR="00B804C6">
        <w:t xml:space="preserve">pka te je </w:t>
      </w:r>
      <w:r>
        <w:t xml:space="preserve"> stečajni upravitelj </w:t>
      </w:r>
      <w:r w:rsidR="00B804C6">
        <w:t>predložio da se stečajni post</w:t>
      </w:r>
      <w:r w:rsidR="00425C64">
        <w:t>upak</w:t>
      </w:r>
      <w:r>
        <w:t xml:space="preserve"> iz tog razloga obustavi. I</w:t>
      </w:r>
      <w:r w:rsidR="00B804C6">
        <w:t xml:space="preserve"> n</w:t>
      </w:r>
      <w:r w:rsidR="00826CC2">
        <w:t>a izvještajnom ročištu</w:t>
      </w:r>
      <w:r w:rsidR="00B804C6">
        <w:t xml:space="preserve"> vjerovnici su se očitovali da se ne protive da se stečajni postupak </w:t>
      </w:r>
      <w:r>
        <w:t xml:space="preserve"> nad dužnikom </w:t>
      </w:r>
      <w:r w:rsidR="00B804C6">
        <w:t xml:space="preserve">iz tog razloga obustavi. </w:t>
      </w:r>
      <w:r w:rsidR="00826CC2">
        <w:t xml:space="preserve"> 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4039DF">
        <w:t xml:space="preserve">rad stečajnog upravitelja u </w:t>
      </w:r>
      <w:r w:rsidR="00754327">
        <w:t xml:space="preserve"> </w:t>
      </w:r>
      <w:r w:rsidR="006312D5">
        <w:t>iznosu od 16</w:t>
      </w:r>
      <w:r w:rsidR="004039DF">
        <w:t>.000.00 bruto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B12789">
        <w:t xml:space="preserve">čajnog upravitelja u iznosu od </w:t>
      </w:r>
      <w:r w:rsidR="00701685">
        <w:t>10</w:t>
      </w:r>
      <w:r w:rsidR="00754327">
        <w:t>.000,00 Kn</w:t>
      </w:r>
      <w:r w:rsidR="005B1B42">
        <w:t xml:space="preserve"> ( izdaci za potrebe telefona,</w:t>
      </w:r>
      <w:r w:rsidR="00701685">
        <w:t xml:space="preserve"> putnih troškova,</w:t>
      </w:r>
      <w:r w:rsidR="005B1B42">
        <w:t xml:space="preserve"> preslika</w:t>
      </w:r>
      <w:r w:rsidR="00754327">
        <w:t>,</w:t>
      </w:r>
      <w:r w:rsidR="005B1B42">
        <w:t xml:space="preserve"> pristojbi  i dr.)</w:t>
      </w:r>
      <w:r w:rsidR="00754327">
        <w:t xml:space="preserve"> troškove objave oglasa u</w:t>
      </w:r>
      <w:r w:rsidR="004039DF">
        <w:t xml:space="preserve"> j</w:t>
      </w:r>
      <w:r w:rsidR="00B760BF">
        <w:t>avnim glasilima u iznosu od  1.0</w:t>
      </w:r>
      <w:r w:rsidR="004039DF">
        <w:t>00,00 Kn</w:t>
      </w:r>
      <w:r w:rsidR="00B760BF">
        <w:t>,</w:t>
      </w:r>
      <w:r w:rsidR="00754327">
        <w:t xml:space="preserve"> troškove osiguranja ste</w:t>
      </w:r>
      <w:r w:rsidR="00B12789">
        <w:t>čajnog upravitelja u iznosu od 1</w:t>
      </w:r>
      <w:r w:rsidR="00754327">
        <w:t>.000,00 Kn</w:t>
      </w:r>
      <w:r w:rsidR="004E6267">
        <w:t xml:space="preserve"> </w:t>
      </w:r>
      <w:r w:rsidR="00754327">
        <w:t>te troškove angažiranje knjigovodstvenog servisa i arhiviranja u predvidivom iznosu od 2.000,00 Kn.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>. S</w:t>
      </w:r>
      <w:r w:rsidR="00554FBB">
        <w:t>tečajnog zakona</w:t>
      </w:r>
      <w:r w:rsidR="0014706C">
        <w:t xml:space="preserve">  ( NN 75/15 ) 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554FBB">
        <w:t>21. listopada</w:t>
      </w:r>
      <w:r w:rsidR="001417AF">
        <w:t xml:space="preserve"> </w:t>
      </w:r>
      <w:r w:rsidR="00B760BF"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754327">
        <w:t>Stečajna sutkinja: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 </w:t>
      </w:r>
      <w:r w:rsidR="00554FBB">
        <w:t xml:space="preserve">   </w:t>
      </w:r>
      <w:smartTag w:element="PersonName" w:uri="urn:schemas-microsoft-com:office:smarttags">
        <w:r>
          <w:t>Mirna Vujčić</w:t>
        </w:r>
      </w:smartTag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754327" w:rsidP="00754327" w:rsidR="00754327"/>
    <w:p w:rsidRDefault="0000607A" w:rsidP="00754327" w:rsidR="0000607A"/>
    <w:p w:rsidRDefault="00754327" w:rsidP="00754327" w:rsidR="00754327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701685" w:rsidP="00754327" w:rsidR="00754327">
      <w:r>
        <w:t>2. Kalendar 20 dana</w:t>
      </w:r>
    </w:p>
    <w:p w:rsidRDefault="00754327" w:rsidP="00754327" w:rsidR="00754327"/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607A"/>
    <w:rsid w:val="00016F2A"/>
    <w:rsid w:val="00035AA2"/>
    <w:rsid w:val="001417AF"/>
    <w:rsid w:val="0014706C"/>
    <w:rsid w:val="00246414"/>
    <w:rsid w:val="002805F3"/>
    <w:rsid w:val="002C3E8E"/>
    <w:rsid w:val="002C75B6"/>
    <w:rsid w:val="00396C36"/>
    <w:rsid w:val="003B3314"/>
    <w:rsid w:val="004037C5"/>
    <w:rsid w:val="004039DF"/>
    <w:rsid w:val="00425C64"/>
    <w:rsid w:val="00465B1A"/>
    <w:rsid w:val="004A493B"/>
    <w:rsid w:val="004A62AA"/>
    <w:rsid w:val="004E6267"/>
    <w:rsid w:val="00530390"/>
    <w:rsid w:val="00554FBB"/>
    <w:rsid w:val="005B1B42"/>
    <w:rsid w:val="005C703E"/>
    <w:rsid w:val="005D3854"/>
    <w:rsid w:val="005D51E4"/>
    <w:rsid w:val="005E4F92"/>
    <w:rsid w:val="00612F46"/>
    <w:rsid w:val="006312D5"/>
    <w:rsid w:val="00692884"/>
    <w:rsid w:val="006C0994"/>
    <w:rsid w:val="006E3BF5"/>
    <w:rsid w:val="00701685"/>
    <w:rsid w:val="007166C1"/>
    <w:rsid w:val="00754327"/>
    <w:rsid w:val="0076416D"/>
    <w:rsid w:val="00766AE2"/>
    <w:rsid w:val="0077660C"/>
    <w:rsid w:val="007E22A8"/>
    <w:rsid w:val="007F7A21"/>
    <w:rsid w:val="00826CC2"/>
    <w:rsid w:val="00831320"/>
    <w:rsid w:val="008F2F61"/>
    <w:rsid w:val="00910DC8"/>
    <w:rsid w:val="00924634"/>
    <w:rsid w:val="009305A2"/>
    <w:rsid w:val="00931FE3"/>
    <w:rsid w:val="0095335D"/>
    <w:rsid w:val="00A571EE"/>
    <w:rsid w:val="00A779B1"/>
    <w:rsid w:val="00A90F39"/>
    <w:rsid w:val="00AF26BF"/>
    <w:rsid w:val="00B06A46"/>
    <w:rsid w:val="00B12789"/>
    <w:rsid w:val="00B27957"/>
    <w:rsid w:val="00B521C7"/>
    <w:rsid w:val="00B56F5A"/>
    <w:rsid w:val="00B760BF"/>
    <w:rsid w:val="00B804C6"/>
    <w:rsid w:val="00C950F4"/>
    <w:rsid w:val="00CD1CC2"/>
    <w:rsid w:val="00CE3744"/>
    <w:rsid w:val="00CF7A18"/>
    <w:rsid w:val="00DA498E"/>
    <w:rsid w:val="00E23866"/>
    <w:rsid w:val="00E537E8"/>
    <w:rsid w:val="00F70C32"/>
    <w:rsid w:val="00F80F64"/>
    <w:rsid w:val="00F87F96"/>
    <w:rsid w:val="00FA6B14"/>
    <w:rsid w:val="00FC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7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7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LIPIK d.o.o. za poljoprivredu i usluge zastupanog po punomoćniku Dejan Šprem</izvorni_sadrzaj>
    <derivirana_varijabla naziv="DomainObject.Predmet.ProtustrankaFormated_1">  FLORA LIPIK d.o.o. za poljoprivredu i usluge zastupanog po punomoćniku Dejan Šprem</derivirana_varijabla>
  </DomainObject.Predmet.ProtustrankaFormated>
  <DomainObject.Predmet.ProtustrankaFormatedOIB>
    <izvorni_sadrzaj>  FLORA LIPIK d.o.o. za poljoprivredu i usluge, OIB 59049574991 zastupanog po punomoćniku Dejan Šprem</izvorni_sadrzaj>
    <derivirana_varijabla naziv="DomainObject.Predmet.ProtustrankaFormatedOIB_1">  FLORA LIPIK d.o.o. za poljoprivredu i usluge, OIB 59049574991 zastupanog po punomoćniku Dejan Šprem</derivirana_varijabla>
  </DomainObject.Predmet.ProtustrankaFormatedOIB>
  <DomainObject.Predmet.ProtustrankaFormatedWithAdress>
    <izvorni_sadrzaj> FLORA LIPIK d.o.o. za poljoprivredu i usluge, Kralja Tomislava bb , 34551 Lipik zastupanog po punomoćniku Dejan Šprem</izvorni_sadrzaj>
    <derivirana_varijabla naziv="DomainObject.Predmet.ProtustrankaFormatedWithAdress_1"> FLORA LIPIK d.o.o. za poljoprivredu i usluge, Kralja Tomislava bb , 34551 Lipik zastupanog po punomoćniku Dejan Šprem</derivirana_varijabla>
  </DomainObject.Predmet.ProtustrankaFormatedWithAdress>
  <DomainObject.Predmet.ProtustrankaFormatedWithAdressOIB>
    <izvorni_sadrzaj> FLORA LIPIK d.o.o. za poljoprivredu i usluge, OIB 59049574991, Kralja Tomislava bb , 34551 Lipik zastupanog po punomoćniku Dejan Šprem</izvorni_sadrzaj>
    <derivirana_varijabla naziv="DomainObject.Predmet.ProtustrankaFormatedWithAdressOIB_1"> FLORA LIPIK d.o.o. za poljoprivredu i usluge, OIB 59049574991, Kralja Tomislava bb , 34551 Lipik zastupanog po punomoćniku Dejan Šprem</derivirana_varijabla>
  </DomainObject.Predmet.ProtustrankaFormatedWithAdressOIB>
  <DomainObject.Predmet.ProtustrankaWithAdress>
    <izvorni_sadrzaj>FLORA LIPIK d.o.o. za poljoprivredu i usluge Kralja Tomislava bb , 34551 Lipik</izvorni_sadrzaj>
    <derivirana_varijabla naziv="DomainObject.Predmet.ProtustrankaWithAdress_1">FLORA LIPIK d.o.o. za poljoprivredu i usluge Kralja Tomislava bb , 34551 Lipik</derivirana_varijabla>
  </DomainObject.Predmet.ProtustrankaWithAdress>
  <DomainObject.Predmet.ProtustrankaWithAdressOIB>
    <izvorni_sadrzaj>FLORA LIPIK d.o.o. za poljoprivredu i usluge, OIB 59049574991, Kralja Tomislava bb , 34551 Lipik</izvorni_sadrzaj>
    <derivirana_varijabla naziv="DomainObject.Predmet.ProtustrankaWithAdressOIB_1">FLORA LIPIK d.o.o. za poljoprivredu i usluge, OIB 59049574991, Kralja Tomislava bb , 34551 Lipik</derivirana_varijabla>
  </DomainObject.Predmet.ProtustrankaWithAdressOIB>
  <DomainObject.Predmet.ProtustrankaNazivFormated>
    <izvorni_sadrzaj>FLORA LIPIK d.o.o. za poljoprivredu i usluge</izvorni_sadrzaj>
    <derivirana_varijabla naziv="DomainObject.Predmet.ProtustrankaNazivFormated_1">FLORA LIPIK d.o.o. za poljoprivredu i usluge</derivirana_varijabla>
  </DomainObject.Predmet.ProtustrankaNazivFormated>
  <DomainObject.Predmet.ProtustrankaNazivFormatedOIB>
    <izvorni_sadrzaj>FLORA LIPIK d.o.o. za poljoprivredu i usluge, OIB 59049574991</izvorni_sadrzaj>
    <derivirana_varijabla naziv="DomainObject.Predmet.ProtustrankaNazivFormatedOIB_1">FLORA LIPIK d.o.o. za poljoprivredu i usluge, OIB 59049574991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 MINISTARSTVO FINANCIJA POREZNA UPRAVA POŽEGA zastupanog po punomoćniku ŽUPANIJSKO DRŽAVNO ODVJETNIŠTVO SLAVONSKI BROD; Gabriel Zovak</izvorni_sadrzaj>
    <derivirana_varijabla naziv="DomainObject.Predmet.StrankaFormated_1">  RH  MINISTARSTVO FINANCIJA POREZNA UPRAVA POŽEGA zastupanog po punomoćniku ŽUPANIJSKO DRŽAVNO ODVJETNIŠTVO SLAVONSKI BROD; Gabriel Zovak</derivirana_varijabla>
  </DomainObject.Predmet.StrankaFormated>
  <DomainObject.Predmet.StrankaFormatedOIB>
    <izvorni_sadrzaj>  RH  MINISTARSTVO FINANCIJA POREZNA UPRAVA POŽEGA zastupanog po punomoćniku ŽUPANIJSKO DRŽAVNO ODVJETNIŠTVO SLAVONSKI BROD; Gabriel Zovak</izvorni_sadrzaj>
    <derivirana_varijabla naziv="DomainObject.Predmet.StrankaFormatedOIB_1">  RH  MINISTARSTVO FINANCIJA POREZNA UPRAVA POŽEGA zastupanog po punomoćniku ŽUPANIJSKO DRŽAVNO ODVJETNIŠTVO SLAVONSKI BROD; Gabriel Zovak</derivirana_varijabla>
  </DomainObject.Predmet.StrankaFormatedOIB>
  <DomainObject.Predmet.StrankaFormatedWithAdress>
    <izvorni_sadrzaj> RH  MINISTARSTVO FINANCIJA POREZNA UPRAVA POŽEGA zastupanog po punomoćniku ŽUPANIJSKO DRŽAVNO ODVJETNIŠTVO SLAVONSKI BROD; Gabriel Zovak</izvorni_sadrzaj>
    <derivirana_varijabla naziv="DomainObject.Predmet.StrankaFormatedWithAdress_1"> RH  MINISTARSTVO FINANCIJA POREZNA UPRAVA POŽEGA zastupanog po punomoćniku ŽUPANIJSKO DRŽAVNO ODVJETNIŠTVO SLAVONSKI BROD; Gabriel Zovak</derivirana_varijabla>
  </DomainObject.Predmet.StrankaFormatedWithAdress>
  <DomainObject.Predmet.StrankaFormatedWithAdressOIB>
    <izvorni_sadrzaj> RH  MINISTARSTVO FINANCIJA POREZNA UPRAVA POŽEGA zastupanog po punomoćniku ŽUPANIJSKO DRŽAVNO ODVJETNIŠTVO SLAVONSKI BROD; Gabriel Zovak</izvorni_sadrzaj>
    <derivirana_varijabla naziv="DomainObject.Predmet.StrankaFormatedWithAdressOIB_1"> RH  MINISTARSTVO FINANCIJA POREZNA UPRAVA POŽEGA zastupanog po punomoćniku ŽUPANIJSKO DRŽAVNO ODVJETNIŠTVO SLAVONSKI BROD; Gabriel Zovak</derivirana_varijabla>
  </DomainObject.Predmet.StrankaFormatedWithAdressOIB>
  <DomainObject.Predmet.StrankaWithAdress>
    <izvorni_sadrzaj>RH  MINISTARSTVO FINANCIJA POREZNA UPRAVA POŽEGA </izvorni_sadrzaj>
    <derivirana_varijabla naziv="DomainObject.Predmet.StrankaWithAdress_1">RH  MINISTARSTVO FINANCIJA POREZNA UPRAVA POŽEGA </derivirana_varijabla>
  </DomainObject.Predmet.StrankaWithAdress>
  <DomainObject.Predmet.StrankaWithAdressOIB>
    <izvorni_sadrzaj>RH  MINISTARSTVO FINANCIJA POREZNA UPRAVA POŽEGA</izvorni_sadrzaj>
    <derivirana_varijabla naziv="DomainObject.Predmet.StrankaWithAdressOIB_1">RH  MINISTARSTVO FINANCIJA POREZNA UPRAVA POŽEGA</derivirana_varijabla>
  </DomainObject.Predmet.StrankaWithAdressOIB>
  <DomainObject.Predmet.StrankaNazivFormated>
    <izvorni_sadrzaj>RH  MINISTARSTVO FINANCIJA POREZNA UPRAVA POŽEGA</izvorni_sadrzaj>
    <derivirana_varijabla naziv="DomainObject.Predmet.StrankaNazivFormated_1">RH  MINISTARSTVO FINANCIJA POREZNA UPRAVA POŽEGA</derivirana_varijabla>
  </DomainObject.Predmet.StrankaNazivFormated>
  <DomainObject.Predmet.StrankaNazivFormatedOIB>
    <izvorni_sadrzaj>RH  MINISTARSTVO FINANCIJA POREZNA UPRAVA POŽEGA</izvorni_sadrzaj>
    <derivirana_varijabla naziv="DomainObject.Predmet.StrankaNazivFormatedOIB_1">RH  MINISTARSTVO FINANCIJA POREZNA UPRAVA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132304.88</izvorni_sadrzaj>
    <derivirana_varijabla naziv="DomainObject.Predmet.TrenutnaVrijednost_1">132304.88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_1">
      <item>RH  MINISTARSTVO FINANCIJA POREZNA UPRAVA POŽEGA zastupanog po punomoćniku ŽUPANIJSKO DRŽAVNO ODVJETNIŠTVO SLAVONSKI BROD; Gabriel Zovak</item>
    </derivirana_varijabla>
  </DomainObject.Predmet.StrankaListFormated>
  <DomainObject.Predmet.StrankaListFormated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OIB_1">
      <item>RH  MINISTARSTVO FINANCIJA POREZNA UPRAVA POŽEGA zastupanog po punomoćniku ŽUPANIJSKO DRŽAVNO ODVJETNIŠTVO SLAVONSKI BROD; Gabriel Zovak</item>
    </derivirana_varijabla>
  </DomainObject.Predmet.StrankaListFormatedOIB>
  <DomainObject.Predmet.StrankaListFormatedWithAdress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_1">
      <item>RH  MINISTARSTVO FINANCIJA POREZNA UPRAVA POŽEGA zastupanog po punomoćniku ŽUPANIJSKO DRŽAVNO ODVJETNIŠTVO SLAVONSKI BROD; Gabriel Zovak</item>
    </derivirana_varijabla>
  </DomainObject.Predmet.StrankaListFormatedWithAdress>
  <DomainObject.Predmet.StrankaListFormatedWithAdress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OIB_1">
      <item>RH  MINISTARSTVO FINANCIJA POREZNA UPRAVA POŽEGA zastupanog po punomoćniku ŽUPANIJSKO DRŽAVNO ODVJETNIŠTVO SLAVONSKI BROD; Gabriel Zovak</item>
    </derivirana_varijabla>
  </DomainObject.Predmet.StrankaListFormatedWithAdressOIB>
  <DomainObject.Predmet.StrankaListNazivFormated>
    <izvorni_sadrzaj>
      <item>RH  MINISTARSTVO FINANCIJA POREZNA UPRAVA POŽEGA</item>
    </izvorni_sadrzaj>
    <derivirana_varijabla naziv="DomainObject.Predmet.StrankaListNazivFormated_1">
      <item>RH  MINISTARSTVO FINANCIJA POREZNA UPRAVA POŽEGA</item>
    </derivirana_varijabla>
  </DomainObject.Predmet.StrankaListNazivFormated>
  <DomainObject.Predmet.StrankaListNazivFormatedOIB>
    <izvorni_sadrzaj>
      <item>RH  MINISTARSTVO FINANCIJA POREZNA UPRAVA POŽEGA</item>
    </izvorni_sadrzaj>
    <derivirana_varijabla naziv="DomainObject.Predmet.StrankaListNazivFormatedOIB_1">
      <item>RH  MINISTARSTVO FINANCIJA POREZNA UPRAVA POŽEGA</item>
    </derivirana_varijabla>
  </DomainObject.Predmet.StrankaListNazivFormatedOIB>
  <DomainObject.Predmet.ProtuStrankaListFormated>
    <izvorni_sadrzaj>
      <item>FLORA LIPIK d.o.o. za poljoprivredu i usluge zastupanog po punomoćniku Dejan Šprem</item>
    </izvorni_sadrzaj>
    <derivirana_varijabla naziv="DomainObject.Predmet.ProtuStrankaListFormated_1">
      <item>FLORA LIPIK d.o.o. za poljoprivredu i usluge zastupanog po punomoćniku Dejan Šprem</item>
    </derivirana_varijabla>
  </DomainObject.Predmet.ProtuStrankaListFormated>
  <DomainObject.Predmet.ProtuStrankaListFormatedOIB>
    <izvorni_sadrzaj>
      <item>FLORA LIPIK d.o.o. za poljoprivredu i usluge, OIB 59049574991 zastupanog po punomoćniku Dejan Šprem</item>
    </izvorni_sadrzaj>
    <derivirana_varijabla naziv="DomainObject.Predmet.ProtuStrankaListFormatedOIB_1">
      <item>FLORA LIPIK d.o.o. za poljoprivredu i usluge, OIB 59049574991 zastupanog po punomoćniku Dejan Šprem</item>
    </derivirana_varijabla>
  </DomainObject.Predmet.ProtuStrankaListFormatedOIB>
  <DomainObject.Predmet.ProtuStrankaListFormatedWithAdress>
    <izvorni_sadrzaj>
      <item>FLORA LIPIK d.o.o. za poljoprivredu i usluge, Kralja Tomislava bb , 34551 Lipik zastupanog po punomoćniku Dejan Šprem</item>
    </izvorni_sadrzaj>
    <derivirana_varijabla naziv="DomainObject.Predmet.ProtuStrankaListFormatedWithAdress_1">
      <item>FLORA LIPIK d.o.o. za poljoprivredu i usluge, Kralja Tomislava bb , 34551 Lipik zastupanog po punomoćniku Dejan Šprem</item>
    </derivirana_varijabla>
  </DomainObject.Predmet.ProtuStrankaListFormatedWithAdress>
  <DomainObject.Predmet.ProtuStrankaListFormatedWithAdressOIB>
    <izvorni_sadrzaj>
      <item>FLORA LIPIK d.o.o. za poljoprivredu i usluge, OIB 59049574991, Kralja Tomislava bb , 34551 Lipik zastupanog po punomoćniku Dejan Šprem</item>
    </izvorni_sadrzaj>
    <derivirana_varijabla naziv="DomainObject.Predmet.ProtuStrankaListFormatedWithAdressOIB_1">
      <item>FLORA LIPIK d.o.o. za poljoprivredu i usluge, OIB 59049574991, Kralja Tomislava bb , 34551 Lipik zastupanog po punomoćniku Dejan Šprem</item>
    </derivirana_varijabla>
  </DomainObject.Predmet.ProtuStrankaListFormatedWithAdressOIB>
  <DomainObject.Predmet.ProtuStrankaListNazivFormated>
    <izvorni_sadrzaj>
      <item>FLORA LIPIK d.o.o. za poljoprivredu i usluge</item>
    </izvorni_sadrzaj>
    <derivirana_varijabla naziv="DomainObject.Predmet.ProtuStrankaListNazivFormated_1">
      <item>FLORA LIPIK d.o.o. za poljoprivredu i usluge</item>
    </derivirana_varijabla>
  </DomainObject.Predmet.ProtuStrankaListNazivFormated>
  <DomainObject.Predmet.ProtuStrankaListNazivFormatedOIB>
    <izvorni_sadrzaj>
      <item>FLORA LIPIK d.o.o. za poljoprivredu i usluge, OIB 59049574991</item>
    </izvorni_sadrzaj>
    <derivirana_varijabla naziv="DomainObject.Predmet.ProtuStrankaListNazivFormatedOIB_1">
      <item>FLORA LIPIK d.o.o. za poljoprivredu i usluge, OIB 59049574991</item>
    </derivirana_varijabla>
  </DomainObject.Predmet.ProtuStrankaListNazivFormatedOIB>
  <DomainObject.Predmet.OstaliListFormated>
    <izvorni_sadrzaj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_1"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>
  <DomainObject.Predmet.OstaliListFormatedOIB>
    <izvorni_sadrzaj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OIB_1"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OIB>
  <DomainObject.Predmet.OstaliListFormatedWithAdress>
    <izvorni_sadrzaj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_1"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>
  <DomainObject.Predmet.OstaliListFormatedWithAdressOIB>
    <izvorni_sadrzaj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OIB_1"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OIB>
  <DomainObject.Predmet.OstaliListNazivFormated>
    <izvorni_sadrzaj>
      <item>Dejan Šprem</item>
      <item>ŽUPANIJSKO DRŽAVNO ODVJETNIŠTVO SLAVONSKI BROD</item>
      <item>Gabriel Zovak</item>
      <item>Vinko Dukić</item>
    </izvorni_sadrzaj>
    <derivirana_varijabla naziv="DomainObject.Predmet.OstaliListNazivFormated_1">
      <item>Dejan Šprem</item>
      <item>ŽUPANIJSKO DRŽAVNO ODVJETNIŠTVO SLAVONSKI BROD</item>
      <item>Gabriel Zovak</item>
      <item>Vinko Dukić</item>
    </derivirana_varijabla>
  </DomainObject.Predmet.OstaliListNazivFormated>
  <DomainObject.Predmet.OstaliListNazivFormatedOIB>
    <izvorni_sadrzaj>
      <item>Dejan Šprem, OIB 87939784830</item>
      <item>ŽUPANIJSKO DRŽAVNO ODVJETNIŠTVO SLAVONSKI BROD</item>
      <item>Gabriel Zovak</item>
      <item>Vinko Dukić</item>
    </izvorni_sadrzaj>
    <derivirana_varijabla naziv="DomainObject.Predmet.OstaliListNazivFormatedOIB_1">
      <item>Dejan Šprem, OIB 87939784830</item>
      <item>ŽUPANIJSKO DRŽAVNO ODVJETNIŠTVO SLAVONSKI BROD</item>
      <item>Gabriel Zovak</item>
      <item>Vinko Dukić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 MINISTARSTVO FINANCIJA POREZNA UPRAVA POŽEGA</izvorni_sadrzaj>
    <derivirana_varijabla naziv="DomainObject.Predmet.StrankaIDrugi_1">RH  MINISTARSTVO FINANCIJA POREZNA UPRAVA POŽEGA</derivirana_varijabla>
  </DomainObject.Predmet.StrankaIDrugi>
  <DomainObject.Predmet.ProtustrankaIDrugi>
    <izvorni_sadrzaj>FLORA LIPIK d.o.o. za poljoprivredu i usluge</izvorni_sadrzaj>
    <derivirana_varijabla naziv="DomainObject.Predmet.ProtustrankaIDrugi_1">FLORA LIPIK d.o.o. za poljoprivredu i usluge</derivirana_varijabla>
  </DomainObject.Predmet.ProtustrankaIDrugi>
  <DomainObject.Predmet.StrankaIDrugiAdressOIB>
    <izvorni_sadrzaj>RH  MINISTARSTVO FINANCIJA POREZNA UPRAVA POŽEGA</izvorni_sadrzaj>
    <derivirana_varijabla naziv="DomainObject.Predmet.StrankaIDrugiAdressOIB_1">RH  MINISTARSTVO FINANCIJA POREZNA UPRAVA POŽEGA</derivirana_varijabla>
  </DomainObject.Predmet.StrankaIDrugiAdressOIB>
  <DomainObject.Predmet.ProtustrankaIDrugiAdressOIB>
    <izvorni_sadrzaj>FLORA LIPIK d.o.o. za poljoprivredu i usluge, OIB 59049574991, Kralja Tomislava bb , 34551 Lipik</izvorni_sadrzaj>
    <derivirana_varijabla naziv="DomainObject.Predmet.ProtustrankaIDrugiAdressOIB_1">FLORA LIPIK d.o.o. za poljoprivredu i usluge, OIB 59049574991, Kralja Tomislava bb 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Naziv_1"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derivirana_varijabla>
  </DomainObject.Predmet.SudioniciListNaziv>
  <DomainObject.Predmet.SudioniciListAdressOIB>
    <izvorni_sadrzaj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AdressOIB_1"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59049574991</item>
      <item>, OIB 87939784830</item>
      <item>, OIB null</item>
      <item>, OIB null</item>
      <item>, OIB null</item>
      <item>, OIB null</item>
    </izvorni_sadrzaj>
    <derivirana_varijabla naziv="DomainObject.Predmet.SudioniciListNazivOIB_1">
      <item>, OIB 59049574991</item>
      <item>, OIB 87939784830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653</properties:Words>
  <properties:Characters>3566</properties:Characters>
  <properties:Lines>89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</vt:lpstr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2016-10-21T06:36:00Z</dcterms:created>
  <dc:creator>alet</dc:creator>
  <cp:lastModifiedBy>wsadmin</cp:lastModifiedBy>
  <cp:lastPrinted>2016-10-21T06:36:00Z</cp:lastPrinted>
  <dcterms:modified xmlns:xsi="http://www.w3.org/2001/XMLSchema-instance" xsi:type="dcterms:W3CDTF">2016-10-21T07:20:00Z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