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d5b4a" w14:paraId="81d5b4a" w:rsidRDefault="007A2F58" w:rsidP="007A2F58" w:rsidR="007A2F58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7A2F58" w:rsidP="007A2F58" w:rsidR="007A2F58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7A2F58" w:rsidP="007A2F58" w:rsidR="007A2F58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7A2F58" w:rsidP="007A2F58" w:rsidR="007A2F58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2/II, desno (p.p. 455)</w:t>
      </w:r>
    </w:p>
    <w:p w:rsidRDefault="007A2F58" w:rsidP="007A2F58" w:rsidR="007A2F58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St-4433/2015</w:t>
      </w:r>
    </w:p>
    <w:p w:rsidRDefault="007A2F58" w:rsidP="007A2F58" w:rsidR="007A2F58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7A2F58" w:rsidP="007A2F58" w:rsidR="007A2F58">
      <w:pPr>
        <w:jc w:val="center"/>
        <w:rPr>
          <w:rFonts w:hAnsi="Times New Roman" w:ascii="Times New Roman"/>
          <w:szCs w:val="24"/>
          <w:lang w:val="hr-HR"/>
        </w:rPr>
      </w:pPr>
    </w:p>
    <w:p w:rsidRDefault="007A2F58" w:rsidP="007A2F58" w:rsidR="007A2F5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A2F58" w:rsidP="007A2F58" w:rsidR="007A2F58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7A2F58" w:rsidP="007A2F58" w:rsidR="007A2F5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7A2F58" w:rsidP="007A2F58" w:rsidR="007A2F58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7A2F58" w:rsidP="007A2F58" w:rsidR="007A2F5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>d dužnikom</w:t>
      </w:r>
      <w:r>
        <w:rPr>
          <w:rFonts w:hAnsi="Times New Roman" w:ascii="Times New Roman"/>
          <w:szCs w:val="24"/>
        </w:rPr>
        <w:t xml:space="preserve"> MARSA 88 d.o.o., OIB: 15907200086,  Zagreb, Drvinje 22, </w:t>
      </w:r>
      <w:r w:rsidRPr="001F7DF5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05. travnja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A2F58" w:rsidP="007A2F58" w:rsidR="007A2F58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7A2F58" w:rsidP="007A2F58" w:rsidR="007A2F5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7A2F58" w:rsidP="007A2F58" w:rsidR="007A2F58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7A2F58" w:rsidP="007A2F58" w:rsidR="007A2F58">
      <w:pPr>
        <w:pStyle w:val="BodyText21"/>
        <w:ind w:hanging="705" w:left="705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A337A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MARSA 88 d.o.o., OIB: 15907200086,  Zagreb, Drvinje 22.</w:t>
      </w:r>
    </w:p>
    <w:p w:rsidRDefault="007A2F58" w:rsidP="007A2F58" w:rsidR="007A2F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7A2F58" w:rsidP="007A2F58" w:rsidR="007A2F58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05. travnja 2016. godine u 11 sati i 20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7A2F58" w:rsidP="007A2F58" w:rsidR="007A2F58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A2F58" w:rsidP="007A2F58" w:rsidR="007A2F58" w:rsidRPr="00A337A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>e Marijan Drljanovčan, OIB: 49708160625, iz Miholjaneca, Antuna Mihanovića 131.</w:t>
      </w:r>
    </w:p>
    <w:p w:rsidRDefault="007A2F58" w:rsidP="007A2F58" w:rsidR="007A2F58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A2F58" w:rsidP="007A2F58" w:rsidR="007A2F58">
      <w:pPr>
        <w:pStyle w:val="BodyText21"/>
        <w:ind w:hanging="705" w:left="705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MARSA 88 d.o.o., OIB: 15907200086,  Zagreb, Drvinje 22.</w:t>
      </w:r>
    </w:p>
    <w:p w:rsidRDefault="007A2F58" w:rsidP="007A2F58" w:rsidR="007A2F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7A2F58" w:rsidP="007A2F58" w:rsidR="007A2F58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7A2F58" w:rsidP="007A2F58" w:rsidR="007A2F58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7A2F58" w:rsidP="007A2F58" w:rsidR="007A2F58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7A2F58" w:rsidP="007A2F58" w:rsidR="007A2F58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7A2F58" w:rsidP="007A2F58" w:rsidR="007A2F58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7A2F58" w:rsidP="007A2F58" w:rsidR="007A2F58">
      <w:pPr>
        <w:jc w:val="both"/>
        <w:rPr>
          <w:rFonts w:hAnsi="Times New Roman" w:ascii="Times New Roman"/>
          <w:lang w:val="hr-HR"/>
        </w:rPr>
      </w:pPr>
    </w:p>
    <w:p w:rsidRDefault="007A2F58" w:rsidP="007A2F58" w:rsidR="007A2F58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11. siječnja 2016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r w:rsidRPr="002B7CE9">
        <w:rPr>
          <w:rFonts w:hAnsi="Times New Roman" w:ascii="Times New Roman"/>
        </w:rPr>
        <w:t xml:space="preserve">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</w:rPr>
        <w:t xml:space="preserve">Pozvani su i </w:t>
      </w:r>
      <w:r w:rsidRPr="002B7CE9">
        <w:rPr>
          <w:rFonts w:hAnsi="Times New Roman" w:ascii="Times New Roman"/>
        </w:rPr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7A2F58" w:rsidP="007A2F58" w:rsidR="007A2F58">
      <w:pPr>
        <w:jc w:val="both"/>
        <w:rPr>
          <w:rFonts w:hAnsi="Times New Roman" w:ascii="Times New Roman"/>
        </w:rPr>
      </w:pPr>
    </w:p>
    <w:p w:rsidRDefault="007A2F58" w:rsidP="007A2F58" w:rsidR="007A2F58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7A2F58" w:rsidP="007A2F58" w:rsidR="007A2F5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A2F58" w:rsidP="007A2F58" w:rsidR="007A2F58">
      <w:pPr>
        <w:jc w:val="both"/>
        <w:rPr>
          <w:rFonts w:hAnsi="Times New Roman" w:ascii="Times New Roman"/>
          <w:lang w:val="hr-HR"/>
        </w:rPr>
      </w:pPr>
    </w:p>
    <w:p w:rsidRDefault="007A2F58" w:rsidP="007A2F58" w:rsidR="007A2F58">
      <w:pPr>
        <w:jc w:val="both"/>
        <w:rPr>
          <w:rFonts w:hAnsi="Times New Roman" w:ascii="Times New Roman"/>
          <w:lang w:val="hr-HR"/>
        </w:rPr>
      </w:pPr>
    </w:p>
    <w:p w:rsidRDefault="007A2F58" w:rsidP="007A2F58" w:rsidR="007A2F58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05. travnja 2016. godine</w:t>
      </w:r>
    </w:p>
    <w:p w:rsidRDefault="007A2F58" w:rsidP="007A2F58" w:rsidR="007A2F58">
      <w:pPr>
        <w:jc w:val="center"/>
        <w:rPr>
          <w:rFonts w:hAnsi="Times New Roman" w:ascii="Times New Roman"/>
          <w:lang w:val="hr-HR"/>
        </w:rPr>
      </w:pPr>
    </w:p>
    <w:p w:rsidRDefault="007A2F58" w:rsidP="007A2F58" w:rsidR="007A2F58">
      <w:pPr>
        <w:jc w:val="center"/>
        <w:rPr>
          <w:rFonts w:hAnsi="Times New Roman" w:ascii="Times New Roman"/>
          <w:lang w:val="hr-HR"/>
        </w:rPr>
      </w:pPr>
    </w:p>
    <w:p w:rsidRDefault="007A2F58" w:rsidP="007A2F58" w:rsidR="007A2F5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A2F58" w:rsidP="007A2F58" w:rsidR="007A2F5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7A2F58" w:rsidP="007A2F58" w:rsidR="007A2F5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7A2F58" w:rsidP="007A2F58" w:rsidR="007A2F58">
      <w:pPr>
        <w:jc w:val="both"/>
        <w:rPr>
          <w:rFonts w:hAnsi="Times New Roman" w:ascii="Times New Roman"/>
          <w:szCs w:val="24"/>
          <w:lang w:val="hr-HR"/>
        </w:rPr>
      </w:pPr>
    </w:p>
    <w:p w:rsidRDefault="007A2F58" w:rsidP="007A2F58" w:rsidR="007A2F5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7A2F58" w:rsidP="007A2F58" w:rsidR="007A2F58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A2F58" w:rsidP="007A2F58" w:rsidR="007A2F5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A2F58" w:rsidP="007A2F58" w:rsidR="007A2F58">
      <w:pPr>
        <w:jc w:val="both"/>
        <w:rPr>
          <w:rFonts w:hAnsi="Times New Roman" w:ascii="Times New Roman"/>
        </w:rPr>
      </w:pPr>
    </w:p>
    <w:p w:rsidRDefault="007A2F58" w:rsidP="007A2F58" w:rsidR="007A2F58">
      <w:pPr>
        <w:jc w:val="both"/>
        <w:rPr>
          <w:rFonts w:hAnsi="Times New Roman" w:ascii="Times New Roman"/>
        </w:rPr>
      </w:pPr>
    </w:p>
    <w:p w:rsidRDefault="007A2F58" w:rsidP="007A2F58" w:rsidR="007A2F58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A2F58" w:rsidP="007A2F58" w:rsidR="007A2F5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7A2F58" w:rsidP="007A2F58" w:rsidR="007A2F5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7A2F58" w:rsidP="007A2F58" w:rsidR="007A2F5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7A2F58" w:rsidP="007A2F58" w:rsidR="007A2F5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7A2F58" w:rsidP="007A2F58" w:rsidR="007A2F5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7A2F58" w:rsidP="007A2F58" w:rsidR="007A2F5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7A2F58" w:rsidP="007A2F58" w:rsidR="007A2F5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7A2F58" w:rsidP="007A2F58" w:rsidR="007A2F58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7A2F58" w:rsidP="007A2F58" w:rsidR="007A2F5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7A2F58" w:rsidP="007A2F58" w:rsidR="007A2F5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7A2F58" w:rsidP="007A2F58" w:rsidR="007A2F58" w:rsidRPr="00D44D4F">
      <w:pPr>
        <w:jc w:val="center"/>
        <w:rPr>
          <w:sz w:val="32"/>
          <w:u w:val="single"/>
          <w:lang w:val="hr-HR"/>
        </w:rPr>
      </w:pPr>
    </w:p>
    <w:p w:rsidRDefault="007A2F58" w:rsidP="007A2F58" w:rsidR="007A2F58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5AB5" w:rsidR="00000000">
      <w:r>
        <w:separator/>
      </w:r>
    </w:p>
  </w:endnote>
  <w:endnote w:id="0" w:type="continuationSeparator">
    <w:p w:rsidRDefault="00C75AB5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5AB5" w:rsidR="00000000">
      <w:r>
        <w:separator/>
      </w:r>
    </w:p>
  </w:footnote>
  <w:footnote w:id="0" w:type="continuationSeparator">
    <w:p w:rsidRDefault="00C75AB5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7A2F58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St-4433/2015</w:t>
        </w:r>
      </w:p>
    </w:sdtContent>
  </w:sdt>
  <w:p w:rsidRDefault="007A2F58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F58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C75AB5" w:rsidP="00840E3D" w:rsidR="00840E3D">
    <w:pPr>
      <w:pStyle w:val="Zaglavlje"/>
      <w:rPr>
        <w:lang w:val="hr-HR"/>
      </w:rPr>
    </w:pPr>
  </w:p>
  <w:p w:rsidRDefault="007A2F58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7A2F58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181"/>
    <w:rsid w:val="00135025"/>
    <w:rsid w:val="00181F4E"/>
    <w:rsid w:val="005B5181"/>
    <w:rsid w:val="007A2F58"/>
    <w:rsid w:val="00C75AB5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2F58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A2F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A2F58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7A2F5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2F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2F58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75A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5A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5AB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5A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5A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2F58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A2F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A2F58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7A2F5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2F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2F58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75A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5A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5AB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5A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5A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4433</izvorni_sadrzaj>
    <derivirana_varijabla naziv="DomainObject.Predmet.Broj_1">4433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St-4433/2015</izvorni_sadrzaj>
    <derivirana_varijabla naziv="DomainObject.Predmet.OznakaBroj_1">St-4433/2015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MARSA 88 d.o.o. zastupanog po punomoćniku Ante Jurić</izvorni_sadrzaj>
    <derivirana_varijabla naziv="DomainObject.Predmet.ProtustrankaFormated_1">  MARSA 88 d.o.o. zastupanog po punomoćniku Ante Jurić</derivirana_varijabla>
  </DomainObject.Predmet.ProtustrankaFormated>
  <DomainObject.Predmet.ProtustrankaFormatedOIB>
    <izvorni_sadrzaj>  MARSA 88 d.o.o., OIB 15907200086 zastupanog po punomoćniku Ante Jurić</izvorni_sadrzaj>
    <derivirana_varijabla naziv="DomainObject.Predmet.ProtustrankaFormatedOIB_1">  MARSA 88 d.o.o., OIB 15907200086 zastupanog po punomoćniku Ante Jurić</derivirana_varijabla>
  </DomainObject.Predmet.ProtustrankaFormatedOIB>
  <DomainObject.Predmet.ProtustrankaFormatedWithAdress>
    <izvorni_sadrzaj> MARSA 88 d.o.o., Drvinje 22, 10000 Zagreb zastupanog po punomoćniku Ante Jurić</izvorni_sadrzaj>
    <derivirana_varijabla naziv="DomainObject.Predmet.ProtustrankaFormatedWithAdress_1"> MARSA 88 d.o.o., Drvinje 22, 10000 Zagreb zastupanog po punomoćniku Ante Jurić</derivirana_varijabla>
  </DomainObject.Predmet.ProtustrankaFormatedWithAdress>
  <DomainObject.Predmet.ProtustrankaFormatedWithAdressOIB>
    <izvorni_sadrzaj> MARSA 88 d.o.o., OIB 15907200086, Drvinje 22, 10000 Zagreb zastupanog po punomoćniku Ante Jurić</izvorni_sadrzaj>
    <derivirana_varijabla naziv="DomainObject.Predmet.ProtustrankaFormatedWithAdressOIB_1"> MARSA 88 d.o.o., OIB 15907200086, Drvinje 22, 10000 Zagreb zastupanog po punomoćniku Ante Jurić</derivirana_varijabla>
  </DomainObject.Predmet.ProtustrankaFormatedWithAdressOIB>
  <DomainObject.Predmet.ProtustrankaWithAdress>
    <izvorni_sadrzaj>MARSA 88 d.o.o. Drvinje 22, 10000 Zagreb</izvorni_sadrzaj>
    <derivirana_varijabla naziv="DomainObject.Predmet.ProtustrankaWithAdress_1">MARSA 88 d.o.o. Drvinje 22, 10000 Zagreb</derivirana_varijabla>
  </DomainObject.Predmet.ProtustrankaWithAdress>
  <DomainObject.Predmet.ProtustrankaWithAdressOIB>
    <izvorni_sadrzaj>MARSA 88 d.o.o., OIB 15907200086, Drvinje 22, 10000 Zagreb</izvorni_sadrzaj>
    <derivirana_varijabla naziv="DomainObject.Predmet.ProtustrankaWithAdressOIB_1">MARSA 88 d.o.o., OIB 15907200086, Drvinje 22, 10000 Zagreb</derivirana_varijabla>
  </DomainObject.Predmet.ProtustrankaWithAdressOIB>
  <DomainObject.Predmet.ProtustrankaNazivFormated>
    <izvorni_sadrzaj>MARSA 88 d.o.o.</izvorni_sadrzaj>
    <derivirana_varijabla naziv="DomainObject.Predmet.ProtustrankaNazivFormated_1">MARSA 88 d.o.o.</derivirana_varijabla>
  </DomainObject.Predmet.ProtustrankaNazivFormated>
  <DomainObject.Predmet.ProtustrankaNazivFormatedOIB>
    <izvorni_sadrzaj>MARSA 88 d.o.o., OIB 15907200086</izvorni_sadrzaj>
    <derivirana_varijabla naziv="DomainObject.Predmet.ProtustrankaNazivFormatedOIB_1">MARSA 88 d.o.o., OIB 15907200086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MARSA 88 d.o.o. zastupanog po punomoćniku Ante Jurić</item>
    </izvorni_sadrzaj>
    <derivirana_varijabla naziv="DomainObject.Predmet.ProtuStrankaListFormated_1">
      <item>MARSA 88 d.o.o. zastupanog po punomoćniku Ante Jurić</item>
    </derivirana_varijabla>
  </DomainObject.Predmet.ProtuStrankaListFormated>
  <DomainObject.Predmet.ProtuStrankaListFormatedOIB>
    <izvorni_sadrzaj>
      <item>MARSA 88 d.o.o., OIB 15907200086 zastupanog po punomoćniku Ante Jurić</item>
    </izvorni_sadrzaj>
    <derivirana_varijabla naziv="DomainObject.Predmet.ProtuStrankaListFormatedOIB_1">
      <item>MARSA 88 d.o.o., OIB 15907200086 zastupanog po punomoćniku Ante Jurić</item>
    </derivirana_varijabla>
  </DomainObject.Predmet.ProtuStrankaListFormatedOIB>
  <DomainObject.Predmet.ProtuStrankaListFormatedWithAdress>
    <izvorni_sadrzaj>
      <item>MARSA 88 d.o.o., Drvinje 22, 10000 Zagreb zastupanog po punomoćniku Ante Jurić</item>
    </izvorni_sadrzaj>
    <derivirana_varijabla naziv="DomainObject.Predmet.ProtuStrankaListFormatedWithAdress_1">
      <item>MARSA 88 d.o.o., Drvinje 22, 10000 Zagreb zastupanog po punomoćniku Ante Jurić</item>
    </derivirana_varijabla>
  </DomainObject.Predmet.ProtuStrankaListFormatedWithAdress>
  <DomainObject.Predmet.ProtuStrankaListFormatedWithAdressOIB>
    <izvorni_sadrzaj>
      <item>MARSA 88 d.o.o., OIB 15907200086, Drvinje 22, 10000 Zagreb zastupanog po punomoćniku Ante Jurić</item>
    </izvorni_sadrzaj>
    <derivirana_varijabla naziv="DomainObject.Predmet.ProtuStrankaListFormatedWithAdressOIB_1">
      <item>MARSA 88 d.o.o., OIB 15907200086, Drvinje 22, 10000 Zagreb zastupanog po punomoćniku Ante Jurić</item>
    </derivirana_varijabla>
  </DomainObject.Predmet.ProtuStrankaListFormatedWithAdressOIB>
  <DomainObject.Predmet.ProtuStrankaListNazivFormated>
    <izvorni_sadrzaj>
      <item>MARSA 88 d.o.o.</item>
    </izvorni_sadrzaj>
    <derivirana_varijabla naziv="DomainObject.Predmet.ProtuStrankaListNazivFormated_1">
      <item>MARSA 88 d.o.o.</item>
    </derivirana_varijabla>
  </DomainObject.Predmet.ProtuStrankaListNazivFormated>
  <DomainObject.Predmet.ProtuStrankaListNazivFormatedOIB>
    <izvorni_sadrzaj>
      <item>MARSA 88 d.o.o., OIB 15907200086</item>
    </izvorni_sadrzaj>
    <derivirana_varijabla naziv="DomainObject.Predmet.ProtuStrankaListNazivFormatedOIB_1">
      <item>MARSA 88 d.o.o., OIB 15907200086</item>
    </derivirana_varijabla>
  </DomainObject.Predmet.ProtuStrankaListNazivFormatedOIB>
  <DomainObject.Predmet.OstaliListFormated>
    <izvorni_sadrzaj>
      <item>Ante Jurić punomoćnik sudionika u postupku MARSA 88 d.o.o.</item>
    </izvorni_sadrzaj>
    <derivirana_varijabla naziv="DomainObject.Predmet.OstaliListFormated_1">
      <item>Ante Jurić punomoćnik sudionika u postupku MARSA 88 d.o.o.</item>
    </derivirana_varijabla>
  </DomainObject.Predmet.OstaliListFormated>
  <DomainObject.Predmet.OstaliListFormatedOIB>
    <izvorni_sadrzaj>
      <item>Ante Jurić, OIB 68490619086 punomoćnik sudionika u postupku MARSA 88 d.o.o.</item>
    </izvorni_sadrzaj>
    <derivirana_varijabla naziv="DomainObject.Predmet.OstaliListFormatedOIB_1">
      <item>Ante Jurić, OIB 68490619086 punomoćnik sudionika u postupku MARSA 88 d.o.o.</item>
    </derivirana_varijabla>
  </DomainObject.Predmet.OstaliListFormatedOIB>
  <DomainObject.Predmet.OstaliListFormatedWithAdress>
    <izvorni_sadrzaj>
      <item>Ante Jurić, Drvinje 22, 10000 Zagreb punomoćnik sudionika u postupku MARSA 88 d.o.o.</item>
    </izvorni_sadrzaj>
    <derivirana_varijabla naziv="DomainObject.Predmet.OstaliListFormatedWithAdress_1">
      <item>Ante Jurić, Drvinje 22, 10000 Zagreb punomoćnik sudionika u postupku MARSA 88 d.o.o.</item>
    </derivirana_varijabla>
  </DomainObject.Predmet.OstaliListFormatedWithAdress>
  <DomainObject.Predmet.OstaliListFormatedWithAdressOIB>
    <izvorni_sadrzaj>
      <item>Ante Jurić, OIB 68490619086, Drvinje 22, 10000 Zagreb punomoćnik sudionika u postupku MARSA 88 d.o.o.</item>
    </izvorni_sadrzaj>
    <derivirana_varijabla naziv="DomainObject.Predmet.OstaliListFormatedWithAdressOIB_1">
      <item>Ante Jurić, OIB 68490619086, Drvinje 22, 10000 Zagreb punomoćnik sudionika u postupku MARSA 88 d.o.o.</item>
    </derivirana_varijabla>
  </DomainObject.Predmet.OstaliListFormatedWithAdressOIB>
  <DomainObject.Predmet.OstaliListNazivFormated>
    <izvorni_sadrzaj>
      <item>Ante Jurić</item>
    </izvorni_sadrzaj>
    <derivirana_varijabla naziv="DomainObject.Predmet.OstaliListNazivFormated_1">
      <item>Ante Jurić</item>
    </derivirana_varijabla>
  </DomainObject.Predmet.OstaliListNazivFormated>
  <DomainObject.Predmet.OstaliListNazivFormatedOIB>
    <izvorni_sadrzaj>
      <item>Ante Jurić, OIB 68490619086</item>
    </izvorni_sadrzaj>
    <derivirana_varijabla naziv="DomainObject.Predmet.OstaliListNazivFormatedOIB_1">
      <item>Ante Jurić, OIB 68490619086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MARSA 88 d.o.o.</izvorni_sadrzaj>
    <derivirana_varijabla naziv="DomainObject.Predmet.ProtustrankaIDrugi_1">MARSA 88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MARSA 88 d.o.o., OIB 15907200086, Drvinje 22, 10000 Zagreb</izvorni_sadrzaj>
    <derivirana_varijabla naziv="DomainObject.Predmet.ProtustrankaIDrugiAdressOIB_1">MARSA 88 d.o.o., OIB 15907200086, Drvinje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MARSA 88 d.o.o.</item>
      <item>Ante Jurić</item>
    </izvorni_sadrzaj>
    <derivirana_varijabla naziv="DomainObject.Predmet.SudioniciListNaziv_1">
      <item>FINA Regionalni centar Zagreb</item>
      <item>MARSA 88 d.o.o.</item>
      <item>Ante Jurić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MARSA 88 d.o.o., OIB 15907200086, Drvinje 22,10000 Zagreb</item>
      <item>Ante Jurić, OIB 68490619086, Drvinje 22,10000 Zagreb</item>
    </izvorni_sadrzaj>
    <derivirana_varijabla naziv="DomainObject.Predmet.SudioniciListAdressOIB_1">
      <item>FINA Regionalni centar Zagreb, OIB 85821130368, Trg svibanjskih žrtava 1995. 1,10000 Zagreb</item>
      <item>MARSA 88 d.o.o., OIB 15907200086, Drvinje 22,10000 Zagreb</item>
      <item>Ante Jurić, OIB 68490619086, Drvinje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15907200086</item>
      <item>, OIB 68490619086</item>
    </izvorni_sadrzaj>
    <derivirana_varijabla naziv="DomainObject.Predmet.SudioniciListNazivOIB_1">
      <item>, OIB 85821130368</item>
      <item>, OIB 15907200086</item>
      <item>, OIB 68490619086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2012</properties:Characters>
  <properties:Lines>77</properties:Lines>
  <properties:Paragraphs>30</properties:Paragraphs>
  <properties:TotalTime>0</properties:TotalTime>
  <properties:ScaleCrop>false</properties:ScaleCrop>
  <properties:LinksUpToDate>false</properties:LinksUpToDate>
  <properties:CharactersWithSpaces>2391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2016-04-05T08:54:00Z</dcterms:created>
  <dc:creator>Marija Lukić</dc:creator>
  <dc:description/>
  <cp:keywords/>
  <cp:lastModifiedBy>Marija Lukić</cp:lastModifiedBy>
  <dcterms:modified xmlns:xsi="http://www.w3.org/2001/XMLSchema-instance" xsi:type="dcterms:W3CDTF">2016-04-05T08:55:00Z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