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0731" w14:paraId="a44073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4777F8">
        <w:t>63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4777F8" w:rsidRPr="004777F8">
        <w:t>FORMULA d.o.o. za proizvodnju, trgovinu i usluge</w:t>
      </w:r>
      <w:r w:rsidR="004777F8">
        <w:t xml:space="preserve"> </w:t>
      </w:r>
      <w:proofErr w:type="spellStart"/>
      <w:r w:rsidR="004777F8">
        <w:t>Cerna</w:t>
      </w:r>
      <w:proofErr w:type="spellEnd"/>
      <w:r w:rsidR="004777F8">
        <w:t xml:space="preserve">, Braće Radića 22, </w:t>
      </w:r>
      <w:proofErr w:type="spellStart"/>
      <w:r w:rsidR="004777F8">
        <w:t>OIB</w:t>
      </w:r>
      <w:proofErr w:type="spellEnd"/>
      <w:r w:rsidR="004777F8">
        <w:t xml:space="preserve">: </w:t>
      </w:r>
      <w:r w:rsidR="004777F8" w:rsidRPr="004777F8">
        <w:t>21797711672</w:t>
      </w:r>
      <w:r w:rsidR="004777F8">
        <w:t xml:space="preserve">, </w:t>
      </w:r>
      <w:proofErr w:type="spellStart"/>
      <w:r w:rsidR="004777F8">
        <w:t>MBS</w:t>
      </w:r>
      <w:proofErr w:type="spellEnd"/>
      <w:r w:rsidR="004777F8">
        <w:t xml:space="preserve">: 030081317,  </w:t>
      </w:r>
      <w:r>
        <w:t>temeljem članka 430. Stečajnog zakona (Narodne novine 71/15), dana</w:t>
      </w:r>
      <w:r w:rsidR="00920CF8">
        <w:t xml:space="preserve"> </w:t>
      </w:r>
      <w:r w:rsidR="0009428E">
        <w:t>2</w:t>
      </w:r>
      <w:r w:rsidR="004777F8">
        <w:t>3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4D53CB">
        <w:t>dužnikom</w:t>
      </w:r>
      <w:r w:rsidR="0009428E">
        <w:t xml:space="preserve"> </w:t>
      </w:r>
      <w:r w:rsidR="004777F8" w:rsidRPr="004777F8">
        <w:t>FORMULA d.o.o. za proizvodnju, trgovinu i usluge</w:t>
      </w:r>
      <w:r w:rsidR="004777F8">
        <w:t xml:space="preserve"> </w:t>
      </w:r>
      <w:proofErr w:type="spellStart"/>
      <w:r w:rsidR="004777F8">
        <w:t>Cerna</w:t>
      </w:r>
      <w:proofErr w:type="spellEnd"/>
      <w:r w:rsidR="004777F8">
        <w:t xml:space="preserve">, Braće Radića 22, </w:t>
      </w:r>
      <w:proofErr w:type="spellStart"/>
      <w:r w:rsidR="004777F8">
        <w:t>OIB</w:t>
      </w:r>
      <w:proofErr w:type="spellEnd"/>
      <w:r w:rsidR="004777F8">
        <w:t xml:space="preserve">: </w:t>
      </w:r>
      <w:r w:rsidR="004777F8" w:rsidRPr="004777F8">
        <w:t>21797711672</w:t>
      </w:r>
      <w:r w:rsidR="004777F8">
        <w:t xml:space="preserve">, </w:t>
      </w:r>
      <w:proofErr w:type="spellStart"/>
      <w:r w:rsidR="004777F8">
        <w:t>MBS</w:t>
      </w:r>
      <w:proofErr w:type="spellEnd"/>
      <w:r w:rsidR="004777F8">
        <w:t xml:space="preserve">: 030081317,  iznosi 143.534,48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4777F8">
        <w:t xml:space="preserve">Ivan </w:t>
      </w:r>
      <w:proofErr w:type="spellStart"/>
      <w:r w:rsidR="004777F8">
        <w:t>Stepić</w:t>
      </w:r>
      <w:proofErr w:type="spellEnd"/>
      <w:r w:rsidR="004777F8">
        <w:t xml:space="preserve"> iz </w:t>
      </w:r>
      <w:proofErr w:type="spellStart"/>
      <w:r w:rsidR="004777F8">
        <w:t>Cerne</w:t>
      </w:r>
      <w:proofErr w:type="spellEnd"/>
      <w:r w:rsidR="004777F8">
        <w:t xml:space="preserve">, Braće Radića 22/1,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4777F8">
        <w:t>63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C82270">
        <w:t>2</w:t>
      </w:r>
      <w:r w:rsidR="004777F8">
        <w:t>3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4F2DFD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2DF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2DF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DF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DF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2DF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2DF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DF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DF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FORMULA d.o.o. za proizvodnju, trgovinu i usluge</izvorni_sadrzaj>
    <derivirana_varijabla naziv="DomainObject.Predmet.ProtustrankaFormated_1">  FORMULA d.o.o. za proizvodnju, trgovinu i usluge</derivirana_varijabla>
  </DomainObject.Predmet.ProtustrankaFormated>
  <DomainObject.Predmet.ProtustrankaFormatedOIB>
    <izvorni_sadrzaj>  FORMULA d.o.o. za proizvodnju, trgovinu i usluge, OIB 21797711672</izvorni_sadrzaj>
    <derivirana_varijabla naziv="DomainObject.Predmet.ProtustrankaFormatedOIB_1">  FORMULA d.o.o. za proizvodnju, trgovinu i usluge, OIB 21797711672</derivirana_varijabla>
  </DomainObject.Predmet.ProtustrankaFormatedOIB>
  <DomainObject.Predmet.ProtustrankaFormatedWithAdress>
    <izvorni_sadrzaj> FORMULA d.o.o. za proizvodnju, trgovinu i usluge, Braće Radića 22, 32272 Cerna</izvorni_sadrzaj>
    <derivirana_varijabla naziv="DomainObject.Predmet.ProtustrankaFormatedWithAdress_1"> FORMULA d.o.o. za proizvodnju, trgovinu i usluge, Braće Radića 22, 32272 Cerna</derivirana_varijabla>
  </DomainObject.Predmet.ProtustrankaFormatedWithAdress>
  <DomainObject.Predmet.ProtustrankaFormatedWithAdressOIB>
    <izvorni_sadrzaj> FORMULA d.o.o. za proizvodnju, trgovinu i usluge, OIB 21797711672, Braće Radića 22, 32272 Cerna</izvorni_sadrzaj>
    <derivirana_varijabla naziv="DomainObject.Predmet.ProtustrankaFormatedWithAdressOIB_1"> FORMULA d.o.o. za proizvodnju, trgovinu i usluge, OIB 21797711672, Braće Radića 22, 32272 Cerna</derivirana_varijabla>
  </DomainObject.Predmet.ProtustrankaFormatedWithAdressOIB>
  <DomainObject.Predmet.ProtustrankaWithAdress>
    <izvorni_sadrzaj>FORMULA d.o.o. za proizvodnju, trgovinu i usluge Braće Radića 22, 32272 Cerna</izvorni_sadrzaj>
    <derivirana_varijabla naziv="DomainObject.Predmet.ProtustrankaWithAdress_1">FORMULA d.o.o. za proizvodnju, trgovinu i usluge Braće Radića 22, 32272 Cerna</derivirana_varijabla>
  </DomainObject.Predmet.ProtustrankaWithAdress>
  <DomainObject.Predmet.ProtustrankaWithAdressOIB>
    <izvorni_sadrzaj>FORMULA d.o.o. za proizvodnju, trgovinu i usluge, OIB 21797711672, Braće Radića 22, 32272 Cerna</izvorni_sadrzaj>
    <derivirana_varijabla naziv="DomainObject.Predmet.ProtustrankaWithAdressOIB_1">FORMULA d.o.o. za proizvodnju, trgovinu i usluge, OIB 21797711672, Braće Radića 22, 32272 Cerna</derivirana_varijabla>
  </DomainObject.Predmet.ProtustrankaWithAdressOIB>
  <DomainObject.Predmet.ProtustrankaNazivFormated>
    <izvorni_sadrzaj>FORMULA d.o.o. za proizvodnju, trgovinu i usluge</izvorni_sadrzaj>
    <derivirana_varijabla naziv="DomainObject.Predmet.ProtustrankaNazivFormated_1">FORMULA d.o.o. za proizvodnju, trgovinu i usluge</derivirana_varijabla>
  </DomainObject.Predmet.ProtustrankaNazivFormated>
  <DomainObject.Predmet.ProtustrankaNazivFormatedOIB>
    <izvorni_sadrzaj>FORMULA d.o.o. za proizvodnju, trgovinu i usluge, OIB 21797711672</izvorni_sadrzaj>
    <derivirana_varijabla naziv="DomainObject.Predmet.ProtustrankaNazivFormatedOIB_1">FORMULA d.o.o. za proizvodnju, trgovinu i usluge, OIB 21797711672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FORMULA d.o.o. za proizvodnju, trgovinu i usluge</item>
    </izvorni_sadrzaj>
    <derivirana_varijabla naziv="DomainObject.Predmet.ProtuStrankaListFormated_1">
      <item>FORMULA d.o.o. za proizvodnju, trgovinu i usluge</item>
    </derivirana_varijabla>
  </DomainObject.Predmet.ProtuStrankaListFormated>
  <DomainObject.Predmet.ProtuStrankaListFormatedOIB>
    <izvorni_sadrzaj>
      <item>FORMULA d.o.o. za proizvodnju, trgovinu i usluge, OIB 21797711672</item>
    </izvorni_sadrzaj>
    <derivirana_varijabla naziv="DomainObject.Predmet.ProtuStrankaListFormatedOIB_1">
      <item>FORMULA d.o.o. za proizvodnju, trgovinu i usluge, OIB 21797711672</item>
    </derivirana_varijabla>
  </DomainObject.Predmet.ProtuStrankaListFormatedOIB>
  <DomainObject.Predmet.ProtuStrankaListFormatedWithAdress>
    <izvorni_sadrzaj>
      <item>FORMULA d.o.o. za proizvodnju, trgovinu i usluge, Braće Radića 22, 32272 Cerna</item>
    </izvorni_sadrzaj>
    <derivirana_varijabla naziv="DomainObject.Predmet.ProtuStrankaListFormatedWithAdress_1">
      <item>FORMULA d.o.o. za proizvodnju, trgovinu i usluge, Braće Radića 22, 32272 Cerna</item>
    </derivirana_varijabla>
  </DomainObject.Predmet.ProtuStrankaListFormatedWithAdress>
  <DomainObject.Predmet.ProtuStrankaListFormatedWithAdressOIB>
    <izvorni_sadrzaj>
      <item>FORMULA d.o.o. za proizvodnju, trgovinu i usluge, OIB 21797711672, Braće Radića 22, 32272 Cerna</item>
    </izvorni_sadrzaj>
    <derivirana_varijabla naziv="DomainObject.Predmet.ProtuStrankaListFormatedWithAdressOIB_1">
      <item>FORMULA d.o.o. za proizvodnju, trgovinu i usluge, OIB 21797711672, Braće Radića 22, 32272 Cerna</item>
    </derivirana_varijabla>
  </DomainObject.Predmet.ProtuStrankaListFormatedWithAdressOIB>
  <DomainObject.Predmet.ProtuStrankaListNazivFormated>
    <izvorni_sadrzaj>
      <item>FORMULA d.o.o. za proizvodnju, trgovinu i usluge</item>
    </izvorni_sadrzaj>
    <derivirana_varijabla naziv="DomainObject.Predmet.ProtuStrankaListNazivFormated_1">
      <item>FORMULA d.o.o. za proizvodnju, trgovinu i usluge</item>
    </derivirana_varijabla>
  </DomainObject.Predmet.ProtuStrankaListNazivFormated>
  <DomainObject.Predmet.ProtuStrankaListNazivFormatedOIB>
    <izvorni_sadrzaj>
      <item>FORMULA d.o.o. za proizvodnju, trgovinu i usluge, OIB 21797711672</item>
    </izvorni_sadrzaj>
    <derivirana_varijabla naziv="DomainObject.Predmet.ProtuStrankaListNazivFormatedOIB_1">
      <item>FORMULA d.o.o. za proizvodnju, trgovinu i usluge, OIB 21797711672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FORMULA d.o.o. za proizvodnju, trgovinu i usluge</izvorni_sadrzaj>
    <derivirana_varijabla naziv="DomainObject.Predmet.ProtustrankaIDrugi_1">FORMULA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FORMULA d.o.o. za proizvodnju, trgovinu i usluge, OIB 21797711672, Braće Radića 22, 32272 Cerna</izvorni_sadrzaj>
    <derivirana_varijabla naziv="DomainObject.Predmet.ProtustrankaIDrugiAdressOIB_1">FORMULA d.o.o. za proizvodnju, trgovinu i usluge, OIB 21797711672, Braće Radića 22,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FORMULA d.o.o. za proizvodnju, trgovinu i usluge</item>
    </izvorni_sadrzaj>
    <derivirana_varijabla naziv="DomainObject.Predmet.SudioniciListNaziv_1">
      <item>FINA RC OSIJEK</item>
      <item>FORMULA d.o.o. za proizvodnju, trgovinu i usluge</item>
    </derivirana_varijabla>
  </DomainObject.Predmet.SudioniciListNaziv>
  <DomainObject.Predmet.SudioniciListAdressOIB>
    <izvorni_sadrzaj>
      <item>FINA RC OSIJEK, OIB 85821130368</item>
      <item>FORMULA d.o.o. za proizvodnju, trgovinu i usluge, OIB 21797711672, Braće Radića 22,32272 Cerna</item>
    </izvorni_sadrzaj>
    <derivirana_varijabla naziv="DomainObject.Predmet.SudioniciListAdressOIB_1">
      <item>FINA RC OSIJEK, OIB 85821130368</item>
      <item>FORMULA d.o.o. za proizvodnju, trgovinu i usluge, OIB 21797711672, Braće Radića 22,32272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21797711672</item>
    </izvorni_sadrzaj>
    <derivirana_varijabla naziv="DomainObject.Predmet.SudioniciListNazivOIB_1">
      <item>, OIB 85821130368</item>
      <item>, OIB 21797711672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1962</properties:Characters>
  <properties:Lines>47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2018-02-20T08:28:00Z</cp:lastPrinted>
  <dcterms:modified xmlns:xsi="http://www.w3.org/2001/XMLSchema-instance" xsi:type="dcterms:W3CDTF">2018-02-23T07:32:00Z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