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c45d" w14:paraId="75ec45d" w:rsidRDefault="00702306" w:rsidP="00702306" w:rsidR="00702306">
      <w:pPr>
        <w:spacing w:after="0"/>
        <w:jc w:val="right"/>
        <w15:collapsed w:val="false"/>
      </w:pPr>
      <w:bookmarkStart w:name="_GoBack" w:id="0"/>
      <w:bookmarkEnd w:id="0"/>
      <w:r>
        <w:t>Poslovni broj: 2 St-453/16-22</w:t>
      </w:r>
    </w:p>
    <w:p w:rsidRDefault="00702306" w:rsidP="00702306" w:rsidR="0070230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02306" w:rsidP="00702306" w:rsidR="0070230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02306" w:rsidP="00702306" w:rsidR="0070230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02306" w:rsidP="00702306" w:rsidR="0070230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02306" w:rsidP="00702306" w:rsidR="00702306">
      <w:pPr>
        <w:spacing w:after="0"/>
        <w:jc w:val="center"/>
      </w:pPr>
    </w:p>
    <w:p w:rsidRDefault="00702306" w:rsidP="00702306" w:rsidR="00702306">
      <w:pPr>
        <w:spacing w:after="0"/>
        <w:jc w:val="center"/>
      </w:pPr>
    </w:p>
    <w:p w:rsidRDefault="00702306" w:rsidP="00702306" w:rsidR="00702306">
      <w:pPr>
        <w:spacing w:after="0"/>
        <w:jc w:val="center"/>
      </w:pPr>
      <w:r>
        <w:t xml:space="preserve">R E P U B L I K A    H R V A T S K A </w:t>
      </w:r>
    </w:p>
    <w:p w:rsidRDefault="00702306" w:rsidP="00702306" w:rsidR="00702306">
      <w:pPr>
        <w:spacing w:after="0"/>
        <w:jc w:val="center"/>
      </w:pPr>
      <w:r>
        <w:t>R J E Š E NJ E</w:t>
      </w:r>
    </w:p>
    <w:p w:rsidRDefault="00702306" w:rsidP="00702306" w:rsidR="00702306">
      <w:pPr>
        <w:spacing w:after="0"/>
        <w:jc w:val="center"/>
      </w:pPr>
    </w:p>
    <w:p w:rsidRDefault="00702306" w:rsidP="00702306" w:rsidR="00702306">
      <w:pPr>
        <w:spacing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TATJANA TRADE d.o.o., OIB: 35294852123 sa sjedištem u 1. Svibnja 49 a, Kloštar Podravski, dana 11. listopada 2016. godine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center"/>
      </w:pPr>
      <w:r>
        <w:t>r i j e š i o  j e</w:t>
      </w:r>
    </w:p>
    <w:p w:rsidRDefault="00702306" w:rsidP="00702306" w:rsidR="00702306">
      <w:pPr>
        <w:spacing w:after="0"/>
      </w:pPr>
    </w:p>
    <w:p w:rsidRDefault="00702306" w:rsidP="00702306" w:rsidR="00702306">
      <w:pPr>
        <w:spacing w:after="0"/>
        <w:jc w:val="both"/>
      </w:pPr>
      <w:r>
        <w:t xml:space="preserve">  </w:t>
      </w:r>
      <w:r>
        <w:tab/>
        <w:t>I. Pozivaju se vjerovnici dužnika TATJANA TRADE d.o.o., OIB: 35294852123 sa sjedištem u 1. Svibnja 49 a, Kloštar Podravski,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St-453/16.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TATJANA TRADE d.o.o., OIB: 35294852123 sa sjedištem u 1. Svibnja 49 a, Kloštar Podravski.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>III. Ovo rješenje objavit će se na e-oglasnoj ploči suda.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center"/>
      </w:pPr>
      <w:r>
        <w:t>Obrazloženje</w:t>
      </w:r>
    </w:p>
    <w:p w:rsidRDefault="00702306" w:rsidP="00702306" w:rsidR="00702306">
      <w:pPr>
        <w:spacing w:after="0"/>
        <w:jc w:val="both"/>
      </w:pPr>
      <w:r>
        <w:tab/>
      </w:r>
    </w:p>
    <w:p w:rsidRDefault="00702306" w:rsidP="00702306" w:rsidR="00702306">
      <w:pPr>
        <w:spacing w:after="0"/>
        <w:jc w:val="both"/>
      </w:pPr>
      <w:r>
        <w:tab/>
      </w:r>
    </w:p>
    <w:p w:rsidRDefault="00702306" w:rsidP="00702306" w:rsidR="00702306">
      <w:pPr>
        <w:spacing w:after="0"/>
        <w:jc w:val="both"/>
      </w:pPr>
      <w:r>
        <w:tab/>
        <w:t>Predlagatelj je 21. ožujka 2016. podnio ovome sudu prijedlog za otvaranje stečajnog postupka nad dužnikom, navodeći da dužnik na dan  1. rujna 2015. ima evidentirane neizvršene osnove za plaćanje u ukupnom iznosu od 136.143,98 kn.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>Rješenjem ovog suda poslovni broj 2 St-453/16-4 od 7. travnja 2016. pokrenut je prethodni postupak radi utvrđivanja uvjeta za otvaranje stečajnog postupka.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center"/>
      </w:pPr>
      <w:r>
        <w:t>U Varaždinu, 11. listopada 2016. godine</w:t>
      </w:r>
    </w:p>
    <w:p w:rsidRDefault="00702306" w:rsidP="00702306" w:rsidR="00702306">
      <w:pPr>
        <w:spacing w:after="0"/>
      </w:pPr>
      <w:r>
        <w:t xml:space="preserve">                                                                                                       </w:t>
      </w:r>
    </w:p>
    <w:p w:rsidRDefault="00702306" w:rsidP="00702306" w:rsidR="007023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</w:pPr>
    </w:p>
    <w:p w:rsidRDefault="00702306" w:rsidP="00702306" w:rsidR="00702306">
      <w:pPr>
        <w:spacing w:after="0"/>
      </w:pPr>
      <w:r>
        <w:t xml:space="preserve">                                                                                               </w:t>
      </w:r>
    </w:p>
    <w:p w:rsidRDefault="00702306" w:rsidP="00702306" w:rsidR="00702306">
      <w:pPr>
        <w:spacing w:after="0"/>
        <w:ind w:firstLine="708"/>
      </w:pPr>
      <w:r>
        <w:t>UPUTA O PRAVNOM LIJEKU:</w:t>
      </w:r>
    </w:p>
    <w:p w:rsidRDefault="00702306" w:rsidP="00702306" w:rsidR="00702306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</w:p>
    <w:p w:rsidRDefault="00702306" w:rsidP="00702306" w:rsidR="00702306">
      <w:pPr>
        <w:spacing w:after="0"/>
        <w:jc w:val="both"/>
      </w:pPr>
      <w:r>
        <w:t>DNA:</w:t>
      </w:r>
    </w:p>
    <w:p w:rsidRDefault="00702306" w:rsidP="00702306" w:rsidR="0070230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702306" w:rsidP="00702306" w:rsidR="00702306">
      <w:pPr>
        <w:pStyle w:val="Odlomakpopisa"/>
        <w:spacing w:after="0"/>
      </w:pPr>
      <w:r>
        <w:t xml:space="preserve"> 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02306" w:rsidR="00DA0242">
      <w:headerReference w:type="default" r:id="rId11"/>
      <w:pgSz w:code="9" w:h="16839" w:w="11907"/>
      <w:pgMar w:gutter="0" w:footer="0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306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81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St-453/2016-22</izvorni_sadrzaj>
    <derivirana_varijabla naziv="DomainObject.Oznaka_1">St-453/2016-22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St-453/2016-22</izvorni_sadrzaj>
    <derivirana_varijabla naziv="DomainObject.PoslovniBrojDokumenta_1">St-453/2016-22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B709C-74FD-4072-A46A-B4D8F26B0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2844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2016-10-11T08:31:00Z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St-453/2016-22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