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b92d" w14:paraId="39ab92d" w:rsidRDefault="00D523DD" w:rsidP="00910611" w:rsidR="00D523D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3DD" w:rsidP="00910611" w:rsidR="00D523DD">
      <w:r>
        <w:rPr>
          <w:rFonts w:eastAsia="MS Mincho"/>
        </w:rPr>
        <w:t xml:space="preserve">   REPUBLIKA HRVATSKA</w:t>
      </w:r>
    </w:p>
    <w:p w:rsidRDefault="00D523DD" w:rsidP="00910611" w:rsidR="00D523DD">
      <w:r>
        <w:rPr>
          <w:rFonts w:eastAsia="MS Mincho"/>
        </w:rPr>
        <w:t>TRGOVAČKI SUD U RIJECI</w:t>
      </w:r>
    </w:p>
    <w:p w:rsidRDefault="00D523DD" w:rsidR="00D523D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 w:rsidRPr="00C3353A">
      <w:pPr>
        <w:jc w:val="center"/>
        <w:rPr>
          <w:lang w:val="hr-HR"/>
        </w:rPr>
      </w:pPr>
      <w:r w:rsidRPr="00C3353A">
        <w:rPr>
          <w:lang w:val="hr-HR"/>
        </w:rPr>
        <w:t>R E P U B L I K A   H R V A T S K A</w:t>
      </w:r>
    </w:p>
    <w:p w:rsidRDefault="00291BFA" w:rsidP="00291BFA" w:rsidR="00291BFA" w:rsidRPr="00C3353A">
      <w:pPr>
        <w:jc w:val="center"/>
        <w:rPr>
          <w:lang w:val="hr-HR"/>
        </w:rPr>
      </w:pPr>
    </w:p>
    <w:p w:rsidRDefault="00291BFA" w:rsidP="00291BFA" w:rsidR="00291BFA" w:rsidRPr="00C3353A">
      <w:pPr>
        <w:jc w:val="center"/>
        <w:rPr>
          <w:lang w:val="hr-HR"/>
        </w:rPr>
      </w:pPr>
      <w:r w:rsidRPr="00C3353A">
        <w:rPr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stečajnom sucu Danieli Korlević, u stečajnom postupku nad dužnikom</w:t>
      </w:r>
      <w:r w:rsidR="005B556E">
        <w:rPr>
          <w:b/>
          <w:lang w:val="hr-HR"/>
        </w:rPr>
        <w:t xml:space="preserve"> </w:t>
      </w:r>
      <w:r w:rsidR="00A5489B" w:rsidRPr="00C3353A">
        <w:rPr>
          <w:lang w:val="hr-HR"/>
        </w:rPr>
        <w:t>IMG d.o.o. POREČ, Partizanska 13, OIB 35242623855</w:t>
      </w:r>
      <w:r w:rsidR="00291BFA" w:rsidRPr="00C3353A">
        <w:rPr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C3353A">
        <w:rPr>
          <w:lang w:val="hr-HR"/>
        </w:rPr>
        <w:t>24. kolovoza 2018</w:t>
      </w:r>
      <w:r w:rsidR="00A5489B">
        <w:rPr>
          <w:lang w:val="hr-HR"/>
        </w:rPr>
        <w:t>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C3353A">
      <w:pPr>
        <w:jc w:val="center"/>
        <w:rPr>
          <w:lang w:val="hr-HR"/>
        </w:rPr>
      </w:pPr>
      <w:r w:rsidRPr="00C3353A">
        <w:rPr>
          <w:lang w:val="hr-HR"/>
        </w:rPr>
        <w:t xml:space="preserve">z a k l j u č </w:t>
      </w:r>
      <w:r w:rsidR="00291BFA" w:rsidRPr="00C3353A">
        <w:rPr>
          <w:lang w:val="hr-HR"/>
        </w:rPr>
        <w:t xml:space="preserve">i o </w:t>
      </w:r>
      <w:r w:rsidR="001A78E5" w:rsidRPr="00C3353A">
        <w:rPr>
          <w:lang w:val="hr-HR"/>
        </w:rPr>
        <w:t xml:space="preserve"> </w:t>
      </w:r>
      <w:r w:rsidR="00291BFA" w:rsidRPr="00C3353A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1A78E5" w:rsidR="00643545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C6477">
        <w:rPr>
          <w:lang w:val="hr-HR"/>
        </w:rPr>
        <w:t xml:space="preserve">Općinskog suda u </w:t>
      </w:r>
      <w:r w:rsidR="00432599">
        <w:rPr>
          <w:lang w:val="hr-HR"/>
        </w:rPr>
        <w:t>Puli</w:t>
      </w:r>
      <w:r w:rsidR="004C6477">
        <w:rPr>
          <w:lang w:val="hr-HR"/>
        </w:rPr>
        <w:t xml:space="preserve"> – Pola, </w:t>
      </w:r>
      <w:r w:rsidR="00C3353A" w:rsidRPr="00C3353A">
        <w:rPr>
          <w:lang w:val="hr-HR"/>
        </w:rPr>
        <w:t>Zemljišnoknjižni odjel Buje, označene kao: k.č.br. 2180/4, z.k.ul. 3997, k.o. Novigrad, 17. suvlasnički dio: 3/947, etažno vlasništvo (E-17), 1. s kojim je povezano pravo vlasništva u suvlasništvu cijele nekretnine na posebnom dijelu zgrade, spremište u podrumu površine 2,88 m2, u planu posebnih dijelova zgrade, označeno kao posebni dio "S4" u ½ dijela</w:t>
      </w:r>
      <w:r w:rsidR="00C3353A">
        <w:rPr>
          <w:lang w:val="hr-HR"/>
        </w:rPr>
        <w:t xml:space="preserve">, </w:t>
      </w:r>
      <w:r w:rsidR="00807CB4">
        <w:rPr>
          <w:lang w:val="hr-HR"/>
        </w:rPr>
        <w:t xml:space="preserve">kupcu </w:t>
      </w:r>
      <w:r w:rsidR="00C3353A" w:rsidRPr="00C3353A">
        <w:rPr>
          <w:lang w:val="hr-HR"/>
        </w:rPr>
        <w:t>ANTON</w:t>
      </w:r>
      <w:r w:rsidR="00C3353A">
        <w:rPr>
          <w:lang w:val="hr-HR"/>
        </w:rPr>
        <w:t>U</w:t>
      </w:r>
      <w:r w:rsidR="00C3353A" w:rsidRPr="00C3353A">
        <w:rPr>
          <w:lang w:val="hr-HR"/>
        </w:rPr>
        <w:t xml:space="preserve"> BURIČ, Republika Slovenija, Ljubljana, Polje Cesta XXVI 16, OIB 82191686456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C3353A">
      <w:pPr>
        <w:jc w:val="center"/>
        <w:rPr>
          <w:lang w:val="hr-HR"/>
        </w:rPr>
      </w:pPr>
      <w:r w:rsidRPr="00C3353A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A5489B">
        <w:rPr>
          <w:lang w:val="hr-HR"/>
        </w:rPr>
        <w:t>60/14-</w:t>
      </w:r>
      <w:r w:rsidR="00C3353A">
        <w:rPr>
          <w:lang w:val="hr-HR"/>
        </w:rPr>
        <w:t>693</w:t>
      </w:r>
      <w:r w:rsidR="001A78E5">
        <w:rPr>
          <w:lang w:val="hr-HR"/>
        </w:rPr>
        <w:t xml:space="preserve"> od </w:t>
      </w:r>
      <w:r w:rsidR="00643545">
        <w:rPr>
          <w:lang w:val="hr-HR"/>
        </w:rPr>
        <w:t>1</w:t>
      </w:r>
      <w:r w:rsidR="00C3353A">
        <w:rPr>
          <w:lang w:val="hr-HR"/>
        </w:rPr>
        <w:t>7. srpnja</w:t>
      </w:r>
      <w:r w:rsidR="00643545">
        <w:rPr>
          <w:lang w:val="hr-HR"/>
        </w:rPr>
        <w:t xml:space="preserve"> </w:t>
      </w:r>
      <w:r w:rsidR="001A78E5">
        <w:rPr>
          <w:lang w:val="hr-HR"/>
        </w:rPr>
        <w:t>201</w:t>
      </w:r>
      <w:r w:rsidR="00C3353A">
        <w:rPr>
          <w:lang w:val="hr-HR"/>
        </w:rPr>
        <w:t>8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</w:t>
      </w:r>
      <w:r w:rsidR="00C3353A">
        <w:rPr>
          <w:lang w:val="hr-HR"/>
        </w:rPr>
        <w:t>a je</w:t>
      </w:r>
      <w:r w:rsidRPr="00206515">
        <w:rPr>
          <w:lang w:val="hr-HR"/>
        </w:rPr>
        <w:t xml:space="preserve"> nekretnin</w:t>
      </w:r>
      <w:r w:rsidR="00BB010E">
        <w:rPr>
          <w:lang w:val="hr-HR"/>
        </w:rPr>
        <w:t>e</w:t>
      </w:r>
      <w:r w:rsidRPr="00206515">
        <w:rPr>
          <w:lang w:val="hr-HR"/>
        </w:rPr>
        <w:t xml:space="preserve"> označen</w:t>
      </w:r>
      <w:r w:rsidR="00C3353A">
        <w:rPr>
          <w:lang w:val="hr-HR"/>
        </w:rPr>
        <w:t>a</w:t>
      </w:r>
      <w:r w:rsidRPr="00206515">
        <w:rPr>
          <w:lang w:val="hr-HR"/>
        </w:rPr>
        <w:t xml:space="preserve"> u izreci ovog zaključka kupcu</w:t>
      </w:r>
      <w:r w:rsidR="005B556E">
        <w:rPr>
          <w:lang w:val="hr-HR"/>
        </w:rPr>
        <w:t xml:space="preserve"> </w:t>
      </w:r>
      <w:r w:rsidR="00C3353A" w:rsidRPr="00C3353A">
        <w:rPr>
          <w:lang w:val="hr-HR"/>
        </w:rPr>
        <w:t>ANTON</w:t>
      </w:r>
      <w:r w:rsidR="00C3353A">
        <w:rPr>
          <w:lang w:val="hr-HR"/>
        </w:rPr>
        <w:t>U</w:t>
      </w:r>
      <w:r w:rsidR="00C3353A" w:rsidRPr="00C3353A">
        <w:rPr>
          <w:lang w:val="hr-HR"/>
        </w:rPr>
        <w:t xml:space="preserve"> BURIČ, Republika Slovenija, Ljubljana, Polje Cesta XXVI 16, OIB 82191686456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C3353A">
        <w:rPr>
          <w:lang w:val="hr-HR"/>
        </w:rPr>
        <w:t>03. kolovoza 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godine.</w:t>
      </w:r>
      <w:r w:rsidRPr="00206515">
        <w:rPr>
          <w:lang w:val="hr-HR"/>
        </w:rPr>
        <w:t xml:space="preserve"> Kupac je za predmetnu nekretninu položio kupovninu u visini od</w:t>
      </w:r>
      <w:r w:rsidR="005B556E">
        <w:rPr>
          <w:lang w:val="hr-HR"/>
        </w:rPr>
        <w:t xml:space="preserve"> </w:t>
      </w:r>
      <w:r w:rsidR="00C3353A">
        <w:rPr>
          <w:lang w:val="hr-HR"/>
        </w:rPr>
        <w:t>10.107,96</w:t>
      </w:r>
      <w:r w:rsidR="003913A9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C3353A">
      <w:pPr>
        <w:jc w:val="center"/>
        <w:rPr>
          <w:lang w:val="hr-HR"/>
        </w:rPr>
      </w:pPr>
      <w:r w:rsidRPr="00C3353A">
        <w:rPr>
          <w:lang w:val="hr-HR"/>
        </w:rPr>
        <w:t>U Rijeci,</w:t>
      </w:r>
      <w:r w:rsidR="000D0D61" w:rsidRPr="00C3353A">
        <w:rPr>
          <w:lang w:val="hr-HR"/>
        </w:rPr>
        <w:t xml:space="preserve"> </w:t>
      </w:r>
      <w:r w:rsidR="00C3353A" w:rsidRPr="00C3353A">
        <w:rPr>
          <w:lang w:val="hr-HR"/>
        </w:rPr>
        <w:t>24. kolovoza 2018</w:t>
      </w:r>
      <w:r w:rsidRPr="00C3353A">
        <w:rPr>
          <w:lang w:val="hr-HR"/>
        </w:rPr>
        <w:t>. godine</w:t>
      </w:r>
    </w:p>
    <w:p w:rsidRDefault="00B86020" w:rsidP="00DF11F1" w:rsidR="00B86020" w:rsidRPr="00C3353A">
      <w:pPr>
        <w:jc w:val="center"/>
        <w:rPr>
          <w:lang w:val="hr-HR"/>
        </w:rPr>
      </w:pPr>
    </w:p>
    <w:p w:rsidRDefault="00B86020" w:rsidP="00B86020" w:rsidR="00B86020" w:rsidRPr="00C3353A">
      <w:pPr>
        <w:rPr>
          <w:bCs/>
          <w:lang w:val="hr-HR"/>
        </w:rPr>
      </w:pP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  <w:t xml:space="preserve">                                   Stečajni sudac</w:t>
      </w:r>
    </w:p>
    <w:p w:rsidRDefault="00DF11F1" w:rsidP="00D523DD" w:rsidR="005F2F8F" w:rsidRPr="00666E92">
      <w:pPr>
        <w:ind w:firstLine="708" w:left="1416"/>
        <w:jc w:val="right"/>
        <w:rPr>
          <w:sz w:val="28"/>
        </w:rPr>
      </w:pP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Pr="00C3353A">
        <w:rPr>
          <w:bCs/>
          <w:lang w:val="hr-HR"/>
        </w:rPr>
        <w:tab/>
      </w:r>
      <w:r w:rsidR="00A07F2B" w:rsidRPr="00C3353A">
        <w:rPr>
          <w:bCs/>
          <w:lang w:val="hr-HR"/>
        </w:rPr>
        <w:t xml:space="preserve">               </w:t>
      </w:r>
      <w:r w:rsidR="00B86020" w:rsidRPr="00C3353A">
        <w:rPr>
          <w:bCs/>
          <w:lang w:val="hr-HR"/>
        </w:rPr>
        <w:t xml:space="preserve">                      Daniela Korlević</w:t>
      </w:r>
      <w:r w:rsidR="008236DB" w:rsidRPr="00C3353A">
        <w:rPr>
          <w:lang w:val="hr-HR"/>
        </w:rPr>
        <w:t xml:space="preserve"> </w:t>
      </w:r>
    </w:p>
    <w:p w:rsidRDefault="00033919" w:rsidP="00033919" w:rsidR="00033919" w:rsidRPr="00C3353A">
      <w:pPr>
        <w:ind w:firstLine="708" w:left="1416"/>
        <w:jc w:val="right"/>
      </w:pPr>
    </w:p>
    <w:p w:rsidRDefault="00DF11F1" w:rsidP="00DF11F1" w:rsidR="00DF11F1" w:rsidRPr="00C3353A">
      <w:pPr>
        <w:rPr>
          <w:lang w:val="hr-HR"/>
        </w:rPr>
      </w:pPr>
      <w:r w:rsidRPr="00C3353A">
        <w:rPr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23D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A5489B">
      <w:t>60/14-</w:t>
    </w:r>
    <w:r w:rsidR="00812C5C">
      <w:t>700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33919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B2CE6"/>
    <w:rsid w:val="004C5102"/>
    <w:rsid w:val="004C6477"/>
    <w:rsid w:val="004E2A56"/>
    <w:rsid w:val="00524DDD"/>
    <w:rsid w:val="00544FA5"/>
    <w:rsid w:val="00557C64"/>
    <w:rsid w:val="005B556E"/>
    <w:rsid w:val="005F2F8F"/>
    <w:rsid w:val="00643545"/>
    <w:rsid w:val="006457F3"/>
    <w:rsid w:val="00666E92"/>
    <w:rsid w:val="00697E3C"/>
    <w:rsid w:val="006D3B3D"/>
    <w:rsid w:val="006E7834"/>
    <w:rsid w:val="00786308"/>
    <w:rsid w:val="007C2E7D"/>
    <w:rsid w:val="00807CB4"/>
    <w:rsid w:val="00812C5C"/>
    <w:rsid w:val="008236DB"/>
    <w:rsid w:val="00886249"/>
    <w:rsid w:val="008A36CB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010E"/>
    <w:rsid w:val="00BB4999"/>
    <w:rsid w:val="00BC0F2A"/>
    <w:rsid w:val="00BD1327"/>
    <w:rsid w:val="00BE476B"/>
    <w:rsid w:val="00C22E7F"/>
    <w:rsid w:val="00C3353A"/>
    <w:rsid w:val="00C84A6F"/>
    <w:rsid w:val="00CA13F6"/>
    <w:rsid w:val="00CC70FC"/>
    <w:rsid w:val="00CE127C"/>
    <w:rsid w:val="00CF60DC"/>
    <w:rsid w:val="00D200E7"/>
    <w:rsid w:val="00D218B9"/>
    <w:rsid w:val="00D26665"/>
    <w:rsid w:val="00D523DD"/>
    <w:rsid w:val="00DA245A"/>
    <w:rsid w:val="00DB6C69"/>
    <w:rsid w:val="00DF11F1"/>
    <w:rsid w:val="00E06C15"/>
    <w:rsid w:val="00E107DA"/>
    <w:rsid w:val="00E10C8B"/>
    <w:rsid w:val="00E31C65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523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23DD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523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23DD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</izvorni_sadrzaj>
    <derivirana_varijabla naziv="DomainObject.Predmet.ProtustrankaFormated_1">  IMG d.o.o.</derivirana_varijabla>
  </DomainObject.Predmet.ProtustrankaFormated>
  <DomainObject.Predmet.ProtustrankaFormatedOIB>
    <izvorni_sadrzaj>  IMG d.o.o., OIB 35242623855</izvorni_sadrzaj>
    <derivirana_varijabla naziv="DomainObject.Predmet.ProtustrankaFormatedOIB_1">  IMG d.o.o., OIB 35242623855</derivirana_varijabla>
  </DomainObject.Predmet.ProtustrankaFormatedOIB>
  <DomainObject.Predmet.ProtustrankaFormatedWithAdress>
    <izvorni_sadrzaj> IMG d.o.o., Partizanska 13, 52 440 Poreč</izvorni_sadrzaj>
    <derivirana_varijabla naziv="DomainObject.Predmet.ProtustrankaFormatedWithAdress_1"> IMG d.o.o., Partizanska 13, 52 440 Poreč</derivirana_varijabla>
  </DomainObject.Predmet.ProtustrankaFormatedWithAdress>
  <DomainObject.Predmet.ProtustrankaFormatedWithAdressOIB>
    <izvorni_sadrzaj> IMG d.o.o., OIB 35242623855, Partizanska 13, 52 440 Poreč</izvorni_sadrzaj>
    <derivirana_varijabla naziv="DomainObject.Predmet.ProtustrankaFormatedWithAdressOIB_1"> IMG d.o.o., OIB 35242623855, Partizanska 13, 52 440 Poreč</derivirana_varijabla>
  </DomainObject.Predmet.ProtustrankaFormatedWithAdressOIB>
  <DomainObject.Predmet.ProtustrankaWithAdress>
    <izvorni_sadrzaj>IMG d.o.o. Partizanska 13, 52 440 Poreč</izvorni_sadrzaj>
    <derivirana_varijabla naziv="DomainObject.Predmet.ProtustrankaWithAdress_1">IMG d.o.o. Partizanska 13, 52 440 Poreč</derivirana_varijabla>
  </DomainObject.Predmet.ProtustrankaWithAdress>
  <DomainObject.Predmet.ProtustrankaWithAdressOIB>
    <izvorni_sadrzaj>IMG d.o.o., OIB 35242623855, Partizanska 13, 52 440 Poreč</izvorni_sadrzaj>
    <derivirana_varijabla naziv="DomainObject.Predmet.ProtustrankaWithAdressOIB_1">IMG d.o.o., OIB 35242623855, Partizanska 13, 52 440 Poreč</derivirana_varijabla>
  </DomainObject.Predmet.ProtustrankaWithAdressOIB>
  <DomainObject.Predmet.ProtustrankaNazivFormated>
    <izvorni_sadrzaj>IMG d.o.o.</izvorni_sadrzaj>
    <derivirana_varijabla naziv="DomainObject.Predmet.ProtustrankaNazivFormated_1">IMG d.o.o.</derivirana_varijabla>
  </DomainObject.Predmet.ProtustrankaNazivFormated>
  <DomainObject.Predmet.ProtustrankaNazivFormatedOIB>
    <izvorni_sadrzaj>IMG d.o.o., OIB 35242623855</izvorni_sadrzaj>
    <derivirana_varijabla naziv="DomainObject.Predmet.ProtustrankaNazivFormatedOIB_1">IMG d.o.o.,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</item>
    </izvorni_sadrzaj>
    <derivirana_varijabla naziv="DomainObject.Predmet.ProtuStrankaListFormated_1">
      <item>IMG d.o.o.</item>
    </derivirana_varijabla>
  </DomainObject.Predmet.ProtuStrankaListFormated>
  <DomainObject.Predmet.ProtuStrankaListFormatedOIB>
    <izvorni_sadrzaj>
      <item>IMG d.o.o., OIB 35242623855</item>
    </izvorni_sadrzaj>
    <derivirana_varijabla naziv="DomainObject.Predmet.ProtuStrankaListFormatedOIB_1">
      <item>IMG d.o.o., OIB 35242623855</item>
    </derivirana_varijabla>
  </DomainObject.Predmet.ProtuStrankaListFormatedOIB>
  <DomainObject.Predmet.ProtuStrankaListFormatedWithAdress>
    <izvorni_sadrzaj>
      <item>IMG d.o.o., Partizanska 13, 52 440 Poreč</item>
    </izvorni_sadrzaj>
    <derivirana_varijabla naziv="DomainObject.Predmet.ProtuStrankaListFormatedWithAdress_1">
      <item>IMG d.o.o., Partizanska 13, 52 440 Poreč</item>
    </derivirana_varijabla>
  </DomainObject.Predmet.ProtuStrankaListFormatedWithAdress>
  <DomainObject.Predmet.ProtuStrankaListFormatedWithAdressOIB>
    <izvorni_sadrzaj>
      <item>IMG d.o.o., OIB 35242623855, Partizanska 13, 52 440 Poreč</item>
    </izvorni_sadrzaj>
    <derivirana_varijabla naziv="DomainObject.Predmet.ProtuStrankaListFormatedWithAdressOIB_1">
      <item>IMG d.o.o., OIB 35242623855, Partizanska 13, 52 440 Poreč</item>
    </derivirana_varijabla>
  </DomainObject.Predmet.ProtuStrankaListFormatedWithAdressOIB>
  <DomainObject.Predmet.ProtuStrankaListNazivFormated>
    <izvorni_sadrzaj>
      <item>IMG d.o.o.</item>
    </izvorni_sadrzaj>
    <derivirana_varijabla naziv="DomainObject.Predmet.ProtuStrankaListNazivFormated_1">
      <item>IMG d.o.o.</item>
    </derivirana_varijabla>
  </DomainObject.Predmet.ProtuStrankaListNazivFormated>
  <DomainObject.Predmet.ProtuStrankaListNazivFormatedOIB>
    <izvorni_sadrzaj>
      <item>IMG d.o.o., OIB 35242623855</item>
    </izvorni_sadrzaj>
    <derivirana_varijabla naziv="DomainObject.Predmet.ProtuStrankaListNazivFormatedOIB_1">
      <item>IMG d.o.o.,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</izvorni_sadrzaj>
    <derivirana_varijabla naziv="DomainObject.Predmet.ProtustrankaIDrugi_1">IMG d.o.o.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d.o.o., OIB 35242623855, Partizanska 13, 52 440 Poreč</izvorni_sadrzaj>
    <derivirana_varijabla naziv="DomainObject.Predmet.ProtustrankaIDrugiAdressOIB_1">IMG d.o.o.,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SudioniciListNaziv_1"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SudioniciListNaziv>
  <DomainObject.Predmet.SudioniciListAdressOIB>
    <izvorni_sadrzaj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</izvorni_sadrzaj>
    <derivirana_varijabla naziv="DomainObject.Predmet.SudioniciListAdressOIB_1"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1310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2018-08-24T11:45:00Z</dcterms:created>
  <dc:creator>dcmelik</dc:creator>
  <cp:lastModifiedBy>Jasna Radulović</cp:lastModifiedBy>
  <cp:lastPrinted>2018-08-24T11:48:00Z</cp:lastPrinted>
  <dcterms:modified xmlns:xsi="http://www.w3.org/2001/XMLSchema-instance" xsi:type="dcterms:W3CDTF">2018-08-24T11:52:00Z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(60-14-700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