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bdd4" w14:paraId="95cbdd4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A03E6A" w:rsidP="009E4C9E" w:rsidR="00691F94">
      <w:pPr>
        <w:ind w:firstLine="708"/>
        <w:jc w:val="both"/>
      </w:pPr>
      <w:r w:rsidRPr="00A03E6A">
        <w:t xml:space="preserve">Trgovački sud u Zagrebu po sucu Gordanu </w:t>
      </w:r>
      <w:proofErr w:type="spellStart"/>
      <w:r w:rsidRPr="00A03E6A">
        <w:t>Zubaku</w:t>
      </w:r>
      <w:proofErr w:type="spellEnd"/>
      <w:r w:rsidRPr="00A03E6A">
        <w:t xml:space="preserve">, u stečajnom  postupku nad dužnikom </w:t>
      </w:r>
      <w:r w:rsidRPr="00A03E6A">
        <w:rPr>
          <w:bCs/>
        </w:rPr>
        <w:t xml:space="preserve">COLOR SISTEMI d.o.o. u stečaju, Zagreb, </w:t>
      </w:r>
      <w:proofErr w:type="spellStart"/>
      <w:r w:rsidRPr="00A03E6A">
        <w:rPr>
          <w:bCs/>
        </w:rPr>
        <w:t>Čulinečka</w:t>
      </w:r>
      <w:proofErr w:type="spellEnd"/>
      <w:r w:rsidRPr="00A03E6A">
        <w:rPr>
          <w:bCs/>
        </w:rPr>
        <w:t xml:space="preserve"> cesta 221/d, OIB: 27530054908</w:t>
      </w:r>
      <w:r w:rsidR="00A629FA">
        <w:rPr>
          <w:bCs/>
        </w:rPr>
        <w:t xml:space="preserve">, </w:t>
      </w:r>
      <w:r w:rsidR="00687188">
        <w:rPr>
          <w:bCs/>
          <w:lang w:val="pt-BR"/>
        </w:rPr>
        <w:t xml:space="preserve">6. lipnja </w:t>
      </w:r>
      <w:r w:rsidR="00AF394E">
        <w:rPr>
          <w:bCs/>
          <w:lang w:val="pt-BR"/>
        </w:rPr>
        <w:t xml:space="preserve"> </w:t>
      </w:r>
      <w:r w:rsidR="00A629FA">
        <w:rPr>
          <w:bCs/>
          <w:lang w:val="pt-BR"/>
        </w:rPr>
        <w:t>2017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</w:t>
      </w:r>
      <w:r w:rsidR="00A03E6A">
        <w:t xml:space="preserve"> dužnikom</w:t>
      </w:r>
      <w:r w:rsidRPr="00D15FDF">
        <w:t xml:space="preserve"> </w:t>
      </w:r>
      <w:r w:rsidR="00A03E6A" w:rsidRPr="00A03E6A">
        <w:rPr>
          <w:bCs/>
        </w:rPr>
        <w:t xml:space="preserve">COLOR SISTEMI d.o.o. u stečaju, Zagreb, </w:t>
      </w:r>
      <w:proofErr w:type="spellStart"/>
      <w:r w:rsidR="00A03E6A" w:rsidRPr="00A03E6A">
        <w:rPr>
          <w:bCs/>
        </w:rPr>
        <w:t>Čulinečka</w:t>
      </w:r>
      <w:proofErr w:type="spellEnd"/>
      <w:r w:rsidR="00A03E6A" w:rsidRPr="00A03E6A">
        <w:rPr>
          <w:bCs/>
        </w:rPr>
        <w:t xml:space="preserve"> cesta 221/d, OIB: 27530054908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403946">
        <w:t>1</w:t>
      </w:r>
      <w:r w:rsidR="008261F8">
        <w:t>5</w:t>
      </w:r>
      <w:r w:rsidR="00403946">
        <w:t xml:space="preserve">. </w:t>
      </w:r>
      <w:r w:rsidR="008261F8">
        <w:t>rujna 2015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8261F8" w:rsidRPr="008261F8">
        <w:rPr>
          <w:bCs/>
        </w:rPr>
        <w:t>COLOR SISTEMI d.o.o. u stečaju, Zagreb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8261F8">
        <w:t xml:space="preserve"> na mrežnoj stranici </w:t>
      </w:r>
      <w:r w:rsidR="008261F8">
        <w:br/>
        <w:t>e-</w:t>
      </w:r>
      <w:r w:rsidR="00047B86">
        <w:t xml:space="preserve">oglasna ploča Trgovačkog suda u Zagrebu od </w:t>
      </w:r>
      <w:r w:rsidR="008261F8">
        <w:t>15. studenoga</w:t>
      </w:r>
      <w:r w:rsidR="00FC036D">
        <w:t xml:space="preserve"> 2016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t>P</w:t>
      </w:r>
      <w:r w:rsidR="004C51CF" w:rsidRPr="00D15FDF">
        <w:t xml:space="preserve">odneskom od </w:t>
      </w:r>
      <w:r w:rsidR="00403946">
        <w:t xml:space="preserve">3. </w:t>
      </w:r>
      <w:r w:rsidR="008261F8">
        <w:t>travnja</w:t>
      </w:r>
      <w:r w:rsidR="00A629FA">
        <w:t xml:space="preserve"> 2017</w:t>
      </w:r>
      <w:r w:rsidR="00B76B6D" w:rsidRPr="00D15FDF">
        <w:t>.</w:t>
      </w:r>
      <w:r>
        <w:t xml:space="preserve"> stečajni upravitelj obavijestio je sud</w:t>
      </w:r>
      <w:r w:rsidR="00B76B6D" w:rsidRPr="00D15FDF">
        <w:t xml:space="preserve"> kako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687188">
        <w:t xml:space="preserve">6. lipnja </w:t>
      </w:r>
      <w:r w:rsidR="00B801B6">
        <w:t xml:space="preserve"> </w:t>
      </w:r>
      <w:r w:rsidR="009E4C9E">
        <w:t xml:space="preserve"> </w:t>
      </w:r>
      <w:r w:rsidR="0071790D" w:rsidRPr="00D15FDF">
        <w:t>20</w:t>
      </w:r>
      <w:r w:rsidR="00112800" w:rsidRPr="00D15FDF">
        <w:t>1</w:t>
      </w:r>
      <w:r w:rsidR="00AF394E">
        <w:t>7</w:t>
      </w:r>
      <w:r w:rsidR="0071790D" w:rsidRPr="00D15FDF">
        <w:t>.</w:t>
      </w:r>
    </w:p>
    <w:p w:rsidRDefault="00B801B6" w:rsidP="00687188" w:rsidR="00B801B6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B801B6" w:rsidP="00687188" w:rsidR="00B801B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1102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801B6" w:rsidP="00687188" w:rsidR="00B801B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B801B6" w:rsidP="00687188" w:rsidR="00B801B6">
      <w:pPr>
        <w:pStyle w:val="Podnaslov"/>
        <w:ind w:left="4320"/>
      </w:pPr>
    </w:p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687188">
      <w:pPr>
        <w:jc w:val="both"/>
      </w:pPr>
      <w:r>
        <w:tab/>
      </w:r>
    </w:p>
    <w:p w:rsidRDefault="00687188" w:rsidP="00A629FA" w:rsidR="00687188">
      <w:pPr>
        <w:jc w:val="both"/>
      </w:pP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</w:p>
    <w:p w:rsidRDefault="00D11026" w:rsidP="00D11026" w:rsidR="00D1102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D11026" w:rsidP="00D11026" w:rsidR="00D11026">
      <w:pPr>
        <w:jc w:val="right"/>
      </w:pPr>
      <w:r>
        <w:t xml:space="preserve">               Katica Franjić</w:t>
      </w:r>
    </w:p>
    <w:p w:rsidRDefault="008F069B" w:rsidP="00D11026" w:rsidR="008F069B" w:rsidRPr="00D15FDF">
      <w:pPr>
        <w:pStyle w:val="Odlomakpopisa"/>
        <w:ind w:left="284"/>
      </w:pPr>
    </w:p>
    <w:p w:rsidRDefault="0071790D" w:rsidP="0071790D" w:rsidR="0071790D" w:rsidRPr="00D15FDF">
      <w:pPr>
        <w:jc w:val="both"/>
      </w:pPr>
    </w:p>
    <w:sectPr w:rsidSect="009E4C9E" w:rsidR="0071790D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687188" w:rsidP="00687188" w:rsidR="009E4C9E">
    <w:pPr>
      <w:pStyle w:val="Zaglavlje"/>
      <w:tabs>
        <w:tab w:pos="4536" w:val="clear"/>
        <w:tab w:pos="9072" w:val="clear"/>
        <w:tab w:pos="7187" w:val="left"/>
      </w:tabs>
    </w:pPr>
    <w:r>
      <w:t xml:space="preserve">                                                                                                           Poslovni broj: 67. St-15/</w:t>
    </w:r>
    <w:proofErr w:type="spellStart"/>
    <w:r>
      <w:t>15</w:t>
    </w:r>
    <w:proofErr w:type="spellEnd"/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>Poslovni broj: 67. St-</w:t>
    </w:r>
    <w:r w:rsidR="00A03E6A">
      <w:t>15</w:t>
    </w:r>
    <w:r w:rsidR="00FC036D">
      <w:t>/</w:t>
    </w:r>
    <w:proofErr w:type="spellStart"/>
    <w:r w:rsidR="00A03E6A">
      <w:t>15</w:t>
    </w:r>
    <w:proofErr w:type="spellEnd"/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3323D1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A0BD1"/>
    <w:rsid w:val="00612BE8"/>
    <w:rsid w:val="0062182A"/>
    <w:rsid w:val="00661E79"/>
    <w:rsid w:val="00666AAB"/>
    <w:rsid w:val="00687188"/>
    <w:rsid w:val="00691F94"/>
    <w:rsid w:val="006B7AA6"/>
    <w:rsid w:val="006E31C2"/>
    <w:rsid w:val="0071790D"/>
    <w:rsid w:val="00793C75"/>
    <w:rsid w:val="007B1ED2"/>
    <w:rsid w:val="007C5E0B"/>
    <w:rsid w:val="007F66B5"/>
    <w:rsid w:val="008261F8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03E6A"/>
    <w:rsid w:val="00A165FE"/>
    <w:rsid w:val="00A56CE5"/>
    <w:rsid w:val="00A629FA"/>
    <w:rsid w:val="00A71EEB"/>
    <w:rsid w:val="00AB49A3"/>
    <w:rsid w:val="00AF394E"/>
    <w:rsid w:val="00B46C68"/>
    <w:rsid w:val="00B76B6D"/>
    <w:rsid w:val="00B801B6"/>
    <w:rsid w:val="00B823F9"/>
    <w:rsid w:val="00B8569C"/>
    <w:rsid w:val="00BF0090"/>
    <w:rsid w:val="00C80606"/>
    <w:rsid w:val="00C83086"/>
    <w:rsid w:val="00CB0ACD"/>
    <w:rsid w:val="00CD27C6"/>
    <w:rsid w:val="00D11026"/>
    <w:rsid w:val="00D15FDF"/>
    <w:rsid w:val="00D87F76"/>
    <w:rsid w:val="00DA6B9B"/>
    <w:rsid w:val="00E652F0"/>
    <w:rsid w:val="00E90FC0"/>
    <w:rsid w:val="00E970E4"/>
    <w:rsid w:val="00EA0B48"/>
    <w:rsid w:val="00ED5031"/>
    <w:rsid w:val="00FB10C1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0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0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0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0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0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2161</properties:Characters>
  <properties:Lines>66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2017-04-26T08:44:00Z</dcterms:created>
  <dc:creator>nradic</dc:creator>
  <cp:lastModifiedBy>Katica Franjić</cp:lastModifiedBy>
  <cp:lastPrinted>2017-06-06T11:49:00Z</cp:lastPrinted>
  <dcterms:modified xmlns:xsi="http://www.w3.org/2001/XMLSchema-instance" xsi:type="dcterms:W3CDTF">2017-06-06T11:49:00Z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