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3A5B15" w:rsidR="002B201A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2B201A" w:rsidP="003A5B15" w:rsidR="002B201A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B201A" w:rsidP="003A5B15" w:rsidR="002B201A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2B201A" w:rsidP="003A5B15" w:rsidR="002B201A" w:rsidRPr="009077C2">
            <w:pPr>
              <w:jc w:val="center"/>
            </w:pPr>
            <w:r>
              <w:t xml:space="preserve">Trgovački sud u Osijeku   </w:t>
            </w:r>
          </w:p>
          <w:p w:rsidRDefault="002B201A" w:rsidP="003A5B15" w:rsidR="002B201A" w:rsidRPr="00043122">
            <w:pPr>
              <w:jc w:val="center"/>
            </w:pPr>
            <w:r>
              <w:t xml:space="preserve">Osijek, Zagrebačka br. 2.    </w:t>
            </w:r>
          </w:p>
        </w:tc>
      </w:tr>
      <w:tr w:rsidTr="003A5B15" w:rsidR="002B201A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trHeight w:val="68"/>
          <w:jc w:val="right"/>
        </w:trPr>
        <w:tc>
          <w:tcPr>
            <w:tcW w:type="dxa" w:w="4320"/>
            <w:gridSpan w:val="3"/>
          </w:tcPr>
          <w:p w:rsidRDefault="002B201A" w:rsidP="003A5B15" w:rsidR="002B201A" w:rsidRPr="00974EE9">
            <w:pPr>
              <w:pStyle w:val="VSVerzija"/>
              <w:jc w:val="center"/>
            </w:pPr>
            <w:r>
              <w:t>Poslovni broj: 13 St-811/13-142</w:t>
            </w:r>
          </w:p>
        </w:tc>
      </w:tr>
    </w:tbl>
    <w:p w14:textId="83dca30" w14:paraId="83dca30" w:rsidRDefault="00BF1A8F" w:rsidP="008D6901" w:rsidR="00BF1A8F">
      <w:pPr>
        <w15:collapsed w:val="false"/>
      </w:pPr>
    </w:p>
    <w:p w:rsidRDefault="007A2E7C" w:rsidP="008D6901" w:rsidR="007A2E7C"/>
    <w:p w:rsidRDefault="00BF1A8F" w:rsidP="008D6901" w:rsidR="00BF1A8F"/>
    <w:p w:rsidRDefault="003E66DA" w:rsidP="008D6901" w:rsidR="003E66DA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262189" w:rsidP="008D6901" w:rsidR="00262189">
      <w:pPr>
        <w:rPr>
          <w:b/>
        </w:rPr>
      </w:pPr>
    </w:p>
    <w:p w:rsidRDefault="002B201A" w:rsidP="002B201A" w:rsidR="002B201A"/>
    <w:p w:rsidRDefault="002B201A" w:rsidP="002B201A" w:rsidR="002B201A" w:rsidRPr="004D6E8D">
      <w:pPr>
        <w:pStyle w:val="Tijeloteksta"/>
        <w:ind w:firstLine="708"/>
      </w:pPr>
      <w:r>
        <w:t>Trgovački sud u Osijeku, po stečajnom sucu Jadranki Herman, u stečajnom postupku nad stečajnom masom iza H</w:t>
      </w:r>
      <w:r w:rsidRPr="004D6E8D">
        <w:t>ana – voćnjak Kukljaš d.o.o. za proizvodnju voća, u stečaju, Vukojevci, Kukljaš bb, MBS 050004009, OIB 33965934267, dana</w:t>
      </w:r>
      <w:r>
        <w:t xml:space="preserve"> 4. prosinca 2018. </w:t>
      </w:r>
    </w:p>
    <w:p w:rsidRDefault="008D6901" w:rsidP="00820D43" w:rsidR="007A2E7C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3E66DA" w:rsidR="000D06C6">
      <w:pPr>
        <w:pStyle w:val="Tijeloteksta"/>
      </w:pPr>
      <w:r>
        <w:tab/>
      </w:r>
    </w:p>
    <w:p w:rsidRDefault="00262189" w:rsidP="00262189" w:rsidR="00262189">
      <w:pPr>
        <w:pStyle w:val="Tijeloteksta"/>
        <w:ind w:left="1065"/>
      </w:pPr>
    </w:p>
    <w:p w:rsidRDefault="000D06C6" w:rsidP="000D06C6" w:rsidR="000D06C6">
      <w:pPr>
        <w:pStyle w:val="Tijeloteksta"/>
        <w:numPr>
          <w:ilvl w:val="0"/>
          <w:numId w:val="25"/>
        </w:numPr>
      </w:pPr>
      <w:r>
        <w:rPr>
          <w:bCs/>
        </w:rPr>
        <w:t>Stečajnom upravitelju</w:t>
      </w:r>
      <w:r w:rsidR="003E66DA">
        <w:rPr>
          <w:bCs/>
        </w:rPr>
        <w:t xml:space="preserve"> </w:t>
      </w:r>
      <w:r w:rsidR="003E66DA">
        <w:t>Željku Rupčić dipl. iur. iz Đakova, Božidara Adžije 58, OIB 31017026540</w:t>
      </w:r>
      <w:r w:rsidR="003E66DA">
        <w:rPr>
          <w:bCs/>
        </w:rPr>
        <w:t xml:space="preserve">, </w:t>
      </w:r>
      <w:r>
        <w:t>odobrava se naknada stvarnih troškova,</w:t>
      </w:r>
      <w:r w:rsidR="00F42A0A">
        <w:t xml:space="preserve"> u neto iznosu od </w:t>
      </w:r>
      <w:r w:rsidR="00663184">
        <w:t xml:space="preserve">1.234,00 kn. </w:t>
      </w:r>
      <w:r w:rsidR="008D06DF">
        <w:t xml:space="preserve">        </w:t>
      </w:r>
    </w:p>
    <w:p w:rsidRDefault="00F20170" w:rsidP="00F20170" w:rsidR="00F20170">
      <w:pPr>
        <w:pStyle w:val="Tijeloteksta"/>
        <w:ind w:left="1065"/>
      </w:pPr>
    </w:p>
    <w:p w:rsidRDefault="00F20170" w:rsidP="007C4AF3" w:rsidR="00747DCE" w:rsidRPr="007C4AF3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</w:t>
      </w:r>
      <w:r w:rsidR="000D06C6">
        <w:t>og</w:t>
      </w:r>
      <w:r>
        <w:t xml:space="preserve"> </w:t>
      </w:r>
      <w:r w:rsidR="00F35285">
        <w:t>upravitelj</w:t>
      </w:r>
      <w:r w:rsidR="000D06C6">
        <w:t>a</w:t>
      </w:r>
      <w:r w:rsidR="0051659E">
        <w:t xml:space="preserve"> </w:t>
      </w:r>
      <w:r w:rsidR="003E66DA">
        <w:t>Željka Rupčić dipl. iur. iz Đakova, Božidara Adžije 58, OIB 31017026540</w:t>
      </w:r>
      <w:r w:rsidR="0051659E">
        <w:t xml:space="preserve">, </w:t>
      </w:r>
      <w:r w:rsidR="00546588">
        <w:t xml:space="preserve"> IBAN: HR</w:t>
      </w:r>
      <w:r w:rsidR="00663184">
        <w:t>9723400093201870513</w:t>
      </w:r>
      <w:r w:rsidR="00546588">
        <w:t>, a poreze i doprinose na odgovarajuće žiro račune</w:t>
      </w:r>
      <w:r w:rsidR="00DD0651">
        <w:t xml:space="preserve">, </w:t>
      </w:r>
      <w:r w:rsidR="0051659E">
        <w:t>sa</w:t>
      </w:r>
      <w:r w:rsidR="00747DCE">
        <w:t xml:space="preserve"> kontovnika</w:t>
      </w:r>
      <w:r w:rsidR="00546588">
        <w:t xml:space="preserve"> 272-</w:t>
      </w:r>
      <w:r w:rsidR="00663184">
        <w:t>811-2013.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807CC3" w:rsidP="003E66DA" w:rsidR="00807CC3">
      <w:pPr>
        <w:pStyle w:val="Tijeloteksta"/>
        <w:rPr>
          <w:bCs/>
        </w:rPr>
      </w:pPr>
    </w:p>
    <w:p w:rsidRDefault="008200CB" w:rsidP="0053154A" w:rsidR="008200CB" w:rsidRPr="00747DCE">
      <w:pPr>
        <w:pStyle w:val="Tijeloteksta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BF1A8F" w:rsidP="00A84420" w:rsidR="00BF1A8F">
      <w:pPr>
        <w:pStyle w:val="Tijeloteksta"/>
        <w:rPr>
          <w:bCs/>
        </w:rPr>
      </w:pPr>
    </w:p>
    <w:p w:rsidRDefault="00807CC3" w:rsidP="00A84420" w:rsidR="00807CC3" w:rsidRPr="00AB2F7F">
      <w:pPr>
        <w:pStyle w:val="Tijeloteksta"/>
        <w:rPr>
          <w:bCs/>
        </w:rPr>
      </w:pPr>
    </w:p>
    <w:p w:rsidRDefault="00916CB5" w:rsidP="008200CB" w:rsidR="00916CB5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7C4AF3">
        <w:rPr>
          <w:bCs/>
        </w:rPr>
        <w:t xml:space="preserve">811/13-135 od 17.7.2017. zaključen je stečajni postupak nad dužnikom </w:t>
      </w:r>
      <w:r w:rsidR="007C4AF3">
        <w:t>H</w:t>
      </w:r>
      <w:r w:rsidR="007C4AF3" w:rsidRPr="004D6E8D">
        <w:t xml:space="preserve">ana – voćnjak Kukljaš d.o.o. </w:t>
      </w:r>
      <w:r w:rsidR="007C4AF3">
        <w:t>u stečaju Vukojevci. Istim rješenjem stečajni upravitelj dužnika ovlašten je</w:t>
      </w:r>
      <w:r w:rsidR="002A2631">
        <w:t xml:space="preserve"> u ime i za račun stečajne mase, voditi</w:t>
      </w:r>
      <w:r w:rsidR="00A05DFA">
        <w:t>,</w:t>
      </w:r>
      <w:r w:rsidR="002A2631">
        <w:t xml:space="preserve"> i nakon zaključenja stečajnog postupka</w:t>
      </w:r>
      <w:r w:rsidR="00A05DFA">
        <w:t>,</w:t>
      </w:r>
      <w:r w:rsidR="002A2631">
        <w:t xml:space="preserve"> započeti ovršni postupak pred Općinskim Građanskim sudom u Zagrebu pod poslovnim brojem: Ovr-12581/15. </w:t>
      </w:r>
      <w:r w:rsidR="002A2631">
        <w:rPr>
          <w:bCs/>
        </w:rPr>
        <w:t>Za potrebe vođenja, među ostalim i navedenog postupka, pred Općinskim Građanskim sudom u Zagrebu na kontovniku dužnika rezervirana su određena novčana sredstva</w:t>
      </w:r>
      <w:r w:rsidR="00FE1248">
        <w:rPr>
          <w:bCs/>
        </w:rPr>
        <w:t xml:space="preserve">. </w:t>
      </w:r>
    </w:p>
    <w:p w:rsidRDefault="00FE1248" w:rsidP="008200CB" w:rsidR="00FE1248">
      <w:pPr>
        <w:pStyle w:val="Tijeloteksta"/>
        <w:ind w:firstLine="708"/>
        <w:rPr>
          <w:bCs/>
        </w:rPr>
      </w:pPr>
    </w:p>
    <w:p w:rsidRDefault="00FE1248" w:rsidP="008200CB" w:rsidR="00FE1248">
      <w:pPr>
        <w:pStyle w:val="Tijeloteksta"/>
        <w:ind w:firstLine="708"/>
        <w:rPr>
          <w:bCs/>
        </w:rPr>
      </w:pPr>
      <w:r>
        <w:rPr>
          <w:bCs/>
        </w:rPr>
        <w:t>Podneskom od 11.10.2018. stečajni upravitelj zatražio je naknadu stvarnih troškova pristupa na ročište pred Općin</w:t>
      </w:r>
      <w:r w:rsidR="00A05DFA">
        <w:rPr>
          <w:bCs/>
        </w:rPr>
        <w:t xml:space="preserve">skim Građanskim sudom u Zagrebu u predmetu Ovr-12581/15, dana 26.9.2018., </w:t>
      </w:r>
      <w:r>
        <w:rPr>
          <w:bCs/>
        </w:rPr>
        <w:t>a koje stvarne troškove  čine upotreba osobnog automobila i troškovi cestarine.</w:t>
      </w:r>
    </w:p>
    <w:p w:rsidRDefault="007C7A75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 </w:t>
      </w:r>
      <w:r w:rsidR="00CE72CB">
        <w:rPr>
          <w:bCs/>
        </w:rPr>
        <w:t xml:space="preserve"> </w:t>
      </w:r>
    </w:p>
    <w:p w:rsidRDefault="00803522" w:rsidP="00803522" w:rsidR="00803522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803522" w:rsidP="00803522" w:rsidR="00803522">
      <w:pPr>
        <w:pStyle w:val="Tijeloteksta"/>
        <w:ind w:firstLine="708"/>
        <w:jc w:val="center"/>
        <w:rPr>
          <w:bCs/>
        </w:rPr>
      </w:pPr>
    </w:p>
    <w:p w:rsidRDefault="00803522" w:rsidP="00803522" w:rsidR="00803522">
      <w:pPr>
        <w:pStyle w:val="Tijeloteksta"/>
        <w:ind w:firstLine="708"/>
        <w:jc w:val="right"/>
      </w:pPr>
      <w:r>
        <w:t>Poslovni broj: 13 St-811/13-142</w:t>
      </w:r>
    </w:p>
    <w:p w:rsidRDefault="00803522" w:rsidP="00803522" w:rsidR="00803522">
      <w:pPr>
        <w:pStyle w:val="Tijeloteksta"/>
        <w:ind w:firstLine="708"/>
        <w:jc w:val="right"/>
        <w:rPr>
          <w:bCs/>
        </w:rPr>
      </w:pPr>
    </w:p>
    <w:p w:rsidRDefault="00C30BE4" w:rsidP="00A05DFA" w:rsidR="00C30BE4">
      <w:pPr>
        <w:pStyle w:val="Tijeloteksta"/>
        <w:ind w:firstLine="708"/>
        <w:rPr>
          <w:bCs/>
        </w:rPr>
      </w:pPr>
    </w:p>
    <w:p w:rsidRDefault="00C30BE4" w:rsidP="00916CB5" w:rsidR="00C30BE4">
      <w:pPr>
        <w:pStyle w:val="Tijeloteksta"/>
        <w:ind w:firstLine="708"/>
        <w:rPr>
          <w:bCs/>
        </w:rPr>
      </w:pPr>
    </w:p>
    <w:p w:rsidRDefault="00EC6DB2" w:rsidP="00AF28DA" w:rsidR="00EC6DB2">
      <w:pPr>
        <w:pStyle w:val="Tijeloteksta"/>
        <w:ind w:firstLine="708"/>
        <w:rPr>
          <w:bCs/>
        </w:rPr>
      </w:pPr>
    </w:p>
    <w:p w:rsidRDefault="00AF28DA" w:rsidP="00AF28DA" w:rsidR="007E4D9D" w:rsidRPr="00524479">
      <w:pPr>
        <w:pStyle w:val="Tijeloteksta"/>
        <w:ind w:firstLine="708"/>
        <w:rPr>
          <w:bCs/>
        </w:rPr>
      </w:pPr>
      <w:r>
        <w:rPr>
          <w:bCs/>
        </w:rPr>
        <w:t>Budući su predmetni troškovi bili nužni, a pisan</w:t>
      </w:r>
      <w:r w:rsidR="00DA36FE">
        <w:rPr>
          <w:bCs/>
        </w:rPr>
        <w:t>o</w:t>
      </w:r>
      <w:r w:rsidR="00EC6DB2">
        <w:rPr>
          <w:bCs/>
        </w:rPr>
        <w:t xml:space="preserve"> izvješć</w:t>
      </w:r>
      <w:r w:rsidR="00DA36FE">
        <w:rPr>
          <w:bCs/>
        </w:rPr>
        <w:t>e</w:t>
      </w:r>
      <w:r>
        <w:rPr>
          <w:bCs/>
        </w:rPr>
        <w:t xml:space="preserve"> - zahtjev stečajnog upravitelja je obrazložen i dokumentiran, odlučeno je kao u točci 2. izreke rješenja, temel</w:t>
      </w:r>
      <w:r w:rsidR="00DA36FE">
        <w:rPr>
          <w:bCs/>
        </w:rPr>
        <w:t xml:space="preserve">jem članka 94.  u vezi s člankom 441. Stečajnog zakona </w:t>
      </w:r>
      <w:r w:rsidR="00803522">
        <w:rPr>
          <w:bCs/>
        </w:rPr>
        <w:t>(Narodne novine 71/15 i 104/17).</w:t>
      </w: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 xml:space="preserve">U Osijeku </w:t>
      </w:r>
      <w:r w:rsidR="00DA36FE">
        <w:t xml:space="preserve">4. prosinac 2018. </w:t>
      </w:r>
    </w:p>
    <w:p w:rsidRDefault="007E4D9D" w:rsidP="00AF28DA" w:rsidR="007E4D9D">
      <w:pPr>
        <w:pStyle w:val="Tijeloteksta"/>
      </w:pPr>
    </w:p>
    <w:p w:rsidRDefault="00AF28DA" w:rsidP="009A6857" w:rsidR="00AF28DA">
      <w:pPr>
        <w:pStyle w:val="Tijeloteksta"/>
        <w:jc w:val="left"/>
      </w:pPr>
    </w:p>
    <w:p w:rsidRDefault="00DA36FE" w:rsidP="009A6857" w:rsidR="00DA36FE">
      <w:pPr>
        <w:pStyle w:val="Tijeloteksta"/>
        <w:jc w:val="left"/>
      </w:pPr>
    </w:p>
    <w:p w:rsidRDefault="00DA36FE" w:rsidP="00DA36FE" w:rsidR="00DA36FE"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 u d a c:</w:t>
      </w:r>
    </w:p>
    <w:p w:rsidRDefault="00DA36FE" w:rsidP="00DA36FE" w:rsidR="00DA36FE">
      <w:r>
        <w:t>Maja Kocijan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Jadranka Herman</w:t>
      </w:r>
    </w:p>
    <w:p w:rsidRDefault="00DA36FE" w:rsidP="009A6857" w:rsidR="00DA36FE">
      <w:pPr>
        <w:pStyle w:val="Tijeloteksta"/>
        <w:jc w:val="left"/>
      </w:pPr>
    </w:p>
    <w:p w:rsidRDefault="00DA36FE" w:rsidP="009A6857" w:rsidR="00DA36FE">
      <w:pPr>
        <w:pStyle w:val="Tijeloteksta"/>
        <w:jc w:val="left"/>
      </w:pPr>
    </w:p>
    <w:p w:rsidRDefault="00DA36FE" w:rsidP="009A6857" w:rsidR="00DA36FE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  <w:r w:rsidR="00DA36FE">
        <w:t>Željko Rupčić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A11D54" w:rsidP="009A6857" w:rsidR="00A11D54">
      <w:pPr>
        <w:pStyle w:val="Tijeloteksta"/>
        <w:numPr>
          <w:ilvl w:val="0"/>
          <w:numId w:val="21"/>
        </w:numPr>
        <w:jc w:val="left"/>
      </w:pPr>
      <w:r>
        <w:t xml:space="preserve">Računovodstvo suda-nakon pravomoćnosti </w:t>
      </w:r>
    </w:p>
    <w:p w:rsidRDefault="00790B54" w:rsidP="00790B54" w:rsidR="005A2E90" w:rsidRPr="00A930D6">
      <w:pPr>
        <w:pStyle w:val="Tijeloteksta"/>
        <w:numPr>
          <w:ilvl w:val="0"/>
          <w:numId w:val="21"/>
        </w:numPr>
      </w:pPr>
      <w:r>
        <w:t>kal</w:t>
      </w:r>
      <w:r w:rsidR="00DA36FE">
        <w:t>. 9/1/19</w:t>
      </w: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1E09" w:rsidR="00E31E09">
      <w:r>
        <w:separator/>
      </w:r>
    </w:p>
  </w:endnote>
  <w:endnote w:id="0" w:type="continuationSeparator">
    <w:p w:rsidRDefault="00E31E09" w:rsidR="00E31E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1E09" w:rsidR="00E31E09">
      <w:r>
        <w:separator/>
      </w:r>
    </w:p>
  </w:footnote>
  <w:footnote w:id="0" w:type="continuationSeparator">
    <w:p w:rsidRDefault="00E31E09" w:rsidR="00E31E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4178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6C6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17F02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101D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2189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A2631"/>
    <w:rsid w:val="002B0960"/>
    <w:rsid w:val="002B09B1"/>
    <w:rsid w:val="002B14B2"/>
    <w:rsid w:val="002B201A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251B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6D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002"/>
    <w:rsid w:val="00417F48"/>
    <w:rsid w:val="0042335B"/>
    <w:rsid w:val="00432ABD"/>
    <w:rsid w:val="00435417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37EF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1659E"/>
    <w:rsid w:val="005221BE"/>
    <w:rsid w:val="005310F8"/>
    <w:rsid w:val="0053154A"/>
    <w:rsid w:val="005361F9"/>
    <w:rsid w:val="005405F2"/>
    <w:rsid w:val="00541E58"/>
    <w:rsid w:val="00544912"/>
    <w:rsid w:val="00545DD7"/>
    <w:rsid w:val="00546588"/>
    <w:rsid w:val="0055624C"/>
    <w:rsid w:val="00557EEA"/>
    <w:rsid w:val="005600AF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3184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457"/>
    <w:rsid w:val="006F7623"/>
    <w:rsid w:val="00700650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4BFB"/>
    <w:rsid w:val="00775F51"/>
    <w:rsid w:val="007762A0"/>
    <w:rsid w:val="0078379B"/>
    <w:rsid w:val="00785945"/>
    <w:rsid w:val="00787494"/>
    <w:rsid w:val="0078785D"/>
    <w:rsid w:val="0079034C"/>
    <w:rsid w:val="007904B4"/>
    <w:rsid w:val="00790B54"/>
    <w:rsid w:val="007A22A0"/>
    <w:rsid w:val="007A2E7C"/>
    <w:rsid w:val="007A31CF"/>
    <w:rsid w:val="007B0E8C"/>
    <w:rsid w:val="007C1241"/>
    <w:rsid w:val="007C2100"/>
    <w:rsid w:val="007C4AF3"/>
    <w:rsid w:val="007C7A75"/>
    <w:rsid w:val="007E26A2"/>
    <w:rsid w:val="007E4D9D"/>
    <w:rsid w:val="007E56A4"/>
    <w:rsid w:val="007F1960"/>
    <w:rsid w:val="007F3C1E"/>
    <w:rsid w:val="007F5322"/>
    <w:rsid w:val="007F7905"/>
    <w:rsid w:val="00803522"/>
    <w:rsid w:val="0080666F"/>
    <w:rsid w:val="00807CC3"/>
    <w:rsid w:val="008101C3"/>
    <w:rsid w:val="00813D42"/>
    <w:rsid w:val="00814520"/>
    <w:rsid w:val="008200CB"/>
    <w:rsid w:val="00820D28"/>
    <w:rsid w:val="00820D43"/>
    <w:rsid w:val="008226B5"/>
    <w:rsid w:val="00822DC0"/>
    <w:rsid w:val="008259B0"/>
    <w:rsid w:val="008306F2"/>
    <w:rsid w:val="00840A6C"/>
    <w:rsid w:val="00842030"/>
    <w:rsid w:val="00843205"/>
    <w:rsid w:val="00845777"/>
    <w:rsid w:val="00856920"/>
    <w:rsid w:val="00862DCE"/>
    <w:rsid w:val="008676EE"/>
    <w:rsid w:val="00870949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6DF"/>
    <w:rsid w:val="008D0834"/>
    <w:rsid w:val="008D6901"/>
    <w:rsid w:val="008D6DA3"/>
    <w:rsid w:val="008E0262"/>
    <w:rsid w:val="008E3EF2"/>
    <w:rsid w:val="008E51EB"/>
    <w:rsid w:val="008F04BB"/>
    <w:rsid w:val="008F13AE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3872"/>
    <w:rsid w:val="00994095"/>
    <w:rsid w:val="00994D54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101A"/>
    <w:rsid w:val="009E20D8"/>
    <w:rsid w:val="009F0022"/>
    <w:rsid w:val="009F1347"/>
    <w:rsid w:val="00A025E8"/>
    <w:rsid w:val="00A04BF9"/>
    <w:rsid w:val="00A05DFA"/>
    <w:rsid w:val="00A07AC6"/>
    <w:rsid w:val="00A11D54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050"/>
    <w:rsid w:val="00AB56F9"/>
    <w:rsid w:val="00AC1203"/>
    <w:rsid w:val="00AC2C6D"/>
    <w:rsid w:val="00AC78F7"/>
    <w:rsid w:val="00AD50E4"/>
    <w:rsid w:val="00AE227B"/>
    <w:rsid w:val="00AE7E53"/>
    <w:rsid w:val="00AF28DA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864EC"/>
    <w:rsid w:val="00B93CD6"/>
    <w:rsid w:val="00BA5747"/>
    <w:rsid w:val="00BA62EC"/>
    <w:rsid w:val="00BA6E46"/>
    <w:rsid w:val="00BB0CEE"/>
    <w:rsid w:val="00BB13AD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0BE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73FC4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2CB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0E35"/>
    <w:rsid w:val="00D7518A"/>
    <w:rsid w:val="00D80710"/>
    <w:rsid w:val="00D8099A"/>
    <w:rsid w:val="00D80C83"/>
    <w:rsid w:val="00D80D12"/>
    <w:rsid w:val="00D853D9"/>
    <w:rsid w:val="00D85A5F"/>
    <w:rsid w:val="00D86163"/>
    <w:rsid w:val="00DA36FE"/>
    <w:rsid w:val="00DB1B34"/>
    <w:rsid w:val="00DC1EA2"/>
    <w:rsid w:val="00DC5D19"/>
    <w:rsid w:val="00DC7BF5"/>
    <w:rsid w:val="00DD0651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1E0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C6DB2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2638E"/>
    <w:rsid w:val="00F2761E"/>
    <w:rsid w:val="00F319F9"/>
    <w:rsid w:val="00F35285"/>
    <w:rsid w:val="00F402F3"/>
    <w:rsid w:val="00F42043"/>
    <w:rsid w:val="00F42A0A"/>
    <w:rsid w:val="00F514B0"/>
    <w:rsid w:val="00F618C3"/>
    <w:rsid w:val="00F76EF7"/>
    <w:rsid w:val="00F77D7B"/>
    <w:rsid w:val="00F80660"/>
    <w:rsid w:val="00F8160A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248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1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1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1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1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1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VSVerzija" w:type="paragraph">
    <w:name w:val="VS_Verzija"/>
    <w:basedOn w:val="Normal"/>
    <w:rsid w:val="002B201A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1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1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1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1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1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VSVerzija" w:type="paragraph">
    <w:name w:val="VS_Verzija"/>
    <w:basedOn w:val="Normal"/>
    <w:rsid w:val="002B201A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</izvorni_sadrzaj>
    <derivirana_varijabla naziv="DomainObject.Predmet.Broj_1">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srpnja 2017.</izvorni_sadrzaj>
    <derivirana_varijabla naziv="DomainObject.Predmet.DatumRjesavanja_1">17.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St-811/2013</izvorni_sadrzaj>
    <derivirana_varijabla naziv="DomainObject.Predmet.OznakaBroj_1">St-811/2013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HANA - VOĆNJAK KUKLJAŠ društvo s ograničenom odgovornošću za proizvodnju voća</izvorni_sadrzaj>
    <derivirana_varijabla naziv="DomainObject.Predmet.ProtustrankaFormated_1">  HANA - VOĆNJAK KUKLJAŠ društvo s ograničenom odgovornošću za proizvodnju voća</derivirana_varijabla>
  </DomainObject.Predmet.ProtustrankaFormated>
  <DomainObject.Predmet.ProtustrankaFormatedOIB>
    <izvorni_sadrzaj>  HANA - VOĆNJAK KUKLJAŠ društvo s ograničenom odgovornošću za proizvodnju voća, OIB 33965934267</izvorni_sadrzaj>
    <derivirana_varijabla naziv="DomainObject.Predmet.ProtustrankaFormatedOIB_1">  HANA - VOĆNJAK KUKLJAŠ društvo s ograničenom odgovornošću za proizvodnju voća, OIB 33965934267</derivirana_varijabla>
  </DomainObject.Predmet.ProtustrankaFormatedOIB>
  <DomainObject.Predmet.ProtustrankaFormatedWithAdress>
    <izvorni_sadrzaj> HANA - VOĆNJAK KUKLJAŠ društvo s ograničenom odgovornošću za proizvodnju voća, Kukljaš/bb, Vukojevci</izvorni_sadrzaj>
    <derivirana_varijabla naziv="DomainObject.Predmet.ProtustrankaFormatedWithAdress_1"> HANA - VOĆNJAK KUKLJAŠ društvo s ograničenom odgovornošću za proizvodnju voća, Kukljaš/bb, Vukojevci</derivirana_varijabla>
  </DomainObject.Predmet.ProtustrankaFormatedWithAdress>
  <DomainObject.Predmet.ProtustrankaFormatedWithAdressOIB>
    <izvorni_sadrzaj> HANA - VOĆNJAK KUKLJAŠ društvo s ograničenom odgovornošću za proizvodnju voća, OIB 33965934267, Kukljaš/bb, Vukojevci</izvorni_sadrzaj>
    <derivirana_varijabla naziv="DomainObject.Predmet.ProtustrankaFormatedWithAdressOIB_1"> HANA - VOĆNJAK KUKLJAŠ društvo s ograničenom odgovornošću za proizvodnju voća, OIB 33965934267, Kukljaš/bb, Vukojevci</derivirana_varijabla>
  </DomainObject.Predmet.ProtustrankaFormatedWithAdressOIB>
  <DomainObject.Predmet.ProtustrankaWithAdress>
    <izvorni_sadrzaj>HANA - VOĆNJAK KUKLJAŠ društvo s ograničenom odgovornošću za proizvodnju voća Kukljaš/bb, Vukojevci</izvorni_sadrzaj>
    <derivirana_varijabla naziv="DomainObject.Predmet.ProtustrankaWithAdress_1">HANA - VOĆNJAK KUKLJAŠ društvo s ograničenom odgovornošću za proizvodnju voća Kukljaš/bb, Vukojevci</derivirana_varijabla>
  </DomainObject.Predmet.ProtustrankaWithAdress>
  <DomainObject.Predmet.ProtustrankaWithAdressOIB>
    <izvorni_sadrzaj>HANA - VOĆNJAK KUKLJAŠ društvo s ograničenom odgovornošću za proizvodnju voća, OIB 33965934267, Kukljaš/bb, Vukojevci</izvorni_sadrzaj>
    <derivirana_varijabla naziv="DomainObject.Predmet.ProtustrankaWithAdressOIB_1">HANA - VOĆNJAK KUKLJAŠ društvo s ograničenom odgovornošću za proizvodnju voća, OIB 33965934267, Kukljaš/bb, Vukojevci</derivirana_varijabla>
  </DomainObject.Predmet.ProtustrankaWithAdressOIB>
  <DomainObject.Predmet.ProtustrankaNazivFormated>
    <izvorni_sadrzaj>HANA - VOĆNJAK KUKLJAŠ društvo s ograničenom odgovornošću za proizvodnju voća</izvorni_sadrzaj>
    <derivirana_varijabla naziv="DomainObject.Predmet.ProtustrankaNazivFormated_1">HANA - VOĆNJAK KUKLJAŠ društvo s ograničenom odgovornošću za proizvodnju voća</derivirana_varijabla>
  </DomainObject.Predmet.ProtustrankaNazivFormated>
  <DomainObject.Predmet.ProtustrankaNazivFormatedOIB>
    <izvorni_sadrzaj>HANA - VOĆNJAK KUKLJAŠ društvo s ograničenom odgovornošću za proizvodnju voća, OIB 33965934267</izvorni_sadrzaj>
    <derivirana_varijabla naziv="DomainObject.Predmet.ProtustrankaNazivFormatedOIB_1">HANA - VOĆNJAK KUKLJAŠ društvo s ograničenom odgovornošću za proizvodnju voća, OIB 33965934267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MATAJČEVIĆ, i dr. djelatnici zastupanog po punomoćniku HUS RSZ "KLAS"</izvorni_sadrzaj>
    <derivirana_varijabla naziv="DomainObject.Predmet.StrankaFormated_1">  IVICA MATAJČEVIĆ, i dr. djelatnici zastupanog po punomoćniku HUS RSZ "KLAS"</derivirana_varijabla>
  </DomainObject.Predmet.StrankaFormated>
  <DomainObject.Predmet.StrankaFormatedOIB>
    <izvorni_sadrzaj>  IVICA MATAJČEVIĆ, i dr. djelatnici zastupanog po punomoćniku HUS RSZ "KLAS"</izvorni_sadrzaj>
    <derivirana_varijabla naziv="DomainObject.Predmet.StrankaFormatedOIB_1">  IVICA MATAJČEVIĆ, i dr. djelatnici zastupanog po punomoćniku HUS RSZ "KLAS"</derivirana_varijabla>
  </DomainObject.Predmet.StrankaFormatedOIB>
  <DomainObject.Predmet.StrankaFormatedWithAdress>
    <izvorni_sadrzaj> IVICA MATAJČEVIĆ, i dr. djelatnici zastupanog po punomoćniku HUS RSZ "KLAS"</izvorni_sadrzaj>
    <derivirana_varijabla naziv="DomainObject.Predmet.StrankaFormatedWithAdress_1"> IVICA MATAJČEVIĆ, i dr. djelatnici zastupanog po punomoćniku HUS RSZ "KLAS"</derivirana_varijabla>
  </DomainObject.Predmet.StrankaFormatedWithAdress>
  <DomainObject.Predmet.StrankaFormatedWithAdressOIB>
    <izvorni_sadrzaj> IVICA MATAJČEVIĆ, i dr. djelatnici zastupanog po punomoćniku HUS RSZ "KLAS"</izvorni_sadrzaj>
    <derivirana_varijabla naziv="DomainObject.Predmet.StrankaFormatedWithAdressOIB_1"> IVICA MATAJČEVIĆ, i dr. djelatnici zastupanog po punomoćniku HUS RSZ "KLAS"</derivirana_varijabla>
  </DomainObject.Predmet.StrankaFormatedWithAdressOIB>
  <DomainObject.Predmet.StrankaWithAdress>
    <izvorni_sadrzaj>IVICA MATAJČEVIĆ, i dr. djelatnici </izvorni_sadrzaj>
    <derivirana_varijabla naziv="DomainObject.Predmet.StrankaWithAdress_1">IVICA MATAJČEVIĆ, i dr. djelatnici </derivirana_varijabla>
  </DomainObject.Predmet.StrankaWithAdress>
  <DomainObject.Predmet.StrankaWithAdressOIB>
    <izvorni_sadrzaj>IVICA MATAJČEVIĆ, i dr. djelatnici</izvorni_sadrzaj>
    <derivirana_varijabla naziv="DomainObject.Predmet.StrankaWithAdressOIB_1">IVICA MATAJČEVIĆ, i dr. djelatnici</derivirana_varijabla>
  </DomainObject.Predmet.StrankaWithAdressOIB>
  <DomainObject.Predmet.StrankaNazivFormated>
    <izvorni_sadrzaj>IVICA MATAJČEVIĆ, i dr. djelatnici</izvorni_sadrzaj>
    <derivirana_varijabla naziv="DomainObject.Predmet.StrankaNazivFormated_1">IVICA MATAJČEVIĆ, i dr. djelatnici</derivirana_varijabla>
  </DomainObject.Predmet.StrankaNazivFormated>
  <DomainObject.Predmet.StrankaNazivFormatedOIB>
    <izvorni_sadrzaj>IVICA MATAJČEVIĆ, i dr. djelatnici</izvorni_sadrzaj>
    <derivirana_varijabla naziv="DomainObject.Predmet.StrankaNazivFormatedOIB_1">IVICA MATAJČEVIĆ, i dr.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IVICA MATAJČEVIĆ, i dr. djelatnici zastupanog po punomoćniku HUS RSZ "KLAS"</item>
    </izvorni_sadrzaj>
    <derivirana_varijabla naziv="DomainObject.Predmet.StrankaListFormated_1">
      <item>IVICA MATAJČEVIĆ, i dr. djelatnici zastupanog po punomoćniku HUS RSZ "KLAS"</item>
    </derivirana_varijabla>
  </DomainObject.Predmet.StrankaListFormated>
  <DomainObject.Predmet.StrankaListFormatedOIB>
    <izvorni_sadrzaj>
      <item>IVICA MATAJČEVIĆ, i dr. djelatnici zastupanog po punomoćniku HUS RSZ "KLAS"</item>
    </izvorni_sadrzaj>
    <derivirana_varijabla naziv="DomainObject.Predmet.StrankaListFormatedOIB_1">
      <item>IVICA MATAJČEVIĆ, i dr. djelatnici zastupanog po punomoćniku HUS RSZ "KLAS"</item>
    </derivirana_varijabla>
  </DomainObject.Predmet.StrankaListFormatedOIB>
  <DomainObject.Predmet.StrankaListFormatedWithAdress>
    <izvorni_sadrzaj>
      <item>IVICA MATAJČEVIĆ, i dr. djelatnici zastupanog po punomoćniku HUS RSZ "KLAS"</item>
    </izvorni_sadrzaj>
    <derivirana_varijabla naziv="DomainObject.Predmet.StrankaListFormatedWithAdress_1">
      <item>IVICA MATAJČEVIĆ, i dr. djelatnici zastupanog po punomoćniku HUS RSZ "KLAS"</item>
    </derivirana_varijabla>
  </DomainObject.Predmet.StrankaListFormatedWithAdress>
  <DomainObject.Predmet.StrankaListFormatedWithAdressOIB>
    <izvorni_sadrzaj>
      <item>IVICA MATAJČEVIĆ, i dr. djelatnici zastupanog po punomoćniku HUS RSZ "KLAS"</item>
    </izvorni_sadrzaj>
    <derivirana_varijabla naziv="DomainObject.Predmet.StrankaListFormatedWithAdressOIB_1">
      <item>IVICA MATAJČEVIĆ, i dr. djelatnici zastupanog po punomoćniku HUS RSZ "KLAS"</item>
    </derivirana_varijabla>
  </DomainObject.Predmet.StrankaListFormatedWithAdressOIB>
  <DomainObject.Predmet.StrankaListNazivFormated>
    <izvorni_sadrzaj>
      <item>IVICA MATAJČEVIĆ, i dr. djelatnici</item>
    </izvorni_sadrzaj>
    <derivirana_varijabla naziv="DomainObject.Predmet.StrankaListNazivFormated_1">
      <item>IVICA MATAJČEVIĆ, i dr. djelatnici</item>
    </derivirana_varijabla>
  </DomainObject.Predmet.StrankaListNazivFormated>
  <DomainObject.Predmet.StrankaListNazivFormatedOIB>
    <izvorni_sadrzaj>
      <item>IVICA MATAJČEVIĆ, i dr. djelatnici</item>
    </izvorni_sadrzaj>
    <derivirana_varijabla naziv="DomainObject.Predmet.StrankaListNazivFormatedOIB_1">
      <item>IVICA MATAJČEVIĆ, i dr. djelatnici</item>
    </derivirana_varijabla>
  </DomainObject.Predmet.StrankaListNazivFormatedOIB>
  <DomainObject.Predmet.ProtuStrankaListFormated>
    <izvorni_sadrzaj>
      <item>HANA - VOĆNJAK KUKLJAŠ društvo s ograničenom odgovornošću za proizvodnju voća</item>
    </izvorni_sadrzaj>
    <derivirana_varijabla naziv="DomainObject.Predmet.ProtuStrankaListFormated_1">
      <item>HANA - VOĆNJAK KUKLJAŠ društvo s ograničenom odgovornošću za proizvodnju voća</item>
    </derivirana_varijabla>
  </DomainObject.Predmet.ProtuStrankaListFormated>
  <DomainObject.Predmet.ProtuStrankaListFormatedOIB>
    <izvorni_sadrzaj>
      <item>HANA - VOĆNJAK KUKLJAŠ društvo s ograničenom odgovornošću za proizvodnju voća, OIB 33965934267</item>
    </izvorni_sadrzaj>
    <derivirana_varijabla naziv="DomainObject.Predmet.ProtuStrankaListFormatedOIB_1">
      <item>HANA - VOĆNJAK KUKLJAŠ društvo s ograničenom odgovornošću za proizvodnju voća, OIB 33965934267</item>
    </derivirana_varijabla>
  </DomainObject.Predmet.ProtuStrankaListFormatedOIB>
  <DomainObject.Predmet.ProtuStrankaListFormatedWithAdress>
    <izvorni_sadrzaj>
      <item>HANA - VOĆNJAK KUKLJAŠ društvo s ograničenom odgovornošću za proizvodnju voća, Kukljaš/bb, Vukojevci</item>
    </izvorni_sadrzaj>
    <derivirana_varijabla naziv="DomainObject.Predmet.ProtuStrankaListFormatedWithAdress_1">
      <item>HANA - VOĆNJAK KUKLJAŠ društvo s ograničenom odgovornošću za proizvodnju voća, Kukljaš/bb, Vukojevci</item>
    </derivirana_varijabla>
  </DomainObject.Predmet.ProtuStrankaListFormatedWithAdress>
  <DomainObject.Predmet.ProtuStrankaListFormatedWithAdressOIB>
    <izvorni_sadrzaj>
      <item>HANA - VOĆNJAK KUKLJAŠ društvo s ograničenom odgovornošću za proizvodnju voća, OIB 33965934267, Kukljaš/bb, Vukojevci</item>
    </izvorni_sadrzaj>
    <derivirana_varijabla naziv="DomainObject.Predmet.ProtuStrankaListFormatedWithAdressOIB_1">
      <item>HANA - VOĆNJAK KUKLJAŠ društvo s ograničenom odgovornošću za proizvodnju voća, OIB 33965934267, Kukljaš/bb, Vukojevci</item>
    </derivirana_varijabla>
  </DomainObject.Predmet.ProtuStrankaListFormatedWithAdressOIB>
  <DomainObject.Predmet.ProtuStrankaListNazivFormated>
    <izvorni_sadrzaj>
      <item>HANA - VOĆNJAK KUKLJAŠ društvo s ograničenom odgovornošću za proizvodnju voća</item>
    </izvorni_sadrzaj>
    <derivirana_varijabla naziv="DomainObject.Predmet.ProtuStrankaListNazivFormated_1">
      <item>HANA - VOĆNJAK KUKLJAŠ društvo s ograničenom odgovornošću za proizvodnju voća</item>
    </derivirana_varijabla>
  </DomainObject.Predmet.ProtuStrankaListNazivFormated>
  <DomainObject.Predmet.ProtuStrankaListNazivFormatedOIB>
    <izvorni_sadrzaj>
      <item>HANA - VOĆNJAK KUKLJAŠ društvo s ograničenom odgovornošću za proizvodnju voća, OIB 33965934267</item>
    </izvorni_sadrzaj>
    <derivirana_varijabla naziv="DomainObject.Predmet.ProtuStrankaListNazivFormatedOIB_1">
      <item>HANA - VOĆNJAK KUKLJAŠ društvo s ograničenom odgovornošću za proizvodnju voća, OIB 33965934267</item>
    </derivirana_varijabla>
  </DomainObject.Predmet.ProtuStrankaListNazivFormatedOIB>
  <DomainObject.Predmet.OstaliListFormated>
    <izvorni_sadrzaj>
      <item>HUS RSZ "KLAS" punomoćnik sudionika u postupku IVICA MATAJČEVIĆ, i dr. djelatnici</item>
      <item>Željko Rupčić</item>
      <item>HYPO ALPE-ADRIA-BANK dioničko društvo</item>
      <item>ogl.ploča - Hana voćnjak Kukljaš d.o.o., u stečaju, Vukojevci</item>
      <item>Predsjedništvo suda</item>
    </izvorni_sadrzaj>
    <derivirana_varijabla naziv="DomainObject.Predmet.OstaliListFormated_1">
      <item>HUS RSZ "KLAS" punomoćnik sudionika u postupku IVICA MATAJČEVIĆ, i dr. djelatnici</item>
      <item>Željko Rupčić</item>
      <item>HYPO ALPE-ADRIA-BANK dioničko društvo</item>
      <item>ogl.ploča - Hana voćnjak Kukljaš d.o.o., u stečaju, Vukojevci</item>
      <item>Predsjedništvo suda</item>
    </derivirana_varijabla>
  </DomainObject.Predmet.OstaliListFormated>
  <DomainObject.Predmet.OstaliListFormatedOIB>
    <izvorni_sadrzaj>
      <item>HUS RSZ "KLAS" punomoćnik sudionika u postupku IVICA MATAJČEVIĆ, i dr. djelatnici</item>
      <item>Željko Rupčić, OIB 31017026540</item>
      <item>HYPO ALPE-ADRIA-BANK dioničko društvo, OIB 14036333877</item>
      <item>ogl.ploča - Hana voćnjak Kukljaš d.o.o., u stečaju, Vukojevci</item>
      <item>Predsjedništvo suda</item>
    </izvorni_sadrzaj>
    <derivirana_varijabla naziv="DomainObject.Predmet.OstaliListFormatedOIB_1">
      <item>HUS RSZ "KLAS" punomoćnik sudionika u postupku IVICA MATAJČEVIĆ, i dr. djelatnici</item>
      <item>Željko Rupčić, OIB 31017026540</item>
      <item>HYPO ALPE-ADRIA-BANK dioničko društvo, OIB 14036333877</item>
      <item>ogl.ploča - Hana voćnjak Kukljaš d.o.o., u stečaju, Vukojevci</item>
      <item>Predsjedništvo suda</item>
    </derivirana_varijabla>
  </DomainObject.Predmet.OstaliListFormatedOIB>
  <DomainObject.Predmet.OstaliListFormatedWithAdress>
    <izvorni_sadrzaj>
      <item>HUS RSZ "KLAS", PARK K.BRANIMIRA 5, 31000 Osijek punomoćnik sudionika u postupku IVICA MATAJČEVIĆ, i dr. djelatnici</item>
      <item>Željko Rupčić, Božidara Adžije 58, 31400 Đakovo</item>
      <item>HYPO ALPE-ADRIA-BANK dioničko društvo, Slavonska avenija 6, 10000 Zagreb</item>
      <item>ogl.ploča - Hana voćnjak Kukljaš d.o.o., u stečaju, Vukojevci</item>
      <item>Predsjedništvo suda</item>
    </izvorni_sadrzaj>
    <derivirana_varijabla naziv="DomainObject.Predmet.OstaliListFormatedWithAdress_1">
      <item>HUS RSZ "KLAS", PARK K.BRANIMIRA 5, 31000 Osijek punomoćnik sudionika u postupku IVICA MATAJČEVIĆ, i dr. djelatnici</item>
      <item>Željko Rupčić, Božidara Adžije 58, 31400 Đakovo</item>
      <item>HYPO ALPE-ADRIA-BANK dioničko društvo, Slavonska avenija 6, 10000 Zagreb</item>
      <item>ogl.ploča - Hana voćnjak Kukljaš d.o.o., u stečaju, Vukojevci</item>
      <item>Predsjedništvo suda</item>
    </derivirana_varijabla>
  </DomainObject.Predmet.OstaliListFormatedWithAdress>
  <DomainObject.Predmet.OstaliListFormatedWithAdressOIB>
    <izvorni_sadrzaj>
      <item>HUS RSZ "KLAS", PARK K.BRANIMIRA 5, 31000 Osijek punomoćnik sudionika u postupku IVICA MATAJČEVIĆ, i dr. djelatnici</item>
      <item>Željko Rupčić, OIB 31017026540, Božidara Adžije 58, 31400 Đakovo</item>
      <item>HYPO ALPE-ADRIA-BANK dioničko društvo, OIB 14036333877, Slavonska avenija 6, 10000 Zagreb</item>
      <item>ogl.ploča - Hana voćnjak Kukljaš d.o.o., u stečaju, Vukojevci</item>
      <item>Predsjedništvo suda</item>
    </izvorni_sadrzaj>
    <derivirana_varijabla naziv="DomainObject.Predmet.OstaliListFormatedWithAdressOIB_1">
      <item>HUS RSZ "KLAS", PARK K.BRANIMIRA 5, 31000 Osijek punomoćnik sudionika u postupku IVICA MATAJČEVIĆ, i dr. djelatnici</item>
      <item>Željko Rupčić, OIB 31017026540, Božidara Adžije 58, 31400 Đakovo</item>
      <item>HYPO ALPE-ADRIA-BANK dioničko društvo, OIB 14036333877, Slavonska avenija 6, 10000 Zagreb</item>
      <item>ogl.ploča - Hana voćnjak Kukljaš d.o.o., u stečaju, Vukojevci</item>
      <item>Predsjedništvo suda</item>
    </derivirana_varijabla>
  </DomainObject.Predmet.OstaliListFormatedWithAdressOIB>
  <DomainObject.Predmet.OstaliListNazivFormated>
    <izvorni_sadrzaj>
      <item>HUS RSZ "KLAS"</item>
      <item>Željko Rupčić</item>
      <item>HYPO ALPE-ADRIA-BANK dioničko društvo</item>
      <item>ogl.ploča - Hana voćnjak Kukljaš d.o.o., u stečaju, Vukojevci</item>
      <item>Predsjedništvo suda</item>
    </izvorni_sadrzaj>
    <derivirana_varijabla naziv="DomainObject.Predmet.OstaliListNazivFormated_1">
      <item>HUS RSZ "KLAS"</item>
      <item>Željko Rupčić</item>
      <item>HYPO ALPE-ADRIA-BANK dioničko društvo</item>
      <item>ogl.ploča - Hana voćnjak Kukljaš d.o.o., u stečaju, Vukojevci</item>
      <item>Predsjedništvo suda</item>
    </derivirana_varijabla>
  </DomainObject.Predmet.OstaliListNazivFormated>
  <DomainObject.Predmet.OstaliListNazivFormatedOIB>
    <izvorni_sadrzaj>
      <item>HUS RSZ "KLAS"</item>
      <item>Željko Rupčić, OIB 31017026540</item>
      <item>HYPO ALPE-ADRIA-BANK dioničko društvo, OIB 14036333877</item>
      <item>ogl.ploča - Hana voćnjak Kukljaš d.o.o., u stečaju, Vukojevci</item>
      <item>Predsjedništvo suda</item>
    </izvorni_sadrzaj>
    <derivirana_varijabla naziv="DomainObject.Predmet.OstaliListNazivFormatedOIB_1">
      <item>HUS RSZ "KLAS"</item>
      <item>Željko Rupčić, OIB 31017026540</item>
      <item>HYPO ALPE-ADRIA-BANK dioničko društvo, OIB 14036333877</item>
      <item>ogl.ploča - Hana voćnjak Kukljaš d.o.o., u stečaju, Vukojevci</item>
      <item>Predsjedništvo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MATAJČEVIĆ, i dr. djelatnici</izvorni_sadrzaj>
    <derivirana_varijabla naziv="DomainObject.Predmet.StrankaIDrugi_1">IVICA MATAJČEVIĆ, i dr. djelatnici</derivirana_varijabla>
  </DomainObject.Predmet.StrankaIDrugi>
  <DomainObject.Predmet.ProtustrankaIDrugi>
    <izvorni_sadrzaj>HANA - VOĆNJAK KUKLJAŠ društvo s ograničenom odgovornošću za proizvodnju voća</izvorni_sadrzaj>
    <derivirana_varijabla naziv="DomainObject.Predmet.ProtustrankaIDrugi_1">HANA - VOĆNJAK KUKLJAŠ društvo s ograničenom odgovornošću za proizvodnju voća</derivirana_varijabla>
  </DomainObject.Predmet.ProtustrankaIDrugi>
  <DomainObject.Predmet.StrankaIDrugiAdressOIB>
    <izvorni_sadrzaj>IVICA MATAJČEVIĆ, i dr. djelatnici</izvorni_sadrzaj>
    <derivirana_varijabla naziv="DomainObject.Predmet.StrankaIDrugiAdressOIB_1">IVICA MATAJČEVIĆ, i dr. djelatnici</derivirana_varijabla>
  </DomainObject.Predmet.StrankaIDrugiAdressOIB>
  <DomainObject.Predmet.ProtustrankaIDrugiAdressOIB>
    <izvorni_sadrzaj>HANA - VOĆNJAK KUKLJAŠ društvo s ograničenom odgovornošću za proizvodnju voća, OIB 33965934267, Kukljaš/bb, Vukojevci</izvorni_sadrzaj>
    <derivirana_varijabla naziv="DomainObject.Predmet.ProtustrankaIDrugiAdressOIB_1">HANA - VOĆNJAK KUKLJAŠ društvo s ograničenom odgovornošću za proizvodnju voća, OIB 33965934267, Kukljaš/bb, Vukojevci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srpnja 2017.</izvorni_sadrzaj>
    <derivirana_varijabla naziv="DomainObject.Predmet.OdlukaRjesenje.DatumDonosenjaOdluke_1">17. srpnja 2017.</derivirana_varijabla>
  </DomainObject.Predmet.OdlukaRjesenje.DatumDonosenjaOdluke>
  <DomainObject.Predmet.OdlukaRjesenje.DatumPravomocnosti>
    <izvorni_sadrzaj>3. kolovoza 2017.</izvorni_sadrzaj>
    <derivirana_varijabla naziv="DomainObject.Predmet.OdlukaRjesenje.DatumPravomocnosti_1">3. kolovoza 2017.</derivirana_varijabla>
  </DomainObject.Predmet.OdlukaRjesenje.DatumPravomocnosti>
  <DomainObject.Predmet.OdlukaRjesenje.Oznaka>
    <izvorni_sadrzaj>St-811/2013-135</izvorni_sadrzaj>
    <derivirana_varijabla naziv="DomainObject.Predmet.OdlukaRjesenje.Oznaka_1">St-811/2013-135</derivirana_varijabla>
  </DomainObject.Predmet.OdlukaRjesenje.Oznaka>
  <DomainObject.Predmet.SudioniciListNaziv>
    <izvorni_sadrzaj>
      <item>HUS RSZ "KLAS"</item>
      <item>IVICA MATAJČEVIĆ, i dr. djelatnici</item>
      <item>HANA - VOĆNJAK KUKLJAŠ društvo s ograničenom odgovornošću za proizvodnju voća</item>
      <item>Željko Rupčić</item>
      <item>HYPO ALPE-ADRIA-BANK dioničko društvo</item>
      <item>ogl.ploča - Hana voćnjak Kukljaš d.o.o., u stečaju, Vukojevci</item>
      <item>Predsjedništvo suda</item>
    </izvorni_sadrzaj>
    <derivirana_varijabla naziv="DomainObject.Predmet.SudioniciListNaziv_1">
      <item>HUS RSZ "KLAS"</item>
      <item>IVICA MATAJČEVIĆ, i dr. djelatnici</item>
      <item>HANA - VOĆNJAK KUKLJAŠ društvo s ograničenom odgovornošću za proizvodnju voća</item>
      <item>Željko Rupčić</item>
      <item>HYPO ALPE-ADRIA-BANK dioničko društvo</item>
      <item>ogl.ploča - Hana voćnjak Kukljaš d.o.o., u stečaju, Vukojevci</item>
      <item>Predsjedništvo suda</item>
    </derivirana_varijabla>
  </DomainObject.Predmet.SudioniciListNaziv>
  <DomainObject.Predmet.SudioniciListAdressOIB>
    <izvorni_sadrzaj>
      <item>HUS RSZ "KLAS", PARK K.BRANIMIRA 5,31000 Osijek</item>
      <item>IVICA MATAJČEVIĆ, i dr. djelatnici</item>
      <item>HANA - VOĆNJAK KUKLJAŠ društvo s ograničenom odgovornošću za proizvodnju voća, OIB 33965934267, Kukljaš/bb,Vukojevci</item>
      <item>Željko Rupčić, OIB 31017026540, Božidara Adžije 58,31400 Đakovo</item>
      <item>HYPO ALPE-ADRIA-BANK dioničko društvo, OIB 14036333877, Slavonska avenija 6,10000 Zagreb</item>
      <item>ogl.ploča - Hana voćnjak Kukljaš d.o.o., u stečaju, Vukojevci</item>
      <item>Predsjedništvo suda</item>
    </izvorni_sadrzaj>
    <derivirana_varijabla naziv="DomainObject.Predmet.SudioniciListAdressOIB_1">
      <item>HUS RSZ "KLAS", PARK K.BRANIMIRA 5,31000 Osijek</item>
      <item>IVICA MATAJČEVIĆ, i dr. djelatnici</item>
      <item>HANA - VOĆNJAK KUKLJAŠ društvo s ograničenom odgovornošću za proizvodnju voća, OIB 33965934267, Kukljaš/bb,Vukojevci</item>
      <item>Željko Rupčić, OIB 31017026540, Božidara Adžije 58,31400 Đakovo</item>
      <item>HYPO ALPE-ADRIA-BANK dioničko društvo, OIB 14036333877, Slavonska avenija 6,10000 Zagreb</item>
      <item>ogl.ploča - Hana voćnjak Kukljaš d.o.o., u stečaju, Vukojevci</item>
      <item>Predsjedništvo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33965934267</item>
      <item>, OIB 31017026540</item>
      <item>, OIB 14036333877</item>
      <item>, OIB null</item>
      <item>, OIB null</item>
    </izvorni_sadrzaj>
    <derivirana_varijabla naziv="DomainObject.Predmet.SudioniciListNazivOIB_1">
      <item>, OIB null</item>
      <item>, OIB null</item>
      <item>, OIB 33965934267</item>
      <item>, OIB 31017026540</item>
      <item>, OIB 14036333877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BDF762-C746-4049-B128-353F2A2264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2110</properties:Characters>
  <properties:Lines>80</properties:Lines>
  <properties:Paragraphs>27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2018-12-04T09:16:00Z</dcterms:created>
  <dc:creator>hermanj</dc:creator>
  <cp:lastModifiedBy>Maja Kocijan</cp:lastModifiedBy>
  <cp:lastPrinted>2018-12-04T09:37:00Z</cp:lastPrinted>
  <dcterms:modified xmlns:xsi="http://www.w3.org/2001/XMLSchema-instance" xsi:type="dcterms:W3CDTF">2018-12-04T10:02:00Z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nagrada st. upr.docx)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