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8751b" w14:paraId="2a8751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0B3745">
        <w:t>1854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2F5C4A">
        <w:t xml:space="preserve"> Filmska autorska grupa </w:t>
      </w:r>
      <w:r w:rsidR="000B3745">
        <w:t>„E</w:t>
      </w:r>
      <w:r w:rsidR="002F5C4A">
        <w:t xml:space="preserve">nthusia Planck“, Samobor, Josipa Komparea 5, OIB: </w:t>
      </w:r>
      <w:r w:rsidR="00DC5DF4">
        <w:t>50341468388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DC5DF4">
        <w:t>14</w:t>
      </w:r>
      <w:r w:rsidR="003B50C7">
        <w:t>.</w:t>
      </w:r>
      <w:r w:rsidR="00934B4D">
        <w:t xml:space="preserve"> </w:t>
      </w:r>
      <w:r w:rsidR="0055704E">
        <w:t>ožujka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8D5C6F">
        <w:t>22</w:t>
      </w:r>
      <w:r w:rsidR="00224AFF">
        <w:t xml:space="preserve">. </w:t>
      </w:r>
      <w:r w:rsidR="00AB0239">
        <w:t>srpnja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DC5DF4">
        <w:rPr>
          <w:bCs/>
        </w:rPr>
        <w:t xml:space="preserve"> </w:t>
      </w:r>
      <w:r w:rsidR="00DC5DF4">
        <w:t>Filmska autorska grupa „Enthusia Planck“, Samobor, Josipa Komparea 5, OIB: 50341468388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DC5DF4">
        <w:t xml:space="preserve">27.905,44 </w:t>
      </w:r>
      <w:r>
        <w:t>kn</w:t>
      </w:r>
      <w:r w:rsidR="00DC5DF4">
        <w:t>, na dan 10</w:t>
      </w:r>
      <w:r w:rsidR="0098599D">
        <w:t>.</w:t>
      </w:r>
      <w:r w:rsidR="00F66487">
        <w:t xml:space="preserve"> </w:t>
      </w:r>
      <w:r w:rsidR="0055704E">
        <w:t>ožujka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DC5DF4">
        <w:t>predsjednik</w:t>
      </w:r>
      <w:r w:rsidR="0030412B">
        <w:t xml:space="preserve"> </w:t>
      </w:r>
      <w:r w:rsidR="005A368B">
        <w:t>dužnika</w:t>
      </w:r>
      <w:r w:rsidR="00025BA1">
        <w:t xml:space="preserve"> </w:t>
      </w:r>
      <w:r w:rsidR="00DC5DF4">
        <w:t>Matko Burić</w:t>
      </w:r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DC5DF4">
        <w:t>1854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FF7A26">
        <w:t>22</w:t>
      </w:r>
      <w:r w:rsidR="0054259D">
        <w:t xml:space="preserve">. </w:t>
      </w:r>
      <w:r w:rsidR="00A559C4">
        <w:t>srpnja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FF7A26">
        <w:t>15</w:t>
      </w:r>
      <w:r w:rsidR="00432394">
        <w:t>.9.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050" w:rsidR="004F5050">
      <w:r>
        <w:separator/>
      </w:r>
    </w:p>
  </w:endnote>
  <w:endnote w:id="0" w:type="continuationSeparator">
    <w:p w:rsidRDefault="004F5050" w:rsidR="004F5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050" w:rsidR="004F5050">
      <w:r>
        <w:separator/>
      </w:r>
    </w:p>
  </w:footnote>
  <w:footnote w:id="0" w:type="continuationSeparator">
    <w:p w:rsidRDefault="004F5050" w:rsidR="004F5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B3745"/>
    <w:rsid w:val="000C1505"/>
    <w:rsid w:val="000C1783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39E8"/>
    <w:rsid w:val="002D7681"/>
    <w:rsid w:val="002E460F"/>
    <w:rsid w:val="002E4C48"/>
    <w:rsid w:val="002F4AAF"/>
    <w:rsid w:val="002F5C4A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16F2B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B6BAB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050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5704E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52724"/>
    <w:rsid w:val="00657972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D5C6F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D5CEB"/>
    <w:rsid w:val="00CE0EE4"/>
    <w:rsid w:val="00CE75DC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32D4"/>
    <w:rsid w:val="00D564AB"/>
    <w:rsid w:val="00D578ED"/>
    <w:rsid w:val="00D6325D"/>
    <w:rsid w:val="00D64021"/>
    <w:rsid w:val="00D64FB6"/>
    <w:rsid w:val="00D710F3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5DF4"/>
    <w:rsid w:val="00DC73C4"/>
    <w:rsid w:val="00DD0CF1"/>
    <w:rsid w:val="00DD6543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29BD"/>
    <w:rsid w:val="00EB35D4"/>
    <w:rsid w:val="00EC0019"/>
    <w:rsid w:val="00EC443F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A0005"/>
    <w:rsid w:val="00FB1C1E"/>
    <w:rsid w:val="00FB578E"/>
    <w:rsid w:val="00FB6A09"/>
    <w:rsid w:val="00FC20D3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16F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6F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F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F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F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16F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6F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F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F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F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1854</izvorni_sadrzaj>
    <derivirana_varijabla naziv="DomainObject.Predmet.Broj_1">1854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St-1854/2016</izvorni_sadrzaj>
    <derivirana_varijabla naziv="DomainObject.Predmet.OznakaBroj_1">St-1854/2016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Filmska autorska grupa ''Enthusia Planck''</izvorni_sadrzaj>
    <derivirana_varijabla naziv="DomainObject.Predmet.ProtustrankaFormated_1">  Filmska autorska grupa ''Enthusia Planck''</derivirana_varijabla>
  </DomainObject.Predmet.ProtustrankaFormated>
  <DomainObject.Predmet.ProtustrankaFormatedOIB>
    <izvorni_sadrzaj>  Filmska autorska grupa ''Enthusia Planck'', OIB 50341468388</izvorni_sadrzaj>
    <derivirana_varijabla naziv="DomainObject.Predmet.ProtustrankaFormatedOIB_1">  Filmska autorska grupa ''Enthusia Planck'', OIB 50341468388</derivirana_varijabla>
  </DomainObject.Predmet.ProtustrankaFormatedOIB>
  <DomainObject.Predmet.ProtustrankaFormatedWithAdress>
    <izvorni_sadrzaj> Filmska autorska grupa ''Enthusia Planck'', Josipa Kamparea 5, 10430 Samobor</izvorni_sadrzaj>
    <derivirana_varijabla naziv="DomainObject.Predmet.ProtustrankaFormatedWithAdress_1"> Filmska autorska grupa ''Enthusia Planck'', Josipa Kamparea 5, 10430 Samobor</derivirana_varijabla>
  </DomainObject.Predmet.ProtustrankaFormatedWithAdress>
  <DomainObject.Predmet.ProtustrankaFormatedWithAdressOIB>
    <izvorni_sadrzaj> Filmska autorska grupa ''Enthusia Planck'', OIB 50341468388, Josipa Kamparea 5, 10430 Samobor</izvorni_sadrzaj>
    <derivirana_varijabla naziv="DomainObject.Predmet.ProtustrankaFormatedWithAdressOIB_1"> Filmska autorska grupa ''Enthusia Planck'', OIB 50341468388, Josipa Kamparea 5, 10430 Samobor</derivirana_varijabla>
  </DomainObject.Predmet.ProtustrankaFormatedWithAdressOIB>
  <DomainObject.Predmet.ProtustrankaWithAdress>
    <izvorni_sadrzaj>Filmska autorska grupa ''Enthusia Planck'' Josipa Kamparea 5, 10430 Samobor</izvorni_sadrzaj>
    <derivirana_varijabla naziv="DomainObject.Predmet.ProtustrankaWithAdress_1">Filmska autorska grupa ''Enthusia Planck'' Josipa Kamparea 5, 10430 Samobor</derivirana_varijabla>
  </DomainObject.Predmet.ProtustrankaWithAdress>
  <DomainObject.Predmet.ProtustrankaWithAdressOIB>
    <izvorni_sadrzaj>Filmska autorska grupa ''Enthusia Planck'', OIB 50341468388, Josipa Kamparea 5, 10430 Samobor</izvorni_sadrzaj>
    <derivirana_varijabla naziv="DomainObject.Predmet.ProtustrankaWithAdressOIB_1">Filmska autorska grupa ''Enthusia Planck'', OIB 50341468388, Josipa Kamparea 5, 10430 Samobor</derivirana_varijabla>
  </DomainObject.Predmet.ProtustrankaWithAdressOIB>
  <DomainObject.Predmet.ProtustrankaNazivFormated>
    <izvorni_sadrzaj>Filmska autorska grupa ''Enthusia Planck''</izvorni_sadrzaj>
    <derivirana_varijabla naziv="DomainObject.Predmet.ProtustrankaNazivFormated_1">Filmska autorska grupa ''Enthusia Planck''</derivirana_varijabla>
  </DomainObject.Predmet.ProtustrankaNazivFormated>
  <DomainObject.Predmet.ProtustrankaNazivFormatedOIB>
    <izvorni_sadrzaj>Filmska autorska grupa ''Enthusia Planck'', OIB 50341468388</izvorni_sadrzaj>
    <derivirana_varijabla naziv="DomainObject.Predmet.ProtustrankaNazivFormatedOIB_1">Filmska autorska grupa ''Enthusia Planck'', OIB 50341468388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Filmska autorska grupa ''Enthusia Planck''</item>
    </izvorni_sadrzaj>
    <derivirana_varijabla naziv="DomainObject.Predmet.ProtuStrankaListFormated_1">
      <item>Filmska autorska grupa ''Enthusia Planck''</item>
    </derivirana_varijabla>
  </DomainObject.Predmet.ProtuStrankaListFormated>
  <DomainObject.Predmet.ProtuStrankaListFormatedOIB>
    <izvorni_sadrzaj>
      <item>Filmska autorska grupa ''Enthusia Planck'', OIB 50341468388</item>
    </izvorni_sadrzaj>
    <derivirana_varijabla naziv="DomainObject.Predmet.ProtuStrankaListFormatedOIB_1">
      <item>Filmska autorska grupa ''Enthusia Planck'', OIB 50341468388</item>
    </derivirana_varijabla>
  </DomainObject.Predmet.ProtuStrankaListFormatedOIB>
  <DomainObject.Predmet.ProtuStrankaListFormatedWithAdress>
    <izvorni_sadrzaj>
      <item>Filmska autorska grupa ''Enthusia Planck'', Josipa Kamparea 5, 10430 Samobor</item>
    </izvorni_sadrzaj>
    <derivirana_varijabla naziv="DomainObject.Predmet.ProtuStrankaListFormatedWithAdress_1">
      <item>Filmska autorska grupa ''Enthusia Planck'', Josipa Kamparea 5, 10430 Samobor</item>
    </derivirana_varijabla>
  </DomainObject.Predmet.ProtuStrankaListFormatedWithAdress>
  <DomainObject.Predmet.ProtuStrankaListFormatedWithAdressOIB>
    <izvorni_sadrzaj>
      <item>Filmska autorska grupa ''Enthusia Planck'', OIB 50341468388, Josipa Kamparea 5, 10430 Samobor</item>
    </izvorni_sadrzaj>
    <derivirana_varijabla naziv="DomainObject.Predmet.ProtuStrankaListFormatedWithAdressOIB_1">
      <item>Filmska autorska grupa ''Enthusia Planck'', OIB 50341468388, Josipa Kamparea 5, 10430 Samobor</item>
    </derivirana_varijabla>
  </DomainObject.Predmet.ProtuStrankaListFormatedWithAdressOIB>
  <DomainObject.Predmet.ProtuStrankaListNazivFormated>
    <izvorni_sadrzaj>
      <item>Filmska autorska grupa ''Enthusia Planck''</item>
    </izvorni_sadrzaj>
    <derivirana_varijabla naziv="DomainObject.Predmet.ProtuStrankaListNazivFormated_1">
      <item>Filmska autorska grupa ''Enthusia Planck''</item>
    </derivirana_varijabla>
  </DomainObject.Predmet.ProtuStrankaListNazivFormated>
  <DomainObject.Predmet.ProtuStrankaListNazivFormatedOIB>
    <izvorni_sadrzaj>
      <item>Filmska autorska grupa ''Enthusia Planck'', OIB 50341468388</item>
    </izvorni_sadrzaj>
    <derivirana_varijabla naziv="DomainObject.Predmet.ProtuStrankaListNazivFormatedOIB_1">
      <item>Filmska autorska grupa ''Enthusia Planck'', OIB 50341468388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Filmska autorska grupa ''Enthusia Planck''</izvorni_sadrzaj>
    <derivirana_varijabla naziv="DomainObject.Predmet.ProtustrankaIDrugi_1">Filmska autorska grupa ''Enthusia Planck''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Filmska autorska grupa ''Enthusia Planck'', OIB 50341468388, Josipa Kamparea 5, 10430 Samobor</izvorni_sadrzaj>
    <derivirana_varijabla naziv="DomainObject.Predmet.ProtustrankaIDrugiAdressOIB_1">Filmska autorska grupa ''Enthusia Planck'', OIB 50341468388, Josipa Kamparea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Filmska autorska grupa ''Enthusia Planck''</item>
      <item>FINA Regionalni centar Zagreb</item>
    </izvorni_sadrzaj>
    <derivirana_varijabla naziv="DomainObject.Predmet.SudioniciListNaziv_1">
      <item>Filmska autorska grupa ''Enthusia Planck''</item>
      <item>FINA Regionalni centar Zagreb</item>
    </derivirana_varijabla>
  </DomainObject.Predmet.SudioniciListNaziv>
  <DomainObject.Predmet.SudioniciListAdressOIB>
    <izvorni_sadrzaj>
      <item>Filmska autorska grupa ''Enthusia Planck'', OIB 50341468388, Josipa Kamparea 5,10430 Samobor</item>
      <item>FINA Regionalni centar Zagreb, OIB 85821130368, Trg svibanjskih žrtava 1995. br 1,10000 Zagreb</item>
    </izvorni_sadrzaj>
    <derivirana_varijabla naziv="DomainObject.Predmet.SudioniciListAdressOIB_1">
      <item>Filmska autorska grupa ''Enthusia Planck'', OIB 50341468388, Josipa Kamparea 5,10430 Samobor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50341468388</item>
      <item>, OIB 85821130368</item>
    </izvorni_sadrzaj>
    <derivirana_varijabla naziv="DomainObject.Predmet.SudioniciListNazivOIB_1">
      <item>, OIB 50341468388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1887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2016-07-22T08:58:00Z</dcterms:created>
  <dc:creator>Korisnik</dc:creator>
  <cp:lastModifiedBy>Sanda Gučić</cp:lastModifiedBy>
  <cp:lastPrinted>2016-07-22T08:55:00Z</cp:lastPrinted>
  <dcterms:modified xmlns:xsi="http://www.w3.org/2001/XMLSchema-instance" xsi:type="dcterms:W3CDTF">2016-07-22T10:10:00Z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