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d8d7" w14:paraId="afed8d7" w:rsidRDefault="00AB4602" w:rsidP="00555039" w:rsidR="00555039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</w:r>
      <w:r w:rsidR="00555039" w:rsidRPr="00555039">
        <w:rPr>
          <w:rFonts w:cs="Times New Roman"/>
        </w:rPr>
        <w:tab/>
        <w:t>1 St-5340/16</w:t>
      </w:r>
    </w:p>
    <w:p w:rsidRDefault="00555039" w:rsidP="00555039" w:rsidR="00555039" w:rsidRPr="00555039">
      <w:pPr>
        <w:pStyle w:val="NormaleSPIS"/>
        <w:rPr>
          <w:rFonts w:cs="Times New Roman"/>
        </w:rPr>
      </w:pP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b/>
          <w:lang w:eastAsia="hr-HR"/>
        </w:rPr>
        <w:t xml:space="preserve">      </w:t>
      </w:r>
      <w:r w:rsidRPr="00555039">
        <w:rPr>
          <w:rFonts w:cs="Times New Roman" w:eastAsia="Times New Roman"/>
          <w:lang w:eastAsia="hr-HR"/>
        </w:rPr>
        <w:t xml:space="preserve">REPUBLIKA HRVATSKA 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 TRGOVAČKI SUD U ZAGREBU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         Stalna služba u Karlovcu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jc w:val="center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>R E P U B L I K A   H R V A T S K A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ab/>
        <w:t>R J E Š E N J E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ab/>
        <w:t>TRGOVAČKI SUD U ZAGREBU, Stalna služba u Karlovcu</w:t>
      </w:r>
      <w:r w:rsidRPr="00555039">
        <w:rPr>
          <w:rFonts w:cs="Times New Roman" w:eastAsia="Times New Roman"/>
          <w:b/>
          <w:lang w:eastAsia="hr-HR"/>
        </w:rPr>
        <w:t>,</w:t>
      </w:r>
      <w:r w:rsidRPr="0055503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NEKRETNINE IVANIĆ d.o.o. u stečaju, Ivanec, Zavojna ulica 3, OIB: 45273379526, 5. listopada 2017.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jc w:val="center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>r i j e š i o   j e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Saziva se Skupština vjerovnika za </w:t>
      </w:r>
      <w:r w:rsidRPr="00555039">
        <w:rPr>
          <w:rFonts w:cs="Times New Roman" w:eastAsia="Times New Roman"/>
          <w:b/>
          <w:lang w:eastAsia="hr-HR"/>
        </w:rPr>
        <w:t>23. listopada 2017. u 12,00 sati u zgradi ovog suda u Karlovcu, Trg hrvatskih branitelja 1/II, soba broj 207</w:t>
      </w:r>
      <w:r w:rsidRPr="00555039">
        <w:rPr>
          <w:rFonts w:cs="Times New Roman" w:eastAsia="Times New Roman"/>
          <w:lang w:eastAsia="hr-HR"/>
        </w:rPr>
        <w:t>, sa slijedećim dnevnim redom:</w:t>
      </w:r>
    </w:p>
    <w:p w:rsidRDefault="00555039" w:rsidP="00555039" w:rsidR="00555039" w:rsidRPr="0055503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>Odluka o daljnjem tijeku postupka.</w:t>
      </w:r>
    </w:p>
    <w:p w:rsidRDefault="00555039" w:rsidP="00555039" w:rsidR="00555039" w:rsidRPr="0055503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>Razno.</w:t>
      </w:r>
    </w:p>
    <w:p w:rsidRDefault="00555039" w:rsidP="00555039" w:rsidR="00555039" w:rsidRPr="0055503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ind w:left="36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>Obrazloženje</w:t>
      </w:r>
    </w:p>
    <w:p w:rsidRDefault="00555039" w:rsidP="00555039" w:rsidR="00555039" w:rsidRPr="00555039">
      <w:pPr>
        <w:spacing w:after="0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555039">
        <w:rPr>
          <w:rFonts w:cs="Times New Roman" w:eastAsia="Times New Roman"/>
          <w:lang w:eastAsia="hr-HR"/>
        </w:rPr>
        <w:t>toč</w:t>
      </w:r>
      <w:proofErr w:type="spellEnd"/>
      <w:r w:rsidRPr="00555039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          </w:t>
      </w:r>
      <w:r w:rsidRPr="00555039">
        <w:rPr>
          <w:rFonts w:cs="Times New Roman" w:eastAsia="Times New Roman"/>
          <w:lang w:eastAsia="hr-HR"/>
        </w:rPr>
        <w:tab/>
      </w:r>
      <w:r w:rsidRPr="00555039">
        <w:rPr>
          <w:rFonts w:cs="Times New Roman" w:eastAsia="Times New Roman"/>
          <w:lang w:eastAsia="hr-HR"/>
        </w:rPr>
        <w:tab/>
      </w:r>
    </w:p>
    <w:p w:rsidRDefault="00555039" w:rsidP="00555039" w:rsidR="00555039" w:rsidRPr="00555039">
      <w:pPr>
        <w:spacing w:after="0"/>
        <w:jc w:val="center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>U Karlovcu, 5. listopada 2017.</w:t>
      </w: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555039" w:rsidP="00555039" w:rsidR="00555039">
      <w:pPr>
        <w:spacing w:after="0"/>
        <w:jc w:val="center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555039" w:rsidP="00555039" w:rsidR="005550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5039" w:rsidP="00555039" w:rsidR="00555039" w:rsidRPr="0055503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55039" w:rsidP="00555039" w:rsidR="00555039" w:rsidRPr="0055503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55039" w:rsidP="00555039" w:rsidR="00555039" w:rsidRPr="00555039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555039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0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89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St-5340/2016-18</izvorni_sadrzaj>
    <derivirana_varijabla naziv="DomainObject.Oznaka_1">St-5340/2016-18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St-5340/2016-18</izvorni_sadrzaj>
    <derivirana_varijabla naziv="DomainObject.PoslovniBrojDokumenta_1">St-5340/2016-18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CE6A0-F0D9-45BD-BC55-B1CE38D86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770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2017-10-05T12:32:00Z</cp:lastPrinted>
  <dcterms:modified xmlns:xsi="http://www.w3.org/2001/XMLSchema-instance" xsi:type="dcterms:W3CDTF">2017-10-05T12:32:00Z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St-5340/2016-18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