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2247" w14:paraId="f762247" w:rsidRDefault="00AE649C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F4FA6" w:rsidP="001949F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>
        <w:t>REPUBLIKA HRVATSKA</w:t>
      </w:r>
    </w:p>
    <w:p w:rsidRDefault="001949FF" w:rsidP="001949FF" w:rsidR="001949FF" w:rsidRPr="00B76F3C">
      <w:pPr>
        <w:pStyle w:val="SudNaziv"/>
      </w:pPr>
      <w:r>
        <w:t>TRGOVAČKI SUD U VARAŽDINU</w:t>
      </w:r>
    </w:p>
    <w:p w:rsidRDefault="00EA1C6D" w:rsidP="001949FF" w:rsidR="001949FF">
      <w:pPr>
        <w:spacing w:after="0"/>
        <w:jc w:val="both"/>
        <w:rPr>
          <w:bCs/>
        </w:rPr>
      </w:pPr>
      <w:r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9B4EDA" w:rsidP="009B4EDA" w:rsidR="009B4EDA">
      <w:pPr>
        <w:ind w:firstLine="708"/>
        <w:jc w:val="both"/>
      </w:pPr>
      <w:r>
        <w:t xml:space="preserve">Trgovački sud u Varaždinu po sutkinji toga suda Meliti Poljanec Bubaš, u postupku </w:t>
      </w:r>
      <w:proofErr w:type="spellStart"/>
      <w:r>
        <w:t>predstečajne</w:t>
      </w:r>
      <w:proofErr w:type="spellEnd"/>
      <w:r>
        <w:t xml:space="preserve"> nagodbe povodom prijedloga dužnika TRAP d.o.o. Varaždin, Ivana Kukuljevića 3, OIB: 59331227336, dana 8. prosinca 2016.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1F39BE">
        <w:t xml:space="preserve"> ročište radi ispitivanja tražbina</w:t>
      </w:r>
      <w:r>
        <w:t>, kod ovog suda u Varaždin</w:t>
      </w:r>
      <w:r w:rsidR="001F39BE">
        <w:t>u, Ulica Braće Radić 2, soba 224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9B4EDA" w:rsidP="001949FF" w:rsidR="001949FF">
      <w:pPr>
        <w:spacing w:after="0"/>
        <w:jc w:val="center"/>
      </w:pPr>
      <w:r>
        <w:t>21</w:t>
      </w:r>
      <w:r w:rsidR="001949FF">
        <w:t xml:space="preserve">. </w:t>
      </w:r>
      <w:r>
        <w:t>prosinca 2016. godine u 12,45</w:t>
      </w:r>
      <w:r w:rsidR="001949FF">
        <w:t xml:space="preserve"> sati.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9B4EDA" w:rsidP="001949FF" w:rsidR="001949FF">
      <w:pPr>
        <w:spacing w:after="0"/>
        <w:jc w:val="both"/>
      </w:pPr>
      <w:r>
        <w:tab/>
        <w:t>- dužnik</w:t>
      </w:r>
      <w:r w:rsidRPr="009B4EDA">
        <w:t xml:space="preserve"> </w:t>
      </w:r>
      <w:r>
        <w:t>TRAP d.o.o. Varaždin, Ivana Kukuljevića 3</w:t>
      </w:r>
    </w:p>
    <w:p w:rsidRDefault="009B4EDA" w:rsidP="001949FF" w:rsidR="001949FF">
      <w:pPr>
        <w:spacing w:after="0"/>
        <w:jc w:val="both"/>
      </w:pPr>
      <w:r>
        <w:tab/>
        <w:t>- povjerenik Dragutin Romić iz Čepina, Ulica Papuka 28</w:t>
      </w:r>
    </w:p>
    <w:p w:rsidRDefault="001949FF" w:rsidP="001949FF" w:rsidR="001949FF">
      <w:pPr>
        <w:spacing w:after="0"/>
        <w:jc w:val="both"/>
      </w:pPr>
      <w:r>
        <w:tab/>
        <w:t>- vjerovnici.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9B4EDA" w:rsidP="001949FF" w:rsidR="001949FF">
      <w:pPr>
        <w:spacing w:after="0"/>
        <w:jc w:val="center"/>
      </w:pPr>
      <w:r>
        <w:t>U Varaždinu 8</w:t>
      </w:r>
      <w:r w:rsidR="001949FF">
        <w:t xml:space="preserve">. </w:t>
      </w:r>
      <w:r>
        <w:t>prosinca</w:t>
      </w:r>
      <w:r w:rsidR="001949FF">
        <w:t xml:space="preserve"> 2016. godine</w:t>
      </w:r>
    </w:p>
    <w:p w:rsidRDefault="001949FF" w:rsidP="001949FF" w:rsidR="001949FF">
      <w:pPr>
        <w:spacing w:after="0"/>
        <w:jc w:val="both"/>
      </w:pPr>
    </w:p>
    <w:p w:rsidRDefault="009B4EDA" w:rsidP="001949FF" w:rsidR="009B4EDA">
      <w:pPr>
        <w:spacing w:after="0"/>
        <w:jc w:val="both"/>
      </w:pPr>
    </w:p>
    <w:p w:rsidRDefault="001949FF" w:rsidP="001949FF" w:rsidR="001949FF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1949FF" w:rsidP="001949FF" w:rsidR="001949FF">
      <w:pPr>
        <w:spacing w:after="0"/>
        <w:jc w:val="both"/>
      </w:pPr>
      <w:r>
        <w:tab/>
        <w:t xml:space="preserve">        </w:t>
      </w:r>
    </w:p>
    <w:p w:rsidRDefault="001949FF" w:rsidP="001949FF" w:rsidR="001949FF">
      <w:pPr>
        <w:spacing w:after="0"/>
      </w:pPr>
      <w:r>
        <w:t xml:space="preserve">                                                                                          </w:t>
      </w:r>
      <w:r w:rsidR="001F39BE">
        <w:t xml:space="preserve">  </w:t>
      </w:r>
      <w:r w:rsidR="009B4EDA">
        <w:t>Melita Poljanec Bubaš,v.r.</w:t>
      </w: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F0B" w:rsidP="00537B78" w:rsidR="00983F0B">
      <w:r>
        <w:separator/>
      </w:r>
    </w:p>
  </w:endnote>
  <w:endnote w:id="0" w:type="continuationSeparator">
    <w:p w:rsidRDefault="00983F0B" w:rsidP="00537B78" w:rsidR="00983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F0B" w:rsidP="00537B78" w:rsidR="00983F0B">
      <w:r>
        <w:separator/>
      </w:r>
    </w:p>
  </w:footnote>
  <w:footnote w:id="0" w:type="continuationSeparator">
    <w:p w:rsidRDefault="00983F0B" w:rsidP="00537B78" w:rsidR="00983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EDA" w:rsidP="009B4EDA" w:rsidR="009B4EDA">
    <w:pPr>
      <w:pStyle w:val="Zaglavlje"/>
    </w:pPr>
    <w:r>
      <w:t>Poslovni broj: 2 St-921/16-11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FA6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0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EDA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</izvorni_sadrzaj>
    <derivirana_varijabla naziv="DomainObject.Predmet.SudioniciListNaziv_1">
      <item>TRAP društvo s ograničenom odgovornošću za trgovinu i usluge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816AF-97C5-4253-8A2A-E3DD1241E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650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2016-12-08T11:21:00Z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2016-12-08T11:20:00Z</cp:lastPrinted>
  <dcterms:modified xmlns:xsi="http://www.w3.org/2001/XMLSchema-instance" xsi:type="dcterms:W3CDTF">2016-12-08T11:22:00Z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