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2151" w14:paraId="d512151" w:rsidRDefault="001A6D31" w:rsidP="001A6D31" w:rsidR="001A6D3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D31" w:rsidP="001A6D31" w:rsidR="001A6D3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6D31" w:rsidP="001A6D31" w:rsidR="001A6D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6D31" w:rsidP="001A6D31" w:rsidR="001A6D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6D31" w:rsidP="001A6D31" w:rsidR="001A6D3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6D31" w:rsidP="001A6D31" w:rsidR="001A6D3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6D31" w:rsidP="001A6D31" w:rsidR="001A6D31" w:rsidRPr="005D578C">
      <w:pPr>
        <w:jc w:val="center"/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DMA d. o. o. Valtura, Valtura 70, OIB 62439007925, MBS 040026647,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DMA d. o. o. Valtura, Valtura 70, OIB 62439007925, MBS 040026647,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1A6D31" w:rsidP="001A6D31" w:rsidR="001A6D31">
      <w:pPr>
        <w:ind w:firstLine="708"/>
        <w:rPr>
          <w:rFonts w:cs="Times New Roman" w:eastAsia="Times New Roman"/>
          <w:szCs w:val="20"/>
        </w:rPr>
      </w:pPr>
    </w:p>
    <w:p w:rsidRDefault="001A6D31" w:rsidP="001A6D31" w:rsidR="001A6D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DMA d. o. o. Valtura, Valtura 70, OIB 62439007925, MBS 040026647.</w:t>
      </w:r>
    </w:p>
    <w:p w:rsidRDefault="001A6D31" w:rsidP="001A6D31" w:rsidR="001A6D31">
      <w:pPr>
        <w:rPr>
          <w:rFonts w:cs="Times New Roman" w:eastAsia="Times New Roman"/>
          <w:szCs w:val="24"/>
        </w:rPr>
      </w:pPr>
    </w:p>
    <w:p w:rsidRDefault="001A6D31" w:rsidP="001A6D31" w:rsidR="001A6D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DMA d. o. o. Valtura, Valtura 70, OIB 62439007925, MBS 040026647.</w:t>
      </w:r>
    </w:p>
    <w:p w:rsidRDefault="001A6D31" w:rsidP="001A6D31" w:rsidR="001A6D31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6D31" w:rsidP="001A6D31" w:rsidR="001A6D31">
      <w:pPr>
        <w:ind w:firstLine="708"/>
        <w:rPr>
          <w:rFonts w:cs="Times New Roman" w:eastAsia="Times New Roman"/>
          <w:szCs w:val="24"/>
        </w:rPr>
      </w:pPr>
    </w:p>
    <w:p w:rsidRDefault="001A6D31" w:rsidP="001A6D31" w:rsidR="001A6D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DMA d. o. o. Valtura.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St-503/2015-3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St-503/2015-4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A6D31" w:rsidP="001A6D31" w:rsidR="001A6D3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6D31" w:rsidP="001A6D31" w:rsidR="001A6D31" w:rsidRPr="005D578C">
      <w:pPr>
        <w:jc w:val="center"/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A6D31" w:rsidP="001A6D31" w:rsidR="001A6D3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75D0A">
        <w:rPr>
          <w:rFonts w:cs="Times New Roman" w:eastAsia="Times New Roman"/>
          <w:szCs w:val="24"/>
        </w:rPr>
        <w:t>, v. r.</w:t>
      </w:r>
    </w:p>
    <w:p w:rsidRDefault="001A6D31" w:rsidP="001A6D31" w:rsidR="001A6D31">
      <w:pPr>
        <w:jc w:val="left"/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left"/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6D31" w:rsidP="001A6D31" w:rsidR="001A6D3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A6D31" w:rsidP="001A6D31" w:rsidR="001A6D31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rPr>
          <w:rFonts w:cs="Times New Roman" w:eastAsia="Times New Roman"/>
          <w:szCs w:val="24"/>
        </w:rPr>
      </w:pPr>
    </w:p>
    <w:p w:rsidRDefault="001A6D31" w:rsidP="001A6D31" w:rsidR="001A6D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DMA d. o. o. Valtura, Valtura 70, </w:t>
      </w:r>
    </w:p>
    <w:p w:rsidRDefault="00892C6B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1A6D31">
        <w:rPr>
          <w:rFonts w:cs="Times New Roman" w:eastAsia="Times New Roman"/>
          <w:szCs w:val="24"/>
        </w:rPr>
        <w:t xml:space="preserve"> za zastupanje dužnika – Dragan Kaić, Valtura, Valtura 70, </w:t>
      </w:r>
    </w:p>
    <w:p w:rsidRDefault="001A6D31" w:rsidP="001A6D31" w:rsidR="001A6D3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A6D31" w:rsidP="001A6D31" w:rsidR="001A6D31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A6D31" w:rsidP="001A6D31" w:rsidR="001A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1A6D31" w:rsidP="001A6D31" w:rsidR="001A6D31"/>
    <w:p w:rsidRDefault="009843C9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D31" w:rsidP="001A6D31" w:rsidR="001A6D31">
      <w:r>
        <w:separator/>
      </w:r>
    </w:p>
  </w:endnote>
  <w:endnote w:id="0" w:type="continuationSeparator">
    <w:p w:rsidRDefault="001A6D31" w:rsidP="001A6D31" w:rsidR="001A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D31" w:rsidP="001A6D31" w:rsidR="001A6D31">
      <w:r>
        <w:separator/>
      </w:r>
    </w:p>
  </w:footnote>
  <w:footnote w:id="0" w:type="continuationSeparator">
    <w:p w:rsidRDefault="001A6D31" w:rsidP="001A6D31" w:rsidR="001A6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D31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843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St-503/2015-5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D31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St-503/2015-5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36F"/>
    <w:rsid w:val="001A6D31"/>
    <w:rsid w:val="0035436F"/>
    <w:rsid w:val="005310E4"/>
    <w:rsid w:val="0075528E"/>
    <w:rsid w:val="0079403F"/>
    <w:rsid w:val="00892C6B"/>
    <w:rsid w:val="009843C9"/>
    <w:rsid w:val="00E7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D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D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A6D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D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D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D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D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43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43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43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D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D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A6D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D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D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D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6D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43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43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43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DMA d.o.o. VALTURA</izvorni_sadrzaj>
    <derivirana_varijabla naziv="DomainObject.Predmet.ProtustrankaFormated_1">  DMA d.o.o. VALTURA</derivirana_varijabla>
  </DomainObject.Predmet.ProtustrankaFormated>
  <DomainObject.Predmet.ProtustrankaFormatedOIB>
    <izvorni_sadrzaj>  DMA d.o.o. VALTURA, OIB 62439007925</izvorni_sadrzaj>
    <derivirana_varijabla naziv="DomainObject.Predmet.ProtustrankaFormatedOIB_1">  DMA d.o.o. VALTURA, OIB 62439007925</derivirana_varijabla>
  </DomainObject.Predmet.ProtustrankaFormatedOIB>
  <DomainObject.Predmet.ProtustrankaFormatedWithAdress>
    <izvorni_sadrzaj> DMA d.o.o. VALTURA, Valtura 70, 52100 Valtura</izvorni_sadrzaj>
    <derivirana_varijabla naziv="DomainObject.Predmet.ProtustrankaFormatedWithAdress_1"> DMA d.o.o. VALTURA, Valtura 70, 52100 Valtura</derivirana_varijabla>
  </DomainObject.Predmet.ProtustrankaFormatedWithAdress>
  <DomainObject.Predmet.ProtustrankaFormatedWithAdressOIB>
    <izvorni_sadrzaj> DMA d.o.o. VALTURA, OIB 62439007925, Valtura 70, 52100 Valtura</izvorni_sadrzaj>
    <derivirana_varijabla naziv="DomainObject.Predmet.ProtustrankaFormatedWithAdressOIB_1"> DMA d.o.o. VALTURA, OIB 62439007925, Valtura 70, 52100 Valtura</derivirana_varijabla>
  </DomainObject.Predmet.ProtustrankaFormatedWithAdressOIB>
  <DomainObject.Predmet.ProtustrankaWithAdress>
    <izvorni_sadrzaj>DMA d.o.o. VALTURA Valtura 70, 52100 Valtura</izvorni_sadrzaj>
    <derivirana_varijabla naziv="DomainObject.Predmet.ProtustrankaWithAdress_1">DMA d.o.o. VALTURA Valtura 70, 52100 Valtura</derivirana_varijabla>
  </DomainObject.Predmet.ProtustrankaWithAdress>
  <DomainObject.Predmet.ProtustrankaWithAdressOIB>
    <izvorni_sadrzaj>DMA d.o.o. VALTURA, OIB 62439007925, Valtura 70, 52100 Valtura</izvorni_sadrzaj>
    <derivirana_varijabla naziv="DomainObject.Predmet.ProtustrankaWithAdressOIB_1">DMA d.o.o. VALTURA, OIB 62439007925, Valtura 70, 52100 Valtura</derivirana_varijabla>
  </DomainObject.Predmet.ProtustrankaWithAdressOIB>
  <DomainObject.Predmet.ProtustrankaNazivFormated>
    <izvorni_sadrzaj>DMA d.o.o. VALTURA</izvorni_sadrzaj>
    <derivirana_varijabla naziv="DomainObject.Predmet.ProtustrankaNazivFormated_1">DMA d.o.o. VALTURA</derivirana_varijabla>
  </DomainObject.Predmet.ProtustrankaNazivFormated>
  <DomainObject.Predmet.ProtustrankaNazivFormatedOIB>
    <izvorni_sadrzaj>DMA d.o.o. VALTURA, OIB 62439007925</izvorni_sadrzaj>
    <derivirana_varijabla naziv="DomainObject.Predmet.ProtustrankaNazivFormatedOIB_1">DMA d.o.o. VALTURA, OIB 62439007925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27774.67</izvorni_sadrzaj>
    <derivirana_varijabla naziv="DomainObject.Predmet.TrenutnaVrijednost_1">27774.67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DMA d.o.o. VALTURA</item>
    </izvorni_sadrzaj>
    <derivirana_varijabla naziv="DomainObject.Predmet.ProtuStrankaListFormated_1">
      <item>DMA d.o.o. VALTURA</item>
    </derivirana_varijabla>
  </DomainObject.Predmet.ProtuStrankaListFormated>
  <DomainObject.Predmet.ProtuStrankaListFormatedOIB>
    <izvorni_sadrzaj>
      <item>DMA d.o.o. VALTURA, OIB 62439007925</item>
    </izvorni_sadrzaj>
    <derivirana_varijabla naziv="DomainObject.Predmet.ProtuStrankaListFormatedOIB_1">
      <item>DMA d.o.o. VALTURA, OIB 62439007925</item>
    </derivirana_varijabla>
  </DomainObject.Predmet.ProtuStrankaListFormatedOIB>
  <DomainObject.Predmet.ProtuStrankaListFormatedWithAdress>
    <izvorni_sadrzaj>
      <item>DMA d.o.o. VALTURA, Valtura 70, 52100 Valtura</item>
    </izvorni_sadrzaj>
    <derivirana_varijabla naziv="DomainObject.Predmet.ProtuStrankaListFormatedWithAdress_1">
      <item>DMA d.o.o. VALTURA, Valtura 70, 52100 Valtura</item>
    </derivirana_varijabla>
  </DomainObject.Predmet.ProtuStrankaListFormatedWithAdress>
  <DomainObject.Predmet.ProtuStrankaListFormatedWithAdressOIB>
    <izvorni_sadrzaj>
      <item>DMA d.o.o. VALTURA, OIB 62439007925, Valtura 70, 52100 Valtura</item>
    </izvorni_sadrzaj>
    <derivirana_varijabla naziv="DomainObject.Predmet.ProtuStrankaListFormatedWithAdressOIB_1">
      <item>DMA d.o.o. VALTURA, OIB 62439007925, Valtura 70, 52100 Valtura</item>
    </derivirana_varijabla>
  </DomainObject.Predmet.ProtuStrankaListFormatedWithAdressOIB>
  <DomainObject.Predmet.ProtuStrankaListNazivFormated>
    <izvorni_sadrzaj>
      <item>DMA d.o.o. VALTURA</item>
    </izvorni_sadrzaj>
    <derivirana_varijabla naziv="DomainObject.Predmet.ProtuStrankaListNazivFormated_1">
      <item>DMA d.o.o. VALTURA</item>
    </derivirana_varijabla>
  </DomainObject.Predmet.ProtuStrankaListNazivFormated>
  <DomainObject.Predmet.ProtuStrankaListNazivFormatedOIB>
    <izvorni_sadrzaj>
      <item>DMA d.o.o. VALTURA, OIB 62439007925</item>
    </izvorni_sadrzaj>
    <derivirana_varijabla naziv="DomainObject.Predmet.ProtuStrankaListNazivFormatedOIB_1">
      <item>DMA d.o.o. VALTURA, OIB 62439007925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DMA d.o.o. VALTURA</izvorni_sadrzaj>
    <derivirana_varijabla naziv="DomainObject.Predmet.ProtustrankaIDrugi_1">DMA d.o.o. VALTURA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DMA d.o.o. VALTURA, OIB 62439007925, Valtura 70, 52100 Valtura</izvorni_sadrzaj>
    <derivirana_varijabla naziv="DomainObject.Predmet.ProtustrankaIDrugiAdressOIB_1">DMA d.o.o. VALTURA, OIB 62439007925, Valtura 70, 52100 Valtura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DMA d.o.o. VALTURA</item>
    </izvorni_sadrzaj>
    <derivirana_varijabla naziv="DomainObject.Predmet.SudioniciListNaziv_1">
      <item>FINANCIJSKA AGENCIJA, RC RIJEKA, PODRUŽNICA PULA, PULA</item>
      <item>DMA d.o.o. VALTURA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DMA d.o.o. VALTURA, OIB 62439007925, Valtura 70,52100 Valtura</item>
    </izvorni_sadrzaj>
    <derivirana_varijabla naziv="DomainObject.Predmet.SudioniciListAdressOIB_1">
      <item>FINANCIJSKA AGENCIJA, RC RIJEKA, PODRUŽNICA PULA, PULA, OIB 85821130368, Ulica grada Vukovara 70,Zagreb</item>
      <item>DMA d.o.o. VALTURA, OIB 62439007925, Valtura 70,52100 Valtura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62439007925</item>
    </izvorni_sadrzaj>
    <derivirana_varijabla naziv="DomainObject.Predmet.SudioniciListNazivOIB_1">
      <item>, OIB 85821130368</item>
      <item>, OIB 62439007925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3111</properties:Characters>
  <properties:Lines>91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2016-02-19T09:22:00Z</dcterms:created>
  <dc:creator>Mihaela Kaligari</dc:creator>
  <dc:description/>
  <cp:keywords/>
  <cp:lastModifiedBy>Mihaela Kaligari</cp:lastModifiedBy>
  <cp:lastPrinted>2016-02-22T08:48:00Z</cp:lastPrinted>
  <dcterms:modified xmlns:xsi="http://www.w3.org/2001/XMLSchema-instance" xsi:type="dcterms:W3CDTF">2016-02-22T12:06:00Z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