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d04e" w14:paraId="2f0d04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14D08">
        <w:t>5641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9E2EF3">
        <w:t>6</w:t>
      </w:r>
      <w:r w:rsidR="00514D08">
        <w:t>41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14D08">
        <w:t>HARD PLACE d.o.o., OIB 10138944227, Zagreb, Siget 7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14D08">
        <w:t>10.117,50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15918"/>
    <w:rsid w:val="002E0A38"/>
    <w:rsid w:val="002E7A51"/>
    <w:rsid w:val="00312159"/>
    <w:rsid w:val="003A1D14"/>
    <w:rsid w:val="003A2AE4"/>
    <w:rsid w:val="003C4994"/>
    <w:rsid w:val="00452C66"/>
    <w:rsid w:val="004B4B7E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5641</izvorni_sadrzaj>
    <derivirana_varijabla naziv="DomainObject.Predmet.Broj_1">5641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St-5641/2015</izvorni_sadrzaj>
    <derivirana_varijabla naziv="DomainObject.Predmet.OznakaBroj_1">St-5641/2015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 PLACE d.o.o. zastupanog po punomoćniku Gordan Penava</izvorni_sadrzaj>
    <derivirana_varijabla naziv="DomainObject.Predmet.ProtustrankaFormated_1">  HARD PLACE d.o.o. zastupanog po punomoćniku Gordan Penava</derivirana_varijabla>
  </DomainObject.Predmet.ProtustrankaFormated>
  <DomainObject.Predmet.ProtustrankaFormatedOIB>
    <izvorni_sadrzaj>  HARD PLACE d.o.o., OIB 10138944227 zastupanog po punomoćniku Gordan Penava</izvorni_sadrzaj>
    <derivirana_varijabla naziv="DomainObject.Predmet.ProtustrankaFormatedOIB_1">  HARD PLACE d.o.o., OIB 10138944227 zastupanog po punomoćniku Gordan Penava</derivirana_varijabla>
  </DomainObject.Predmet.ProtustrankaFormatedOIB>
  <DomainObject.Predmet.ProtustrankaFormatedWithAdress>
    <izvorni_sadrzaj> HARD PLACE d.o.o., Siget 7, 10000 Zagreb zastupanog po punomoćniku Gordan Penava</izvorni_sadrzaj>
    <derivirana_varijabla naziv="DomainObject.Predmet.ProtustrankaFormatedWithAdress_1"> HARD PLACE d.o.o., Siget 7, 10000 Zagreb zastupanog po punomoćniku Gordan Penava</derivirana_varijabla>
  </DomainObject.Predmet.ProtustrankaFormatedWithAdress>
  <DomainObject.Predmet.ProtustrankaFormatedWithAdressOIB>
    <izvorni_sadrzaj> HARD PLACE d.o.o., OIB 10138944227, Siget 7, 10000 Zagreb zastupanog po punomoćniku Gordan Penava</izvorni_sadrzaj>
    <derivirana_varijabla naziv="DomainObject.Predmet.ProtustrankaFormatedWithAdressOIB_1"> HARD PLACE d.o.o., OIB 10138944227, Siget 7, 10000 Zagreb zastupanog po punomoćniku Gordan Penava</derivirana_varijabla>
  </DomainObject.Predmet.ProtustrankaFormatedWithAdressOIB>
  <DomainObject.Predmet.ProtustrankaWithAdress>
    <izvorni_sadrzaj>HARD PLACE d.o.o. Siget 7, 10000 Zagreb</izvorni_sadrzaj>
    <derivirana_varijabla naziv="DomainObject.Predmet.ProtustrankaWithAdress_1">HARD PLACE d.o.o. Siget 7, 10000 Zagreb</derivirana_varijabla>
  </DomainObject.Predmet.ProtustrankaWithAdress>
  <DomainObject.Predmet.ProtustrankaWithAdressOIB>
    <izvorni_sadrzaj>HARD PLACE d.o.o., OIB 10138944227, Siget 7, 10000 Zagreb</izvorni_sadrzaj>
    <derivirana_varijabla naziv="DomainObject.Predmet.ProtustrankaWithAdressOIB_1">HARD PLACE d.o.o., OIB 10138944227, Siget 7, 10000 Zagreb</derivirana_varijabla>
  </DomainObject.Predmet.ProtustrankaWithAdressOIB>
  <DomainObject.Predmet.ProtustrankaNazivFormated>
    <izvorni_sadrzaj>HARD PLACE d.o.o.</izvorni_sadrzaj>
    <derivirana_varijabla naziv="DomainObject.Predmet.ProtustrankaNazivFormated_1">HARD PLACE d.o.o.</derivirana_varijabla>
  </DomainObject.Predmet.ProtustrankaNazivFormated>
  <DomainObject.Predmet.ProtustrankaNazivFormatedOIB>
    <izvorni_sadrzaj>HARD PLACE d.o.o., OIB 10138944227</izvorni_sadrzaj>
    <derivirana_varijabla naziv="DomainObject.Predmet.ProtustrankaNazivFormatedOIB_1">HARD PLACE d.o.o., OIB 10138944227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HARD PLACE d.o.o. zastupanog po punomoćniku Gordan Penava</item>
    </izvorni_sadrzaj>
    <derivirana_varijabla naziv="DomainObject.Predmet.ProtuStrankaListFormated_1">
      <item>HARD PLACE d.o.o. zastupanog po punomoćniku Gordan Penava</item>
    </derivirana_varijabla>
  </DomainObject.Predmet.ProtuStrankaListFormated>
  <DomainObject.Predmet.ProtuStrankaListFormatedOIB>
    <izvorni_sadrzaj>
      <item>HARD PLACE d.o.o., OIB 10138944227 zastupanog po punomoćniku Gordan Penava</item>
    </izvorni_sadrzaj>
    <derivirana_varijabla naziv="DomainObject.Predmet.ProtuStrankaListFormatedOIB_1">
      <item>HARD PLACE d.o.o., OIB 10138944227 zastupanog po punomoćniku Gordan Penava</item>
    </derivirana_varijabla>
  </DomainObject.Predmet.ProtuStrankaListFormatedOIB>
  <DomainObject.Predmet.ProtuStrankaListFormatedWithAdress>
    <izvorni_sadrzaj>
      <item>HARD PLACE d.o.o., Siget 7, 10000 Zagreb zastupanog po punomoćniku Gordan Penava</item>
    </izvorni_sadrzaj>
    <derivirana_varijabla naziv="DomainObject.Predmet.ProtuStrankaListFormatedWithAdress_1">
      <item>HARD PLACE d.o.o., Siget 7, 10000 Zagreb zastupanog po punomoćniku Gordan Penava</item>
    </derivirana_varijabla>
  </DomainObject.Predmet.ProtuStrankaListFormatedWithAdress>
  <DomainObject.Predmet.ProtuStrankaListFormatedWithAdressOIB>
    <izvorni_sadrzaj>
      <item>HARD PLACE d.o.o., OIB 10138944227, Siget 7, 10000 Zagreb zastupanog po punomoćniku Gordan Penava</item>
    </izvorni_sadrzaj>
    <derivirana_varijabla naziv="DomainObject.Predmet.ProtuStrankaListFormatedWithAdressOIB_1">
      <item>HARD PLACE d.o.o., OIB 10138944227, Siget 7, 10000 Zagreb zastupanog po punomoćniku Gordan Penava</item>
    </derivirana_varijabla>
  </DomainObject.Predmet.ProtuStrankaListFormatedWithAdressOIB>
  <DomainObject.Predmet.ProtuStrankaListNazivFormated>
    <izvorni_sadrzaj>
      <item>HARD PLACE d.o.o.</item>
    </izvorni_sadrzaj>
    <derivirana_varijabla naziv="DomainObject.Predmet.ProtuStrankaListNazivFormated_1">
      <item>HARD PLACE d.o.o.</item>
    </derivirana_varijabla>
  </DomainObject.Predmet.ProtuStrankaListNazivFormated>
  <DomainObject.Predmet.ProtuStrankaListNazivFormatedOIB>
    <izvorni_sadrzaj>
      <item>HARD PLACE d.o.o., OIB 10138944227</item>
    </izvorni_sadrzaj>
    <derivirana_varijabla naziv="DomainObject.Predmet.ProtuStrankaListNazivFormatedOIB_1">
      <item>HARD PLACE d.o.o., OIB 10138944227</item>
    </derivirana_varijabla>
  </DomainObject.Predmet.ProtuStrankaListNazivFormatedOIB>
  <DomainObject.Predmet.OstaliListFormated>
    <izvorni_sadrzaj>
      <item>Gordan Penava punomoćnik sudionika u postupku HARD PLACE d.o.o.</item>
    </izvorni_sadrzaj>
    <derivirana_varijabla naziv="DomainObject.Predmet.OstaliListFormated_1">
      <item>Gordan Penava punomoćnik sudionika u postupku HARD PLACE d.o.o.</item>
    </derivirana_varijabla>
  </DomainObject.Predmet.OstaliListFormated>
  <DomainObject.Predmet.OstaliListFormatedOIB>
    <izvorni_sadrzaj>
      <item>Gordan Penava, OIB 95067933959 punomoćnik sudionika u postupku HARD PLACE d.o.o.</item>
    </izvorni_sadrzaj>
    <derivirana_varijabla naziv="DomainObject.Predmet.OstaliListFormatedOIB_1">
      <item>Gordan Penava, OIB 95067933959 punomoćnik sudionika u postupku HARD PLACE d.o.o.</item>
    </derivirana_varijabla>
  </DomainObject.Predmet.OstaliListFormatedOIB>
  <DomainObject.Predmet.OstaliListFormatedWithAdress>
    <izvorni_sadrzaj>
      <item>Gordan Penava, Siget 7, 10000 Zagreb punomoćnik sudionika u postupku HARD PLACE d.o.o.</item>
    </izvorni_sadrzaj>
    <derivirana_varijabla naziv="DomainObject.Predmet.OstaliListFormatedWithAdress_1">
      <item>Gordan Penava, Siget 7, 10000 Zagreb punomoćnik sudionika u postupku HARD PLACE d.o.o.</item>
    </derivirana_varijabla>
  </DomainObject.Predmet.OstaliListFormatedWithAdress>
  <DomainObject.Predmet.OstaliListFormatedWithAdressOIB>
    <izvorni_sadrzaj>
      <item>Gordan Penava, OIB 95067933959, Siget 7, 10000 Zagreb punomoćnik sudionika u postupku HARD PLACE d.o.o.</item>
    </izvorni_sadrzaj>
    <derivirana_varijabla naziv="DomainObject.Predmet.OstaliListFormatedWithAdressOIB_1">
      <item>Gordan Penava, OIB 95067933959, Siget 7, 10000 Zagreb punomoćnik sudionika u postupku HARD PLACE d.o.o.</item>
    </derivirana_varijabla>
  </DomainObject.Predmet.OstaliListFormatedWithAdressOIB>
  <DomainObject.Predmet.OstaliListNazivFormated>
    <izvorni_sadrzaj>
      <item>Gordan Penava</item>
    </izvorni_sadrzaj>
    <derivirana_varijabla naziv="DomainObject.Predmet.OstaliListNazivFormated_1">
      <item>Gordan Penava</item>
    </derivirana_varijabla>
  </DomainObject.Predmet.OstaliListNazivFormated>
  <DomainObject.Predmet.OstaliListNazivFormatedOIB>
    <izvorni_sadrzaj>
      <item>Gordan Penava, OIB 95067933959</item>
    </izvorni_sadrzaj>
    <derivirana_varijabla naziv="DomainObject.Predmet.OstaliListNazivFormatedOIB_1">
      <item>Gordan Penava, OIB 95067933959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HARD PLACE d.o.o.</izvorni_sadrzaj>
    <derivirana_varijabla naziv="DomainObject.Predmet.ProtustrankaIDrugi_1">HARD PLACE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HARD PLACE d.o.o., OIB 10138944227, Siget 7, 10000 Zagreb</izvorni_sadrzaj>
    <derivirana_varijabla naziv="DomainObject.Predmet.ProtustrankaIDrugiAdressOIB_1">HARD PLACE d.o.o., OIB 10138944227,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HARD PLACE d.o.o.</item>
      <item>Gordan Penava</item>
    </izvorni_sadrzaj>
    <derivirana_varijabla naziv="DomainObject.Predmet.SudioniciListNaziv_1">
      <item>FINA Regionalni centar Zagreb</item>
      <item>HARD PLACE d.o.o.</item>
      <item>Gordan Penava</item>
    </derivirana_varijabla>
  </DomainObject.Predmet.SudioniciListNaziv>
  <DomainObject.Predmet.SudioniciListAdressOIB>
    <izvorni_sadrzaj>
      <item>FINA Regionalni centar Zagreb, OIB 85821130368, Trg svibanjskih žrtava 1995. 1,10000 Zagreb</item>
      <item>HARD PLACE d.o.o., OIB 10138944227, Siget 7,10000 Zagreb</item>
      <item>Gordan Penava, OIB 95067933959, Siget 7,10000 Zagreb</item>
    </izvorni_sadrzaj>
    <derivirana_varijabla naziv="DomainObject.Predmet.SudioniciListAdressOIB_1">
      <item>FINA Regionalni centar Zagreb, OIB 85821130368, Trg svibanjskih žrtava 1995. 1,10000 Zagreb</item>
      <item>HARD PLACE d.o.o., OIB 10138944227, Siget 7,10000 Zagreb</item>
      <item>Gordan Penava, OIB 95067933959, Siget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10138944227</item>
      <item>, OIB 95067933959</item>
    </izvorni_sadrzaj>
    <derivirana_varijabla naziv="DomainObject.Predmet.SudioniciListNazivOIB_1">
      <item>, OIB 85821130368</item>
      <item>, OIB 10138944227</item>
      <item>, OIB 95067933959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A559B-5A67-45A7-8EF5-D75AC2363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1314</properties:Characters>
  <properties:Lines>47</properties:Lines>
  <properties:Paragraphs>17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2016-01-15T10:48:00Z</cp:lastPrinted>
  <dcterms:modified xmlns:xsi="http://www.w3.org/2001/XMLSchema-instance" xsi:type="dcterms:W3CDTF">2016-01-15T10:48:00Z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