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8cfc" w14:paraId="f808cf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C912CF">
        <w:t>20</w:t>
      </w:r>
      <w:r w:rsidR="004538D2">
        <w:t>60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4538D2">
        <w:t>M-KONCEPT d.o.o za trgovinu i mjenjačke poslove, Podravlje, Princa Eugena Savojskog 22, MBS: 030103550, OIB: 17608149849,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4538D2">
        <w:t>M-KONCEPT d.o.o za trgovinu i mjenjačke poslove, Podravlje, Princa Eugena Savojskog 22, MBS: 030103550, OIB: 17608149849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BE0E0D">
        <w:t>Nikola Bojanić, Osijek, Bračka 179, OIB: 32886956915.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4538D2">
        <w:t>M-KONCEPT d.o.o za trgovinu i mjenjačke poslove, Podravlje, Princa Eugena Savojskog 22, MBS: 030103550, OIB: 17608149849.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2B74D5">
        <w:t>ana 6</w:t>
      </w:r>
      <w:r w:rsidR="001F3914">
        <w:t xml:space="preserve">. </w:t>
      </w:r>
      <w:r w:rsidR="002B74D5">
        <w:t>sr</w:t>
      </w:r>
      <w:r w:rsidR="00C211C4">
        <w:t>pnja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4538D2">
        <w:t>M-KONCEPT d.o.o za trgovinu i mjenjačke poslove, Podravlje, Princa Eugena Savojskog 22, MBS: 030103550, OIB: 17608149849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122FBE" w:rsidP="009A079B" w:rsidR="00122FBE">
      <w:pPr>
        <w:pStyle w:val="Tijeloteksta"/>
        <w:jc w:val="right"/>
      </w:pPr>
    </w:p>
    <w:p w:rsidRDefault="004538D2" w:rsidP="009A079B" w:rsidR="004538D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C912CF">
        <w:t>20</w:t>
      </w:r>
      <w:r w:rsidR="004538D2">
        <w:t>60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0E2EF3">
        <w:t>0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20</w:t>
      </w:r>
      <w:r w:rsidR="004538D2">
        <w:t>60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A56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300ED"/>
    <w:rsid w:val="002948EE"/>
    <w:rsid w:val="002A5389"/>
    <w:rsid w:val="002B74D5"/>
    <w:rsid w:val="002E38D3"/>
    <w:rsid w:val="00302052"/>
    <w:rsid w:val="00333EEE"/>
    <w:rsid w:val="00351805"/>
    <w:rsid w:val="00375581"/>
    <w:rsid w:val="003767B0"/>
    <w:rsid w:val="003773D3"/>
    <w:rsid w:val="003B44AB"/>
    <w:rsid w:val="003E0B42"/>
    <w:rsid w:val="004011C4"/>
    <w:rsid w:val="00407631"/>
    <w:rsid w:val="004111EB"/>
    <w:rsid w:val="004538D2"/>
    <w:rsid w:val="00457193"/>
    <w:rsid w:val="00465D0C"/>
    <w:rsid w:val="0048270D"/>
    <w:rsid w:val="00492989"/>
    <w:rsid w:val="00493A56"/>
    <w:rsid w:val="004D1B1C"/>
    <w:rsid w:val="004D59FA"/>
    <w:rsid w:val="00526782"/>
    <w:rsid w:val="006100CF"/>
    <w:rsid w:val="00626C97"/>
    <w:rsid w:val="006844B5"/>
    <w:rsid w:val="00690683"/>
    <w:rsid w:val="006A0CAD"/>
    <w:rsid w:val="006A53CA"/>
    <w:rsid w:val="006F0BE4"/>
    <w:rsid w:val="00712A35"/>
    <w:rsid w:val="00730373"/>
    <w:rsid w:val="00777FF0"/>
    <w:rsid w:val="00810F29"/>
    <w:rsid w:val="0082243D"/>
    <w:rsid w:val="0083553A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BE0E0D"/>
    <w:rsid w:val="00C211C4"/>
    <w:rsid w:val="00C27877"/>
    <w:rsid w:val="00C3775B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3A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3A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5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5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3A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3A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5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5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St-2060/2016</izvorni_sadrzaj>
    <derivirana_varijabla naziv="DomainObject.Predmet.OznakaBroj_1">St-2060/2016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M-KONCEPT d.o.o. za trgovinu i mjenjačke poslove</izvorni_sadrzaj>
    <derivirana_varijabla naziv="DomainObject.Predmet.ProtustrankaFormated_1">  M-KONCEPT d.o.o. za trgovinu i mjenjačke poslove</derivirana_varijabla>
  </DomainObject.Predmet.ProtustrankaFormated>
  <DomainObject.Predmet.ProtustrankaFormatedOIB>
    <izvorni_sadrzaj>  M-KONCEPT d.o.o. za trgovinu i mjenjačke poslove, OIB 17608149849</izvorni_sadrzaj>
    <derivirana_varijabla naziv="DomainObject.Predmet.ProtustrankaFormatedOIB_1">  M-KONCEPT d.o.o. za trgovinu i mjenjačke poslove, OIB 17608149849</derivirana_varijabla>
  </DomainObject.Predmet.ProtustrankaFormatedOIB>
  <DomainObject.Predmet.ProtustrankaFormatedWithAdress>
    <izvorni_sadrzaj> M-KONCEPT d.o.o. za trgovinu i mjenjačke poslove, Princa Eugena Savojskog 22, 31000 Podravlje</izvorni_sadrzaj>
    <derivirana_varijabla naziv="DomainObject.Predmet.ProtustrankaFormatedWithAdress_1"> M-KONCEPT d.o.o. za trgovinu i mjenjačke poslove, Princa Eugena Savojskog 22, 31000 Podravlje</derivirana_varijabla>
  </DomainObject.Predmet.ProtustrankaFormatedWithAdress>
  <DomainObject.Predmet.ProtustrankaFormatedWithAdressOIB>
    <izvorni_sadrzaj> M-KONCEPT d.o.o. za trgovinu i mjenjačke poslove, OIB 17608149849, Princa Eugena Savojskog 22, 31000 Podravlje</izvorni_sadrzaj>
    <derivirana_varijabla naziv="DomainObject.Predmet.ProtustrankaFormatedWithAdressOIB_1"> M-KONCEPT d.o.o. za trgovinu i mjenjačke poslove, OIB 17608149849, Princa Eugena Savojskog 22, 31000 Podravlje</derivirana_varijabla>
  </DomainObject.Predmet.ProtustrankaFormatedWithAdressOIB>
  <DomainObject.Predmet.ProtustrankaWithAdress>
    <izvorni_sadrzaj>M-KONCEPT d.o.o. za trgovinu i mjenjačke poslove Princa Eugena Savojskog 22, 31000 Podravlje</izvorni_sadrzaj>
    <derivirana_varijabla naziv="DomainObject.Predmet.ProtustrankaWithAdress_1">M-KONCEPT d.o.o. za trgovinu i mjenjačke poslove Princa Eugena Savojskog 22, 31000 Podravlje</derivirana_varijabla>
  </DomainObject.Predmet.ProtustrankaWithAdress>
  <DomainObject.Predmet.ProtustrankaWithAdressOIB>
    <izvorni_sadrzaj>M-KONCEPT d.o.o. za trgovinu i mjenjačke poslove, OIB 17608149849, Princa Eugena Savojskog 22, 31000 Podravlje</izvorni_sadrzaj>
    <derivirana_varijabla naziv="DomainObject.Predmet.ProtustrankaWithAdressOIB_1">M-KONCEPT d.o.o. za trgovinu i mjenjačke poslove, OIB 17608149849, Princa Eugena Savojskog 22, 31000 Podravlje</derivirana_varijabla>
  </DomainObject.Predmet.ProtustrankaWithAdressOIB>
  <DomainObject.Predmet.ProtustrankaNazivFormated>
    <izvorni_sadrzaj>M-KONCEPT d.o.o. za trgovinu i mjenjačke poslove</izvorni_sadrzaj>
    <derivirana_varijabla naziv="DomainObject.Predmet.ProtustrankaNazivFormated_1">M-KONCEPT d.o.o. za trgovinu i mjenjačke poslove</derivirana_varijabla>
  </DomainObject.Predmet.ProtustrankaNazivFormated>
  <DomainObject.Predmet.ProtustrankaNazivFormatedOIB>
    <izvorni_sadrzaj>M-KONCEPT d.o.o. za trgovinu i mjenjačke poslove, OIB 17608149849</izvorni_sadrzaj>
    <derivirana_varijabla naziv="DomainObject.Predmet.ProtustrankaNazivFormatedOIB_1">M-KONCEPT d.o.o. za trgovinu i mjenjačke poslove, OIB 17608149849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M-KONCEPT d.o.o. za trgovinu i mjenjačke poslove</item>
    </izvorni_sadrzaj>
    <derivirana_varijabla naziv="DomainObject.Predmet.ProtuStrankaListFormated_1">
      <item>M-KONCEPT d.o.o. za trgovinu i mjenjačke poslove</item>
    </derivirana_varijabla>
  </DomainObject.Predmet.ProtuStrankaListFormated>
  <DomainObject.Predmet.ProtuStrankaListFormatedOIB>
    <izvorni_sadrzaj>
      <item>M-KONCEPT d.o.o. za trgovinu i mjenjačke poslove, OIB 17608149849</item>
    </izvorni_sadrzaj>
    <derivirana_varijabla naziv="DomainObject.Predmet.ProtuStrankaListFormatedOIB_1">
      <item>M-KONCEPT d.o.o. za trgovinu i mjenjačke poslove, OIB 17608149849</item>
    </derivirana_varijabla>
  </DomainObject.Predmet.ProtuStrankaListFormatedOIB>
  <DomainObject.Predmet.ProtuStrankaListFormatedWithAdress>
    <izvorni_sadrzaj>
      <item>M-KONCEPT d.o.o. za trgovinu i mjenjačke poslove, Princa Eugena Savojskog 22, 31000 Podravlje</item>
    </izvorni_sadrzaj>
    <derivirana_varijabla naziv="DomainObject.Predmet.ProtuStrankaListFormatedWithAdress_1">
      <item>M-KONCEPT d.o.o. za trgovinu i mjenjačke poslove, Princa Eugena Savojskog 22, 31000 Podravlje</item>
    </derivirana_varijabla>
  </DomainObject.Predmet.ProtuStrankaListFormatedWithAdress>
  <DomainObject.Predmet.ProtuStrankaListFormatedWithAdressOIB>
    <izvorni_sadrzaj>
      <item>M-KONCEPT d.o.o. za trgovinu i mjenjačke poslove, OIB 17608149849, Princa Eugena Savojskog 22, 31000 Podravlje</item>
    </izvorni_sadrzaj>
    <derivirana_varijabla naziv="DomainObject.Predmet.ProtuStrankaListFormatedWithAdressOIB_1">
      <item>M-KONCEPT d.o.o. za trgovinu i mjenjačke poslove, OIB 17608149849, Princa Eugena Savojskog 22, 31000 Podravlje</item>
    </derivirana_varijabla>
  </DomainObject.Predmet.ProtuStrankaListFormatedWithAdressOIB>
  <DomainObject.Predmet.ProtuStrankaListNazivFormated>
    <izvorni_sadrzaj>
      <item>M-KONCEPT d.o.o. za trgovinu i mjenjačke poslove</item>
    </izvorni_sadrzaj>
    <derivirana_varijabla naziv="DomainObject.Predmet.ProtuStrankaListNazivFormated_1">
      <item>M-KONCEPT d.o.o. za trgovinu i mjenjačke poslove</item>
    </derivirana_varijabla>
  </DomainObject.Predmet.ProtuStrankaListNazivFormated>
  <DomainObject.Predmet.ProtuStrankaListNazivFormatedOIB>
    <izvorni_sadrzaj>
      <item>M-KONCEPT d.o.o. za trgovinu i mjenjačke poslove, OIB 17608149849</item>
    </izvorni_sadrzaj>
    <derivirana_varijabla naziv="DomainObject.Predmet.ProtuStrankaListNazivFormatedOIB_1">
      <item>M-KONCEPT d.o.o. za trgovinu i mjenjačke poslove, OIB 17608149849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M-KONCEPT d.o.o. za trgovinu i mjenjačke poslove</izvorni_sadrzaj>
    <derivirana_varijabla naziv="DomainObject.Predmet.ProtustrankaIDrugi_1">M-KONCEPT d.o.o. za trgovinu i mjenjačke poslove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M-KONCEPT d.o.o. za trgovinu i mjenjačke poslove, OIB 17608149849, Princa Eugena Savojskog 22, 31000 Podravlje</izvorni_sadrzaj>
    <derivirana_varijabla naziv="DomainObject.Predmet.ProtustrankaIDrugiAdressOIB_1">M-KONCEPT d.o.o. za trgovinu i mjenjačke poslove, OIB 17608149849, Princa Eugena Savojskog 22,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M-KONCEPT d.o.o. za trgovinu i mjenjačke poslove</item>
    </izvorni_sadrzaj>
    <derivirana_varijabla naziv="DomainObject.Predmet.SudioniciListNaziv_1">
      <item>FINA RC OSIJEK</item>
      <item>M-KONCEPT d.o.o. za trgovinu i mjenjačke poslove</item>
    </derivirana_varijabla>
  </DomainObject.Predmet.SudioniciListNaziv>
  <DomainObject.Predmet.SudioniciListAdressOIB>
    <izvorni_sadrzaj>
      <item>FINA RC OSIJEK, OIB 85821130368</item>
      <item>M-KONCEPT d.o.o. za trgovinu i mjenjačke poslove, OIB 17608149849, Princa Eugena Savojskog 22,31000 Podravlje</item>
    </izvorni_sadrzaj>
    <derivirana_varijabla naziv="DomainObject.Predmet.SudioniciListAdressOIB_1">
      <item>FINA RC OSIJEK, OIB 85821130368</item>
      <item>M-KONCEPT d.o.o. za trgovinu i mjenjačke poslove, OIB 17608149849, Princa Eugena Savojskog 22,31000 Podravlje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17608149849</item>
    </izvorni_sadrzaj>
    <derivirana_varijabla naziv="DomainObject.Predmet.SudioniciListNazivOIB_1">
      <item>, OIB 85821130368</item>
      <item>, OIB 17608149849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DBC4E-7768-4143-A869-E7F5F2BE2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2409</properties:Characters>
  <properties:Lines>93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2016-11-28T12:52:00Z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