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bf05" w14:paraId="3c0bf05" w:rsidRDefault="00EB3A58" w:rsidR="00EB3A58" w:rsidRPr="006222C4">
      <w:pPr>
        <w15:collapsed w:val="false"/>
        <w:rPr>
          <w:bCs/>
        </w:rPr>
      </w:pPr>
      <w:bookmarkStart w:name="_GoBack" w:id="0"/>
      <w:bookmarkEnd w:id="0"/>
      <w:r w:rsidRPr="006222C4">
        <w:rPr>
          <w:bCs/>
        </w:rPr>
        <w:t>REPUBLIKA HRVATSKA</w:t>
      </w:r>
    </w:p>
    <w:p w:rsidRDefault="00EB3A58" w:rsidR="00EB3A58" w:rsidRPr="006222C4">
      <w:r w:rsidRPr="006222C4">
        <w:rPr>
          <w:bCs/>
        </w:rPr>
        <w:t>TRGOVAČKI SUD U RIJECI</w:t>
      </w:r>
    </w:p>
    <w:p w:rsidRDefault="00EB3A58" w:rsidR="00EB3A58" w:rsidRPr="006222C4">
      <w:r w:rsidRPr="006222C4">
        <w:tab/>
      </w:r>
    </w:p>
    <w:p w:rsidRDefault="00EB3A58" w:rsidR="00EB3A58" w:rsidRPr="00732E23">
      <w:pPr>
        <w:jc w:val="center"/>
        <w:rPr>
          <w:b/>
          <w:bCs/>
        </w:rPr>
      </w:pPr>
      <w:r w:rsidRPr="00732E23">
        <w:rPr>
          <w:b/>
          <w:bCs/>
        </w:rPr>
        <w:t>Z A P I S N I K</w:t>
      </w:r>
    </w:p>
    <w:p w:rsidRDefault="00DD7E6B" w:rsidR="00EB3A58" w:rsidRPr="006222C4">
      <w:pPr>
        <w:jc w:val="center"/>
        <w:rPr>
          <w:bCs/>
        </w:rPr>
      </w:pPr>
      <w:r>
        <w:rPr>
          <w:bCs/>
        </w:rPr>
        <w:t>s ročišta radi ispitivanja tražbina</w:t>
      </w:r>
    </w:p>
    <w:p w:rsidRDefault="00DD7E6B" w:rsidR="00EB3A58" w:rsidRPr="006222C4">
      <w:pPr>
        <w:jc w:val="center"/>
      </w:pPr>
      <w:r>
        <w:t xml:space="preserve">od </w:t>
      </w:r>
      <w:r w:rsidR="000C09FE">
        <w:t>11. svibnja 2018</w:t>
      </w:r>
      <w:r w:rsidR="00EB3A58" w:rsidRPr="006222C4">
        <w:t xml:space="preserve">. </w:t>
      </w:r>
      <w:r>
        <w:t>godine</w:t>
      </w:r>
    </w:p>
    <w:p w:rsidRDefault="00EB3A58" w:rsidP="000C09FE" w:rsidR="000C09FE">
      <w:pPr>
        <w:jc w:val="center"/>
      </w:pPr>
      <w:r w:rsidRPr="006222C4">
        <w:t xml:space="preserve">u </w:t>
      </w:r>
      <w:r w:rsidR="000C09FE" w:rsidRPr="000C09FE">
        <w:t xml:space="preserve">predstečajnom postupku nad dužnikom </w:t>
      </w:r>
    </w:p>
    <w:p w:rsidRDefault="000C09FE" w:rsidP="000C09FE" w:rsidR="000C09FE">
      <w:pPr>
        <w:jc w:val="center"/>
        <w:rPr>
          <w:b/>
        </w:rPr>
      </w:pPr>
      <w:r w:rsidRPr="000C09FE">
        <w:rPr>
          <w:b/>
        </w:rPr>
        <w:t xml:space="preserve">KONDURA, društvo s ograničenom odgovornošću za trgovinu </w:t>
      </w:r>
    </w:p>
    <w:p w:rsidRDefault="000C09FE" w:rsidP="000C09FE" w:rsidR="000C09FE">
      <w:pPr>
        <w:jc w:val="center"/>
        <w:rPr>
          <w:b/>
        </w:rPr>
      </w:pPr>
      <w:r w:rsidRPr="000C09FE">
        <w:rPr>
          <w:b/>
        </w:rPr>
        <w:t xml:space="preserve">i proizvodnju unikatnih predmeta, </w:t>
      </w:r>
    </w:p>
    <w:p w:rsidRDefault="000C09FE" w:rsidP="000C09FE" w:rsidR="00DD7E6B">
      <w:pPr>
        <w:jc w:val="center"/>
        <w:rPr>
          <w:b/>
        </w:rPr>
      </w:pPr>
      <w:r w:rsidRPr="000C09FE">
        <w:rPr>
          <w:b/>
        </w:rPr>
        <w:t>Rijeka, Dragutina Tadijanovića 5, OIB 94992849747</w:t>
      </w:r>
    </w:p>
    <w:p w:rsidRDefault="00732E23" w:rsidP="00C76B31" w:rsidR="00732E23" w:rsidRPr="00DD7E6B">
      <w:pPr>
        <w:jc w:val="center"/>
        <w:rPr>
          <w:b/>
          <w:bCs/>
        </w:rPr>
      </w:pPr>
    </w:p>
    <w:p w:rsidRDefault="00B67B01" w:rsidP="00B67B01" w:rsidR="00B67B01" w:rsidRPr="006222C4">
      <w:pPr>
        <w:jc w:val="both"/>
        <w:rPr>
          <w:bCs/>
        </w:rPr>
      </w:pPr>
    </w:p>
    <w:p w:rsidRDefault="00EB3A58" w:rsidR="00EB3A58" w:rsidRPr="00732E23">
      <w:pPr>
        <w:jc w:val="both"/>
        <w:rPr>
          <w:b/>
        </w:rPr>
      </w:pPr>
      <w:r w:rsidRPr="00732E23">
        <w:rPr>
          <w:b/>
        </w:rPr>
        <w:t>OD SUDA NAZOČNI:</w:t>
      </w:r>
    </w:p>
    <w:p w:rsidRDefault="00DD7E6B" w:rsidR="00EB3A58" w:rsidRPr="006222C4">
      <w:pPr>
        <w:jc w:val="both"/>
      </w:pPr>
      <w:r>
        <w:t>Daniela Korlević</w:t>
      </w:r>
      <w:r w:rsidR="00EB3A58" w:rsidRPr="006222C4">
        <w:t>, sudac</w:t>
      </w:r>
    </w:p>
    <w:p w:rsidRDefault="00DD7E6B" w:rsidR="00EB3A58" w:rsidRPr="006222C4">
      <w:pPr>
        <w:jc w:val="both"/>
      </w:pPr>
      <w:r>
        <w:t>Jasna Radulović</w:t>
      </w:r>
      <w:r w:rsidR="00EB3A58" w:rsidRPr="006222C4">
        <w:t>, zapisničar</w:t>
      </w:r>
    </w:p>
    <w:p w:rsidRDefault="001C6C17" w:rsidR="001C6C17" w:rsidRPr="006222C4">
      <w:pPr>
        <w:jc w:val="both"/>
      </w:pPr>
    </w:p>
    <w:p w:rsidRDefault="00EB3A58" w:rsidR="00EB3A58" w:rsidRPr="006222C4">
      <w:pPr>
        <w:jc w:val="both"/>
      </w:pPr>
      <w:r w:rsidRPr="006222C4">
        <w:tab/>
      </w:r>
      <w:r w:rsidRPr="006222C4">
        <w:tab/>
      </w:r>
      <w:r w:rsidRPr="006222C4">
        <w:tab/>
      </w:r>
      <w:r w:rsidRPr="006222C4">
        <w:tab/>
      </w:r>
      <w:r w:rsidRPr="006222C4">
        <w:tab/>
        <w:t xml:space="preserve">Početak u </w:t>
      </w:r>
      <w:r w:rsidR="00732E23">
        <w:t>10</w:t>
      </w:r>
      <w:r w:rsidRPr="006222C4">
        <w:t>:00 sati</w:t>
      </w:r>
    </w:p>
    <w:p w:rsidRDefault="00FB0335" w:rsidR="00FB0335">
      <w:pPr>
        <w:jc w:val="both"/>
      </w:pPr>
    </w:p>
    <w:p w:rsidRDefault="00A2677F" w:rsidR="00D65FED">
      <w:pPr>
        <w:jc w:val="both"/>
      </w:pPr>
      <w:r w:rsidRPr="006222C4">
        <w:t xml:space="preserve">Utvrđuje se da </w:t>
      </w:r>
      <w:r w:rsidR="00DD7E6B">
        <w:t xml:space="preserve">je za dužnika pristupio: </w:t>
      </w:r>
    </w:p>
    <w:p w:rsidRDefault="000C09FE" w:rsidP="00533457" w:rsidR="00DD7E6B">
      <w:pPr>
        <w:pStyle w:val="Odlomakpopisa"/>
        <w:numPr>
          <w:ilvl w:val="0"/>
          <w:numId w:val="2"/>
        </w:numPr>
        <w:jc w:val="both"/>
      </w:pPr>
      <w:r>
        <w:t>Nevio Žepina</w:t>
      </w:r>
      <w:r w:rsidR="00DD7E6B">
        <w:t xml:space="preserve">, </w:t>
      </w:r>
      <w:r>
        <w:t xml:space="preserve">Rijeka, D. Tadijanovića 5, OIB </w:t>
      </w:r>
      <w:r w:rsidRPr="000C09FE">
        <w:t>45469256379</w:t>
      </w:r>
      <w:r>
        <w:t xml:space="preserve">, </w:t>
      </w:r>
      <w:r w:rsidR="003D7214">
        <w:t xml:space="preserve">zastupnik po zakonu, uz opun. Barišu Pavičića, prema punomoći koju prilaže u spis </w:t>
      </w:r>
      <w:r w:rsidR="00DD7E6B">
        <w:t xml:space="preserve">  </w:t>
      </w:r>
    </w:p>
    <w:p w:rsidRDefault="00DD7E6B" w:rsidR="00DD7E6B">
      <w:pPr>
        <w:jc w:val="both"/>
      </w:pPr>
    </w:p>
    <w:p w:rsidRDefault="006749ED" w:rsidR="00EB3A58" w:rsidRPr="006222C4">
      <w:pPr>
        <w:jc w:val="both"/>
      </w:pPr>
      <w:r w:rsidRPr="006222C4">
        <w:t>Utvrđuje se da je ročištu pristupio</w:t>
      </w:r>
      <w:r w:rsidR="00DD7E6B">
        <w:t xml:space="preserve"> </w:t>
      </w:r>
      <w:r w:rsidR="000C09FE">
        <w:t>Nikola Remenar</w:t>
      </w:r>
      <w:r w:rsidRPr="006222C4">
        <w:t>, povjerenik.</w:t>
      </w:r>
    </w:p>
    <w:p w:rsidRDefault="006749ED" w:rsidR="006749ED" w:rsidRPr="006222C4">
      <w:pPr>
        <w:jc w:val="both"/>
      </w:pPr>
    </w:p>
    <w:p w:rsidRDefault="00EB3A58" w:rsidR="00EB3A58" w:rsidRPr="006222C4">
      <w:pPr>
        <w:jc w:val="both"/>
      </w:pPr>
      <w:r w:rsidRPr="006222C4">
        <w:t>Utvrđuje se da su na ročište pristupili vjerovnici:</w:t>
      </w:r>
    </w:p>
    <w:p w:rsidRDefault="000C09FE" w:rsidP="003D7214" w:rsidR="000C09FE">
      <w:pPr>
        <w:pStyle w:val="Odlomakpopisa"/>
        <w:numPr>
          <w:ilvl w:val="0"/>
          <w:numId w:val="1"/>
        </w:numPr>
        <w:jc w:val="both"/>
      </w:pPr>
      <w:r>
        <w:t>za CROATIA OSIGURANJE d.d. Zagreb</w:t>
      </w:r>
      <w:r w:rsidR="003D7214">
        <w:t>, opun. Mia Vujić odvj. vježbenik u OD Vukić i partneri, prema gen. punomoći broj 39 Su-30/16</w:t>
      </w:r>
    </w:p>
    <w:p w:rsidRDefault="000C09FE" w:rsidR="000C09FE">
      <w:pPr>
        <w:jc w:val="both"/>
      </w:pPr>
    </w:p>
    <w:p w:rsidRDefault="00EB3A58" w:rsidR="00EB3A58" w:rsidRPr="006222C4">
      <w:pPr>
        <w:jc w:val="both"/>
      </w:pPr>
      <w:r w:rsidRPr="006222C4">
        <w:tab/>
      </w:r>
      <w:r w:rsidR="006749ED" w:rsidRPr="006222C4">
        <w:t>Sudac</w:t>
      </w:r>
      <w:r w:rsidRPr="006222C4">
        <w:t xml:space="preserve"> otvara raspravu i objavljuje da je predmet današnjeg ročišta ispitivanje prijavljenih tražbina, </w:t>
      </w:r>
      <w:r w:rsidR="00FB0335">
        <w:t>po</w:t>
      </w:r>
      <w:r w:rsidRPr="006222C4">
        <w:t xml:space="preserve"> redu kako su unesene u tablicu koju je </w:t>
      </w:r>
      <w:r w:rsidR="00A2677F" w:rsidRPr="006222C4">
        <w:t>sastavila Financijska agencija</w:t>
      </w:r>
      <w:r w:rsidRPr="006222C4">
        <w:t>.</w:t>
      </w:r>
    </w:p>
    <w:p w:rsidRDefault="00A96936" w:rsidP="00A96936" w:rsidR="00A96936">
      <w:pPr>
        <w:jc w:val="both"/>
        <w:rPr>
          <w:bCs/>
        </w:rPr>
      </w:pPr>
      <w:r w:rsidRPr="006222C4">
        <w:tab/>
        <w:t xml:space="preserve">Utvrđuje se da je rješenje o otvaranju predstečajnog postupka nad dužnikom s pozivom vjerovnicima da nadležnoj jedinici Financijske agencije u roku od </w:t>
      </w:r>
      <w:r w:rsidR="00A339DC">
        <w:t>21</w:t>
      </w:r>
      <w:r w:rsidRPr="006222C4">
        <w:t xml:space="preserve"> dan od dana </w:t>
      </w:r>
      <w:r w:rsidR="00A339DC">
        <w:t>dostave</w:t>
      </w:r>
      <w:r w:rsidRPr="006222C4">
        <w:t xml:space="preserve"> toga rješenja prijave svoje tražbine, objavljeno dana </w:t>
      </w:r>
      <w:r w:rsidR="00A339DC">
        <w:t>17. siječnja 2018</w:t>
      </w:r>
      <w:r w:rsidRPr="006222C4">
        <w:t>. godine.</w:t>
      </w:r>
      <w:r w:rsidRPr="006222C4">
        <w:rPr>
          <w:bCs/>
        </w:rPr>
        <w:t xml:space="preserve"> </w:t>
      </w:r>
      <w:r w:rsidR="00AE22A3" w:rsidRPr="006222C4">
        <w:rPr>
          <w:bCs/>
        </w:rPr>
        <w:t xml:space="preserve">Slijedom navedenoga, </w:t>
      </w:r>
      <w:r w:rsidR="00795904" w:rsidRPr="006222C4">
        <w:rPr>
          <w:bCs/>
        </w:rPr>
        <w:t xml:space="preserve">zadnji dan roka za prijavu tražbina vjerovnika bio je </w:t>
      </w:r>
      <w:r w:rsidR="00A339DC">
        <w:rPr>
          <w:bCs/>
        </w:rPr>
        <w:t>18. veljače 2018</w:t>
      </w:r>
      <w:r w:rsidR="00AE22A3" w:rsidRPr="006222C4">
        <w:rPr>
          <w:bCs/>
        </w:rPr>
        <w:t>. godine.</w:t>
      </w:r>
    </w:p>
    <w:p w:rsidRDefault="00A96936" w:rsidP="00A96936" w:rsidR="0091095E">
      <w:pPr>
        <w:jc w:val="both"/>
        <w:rPr>
          <w:bCs/>
        </w:rPr>
      </w:pPr>
      <w:r w:rsidRPr="006222C4">
        <w:rPr>
          <w:bCs/>
        </w:rPr>
        <w:tab/>
      </w:r>
      <w:r w:rsidRPr="00E1587C">
        <w:rPr>
          <w:bCs/>
        </w:rPr>
        <w:t xml:space="preserve">Dana </w:t>
      </w:r>
      <w:r w:rsidR="00A339DC">
        <w:rPr>
          <w:bCs/>
        </w:rPr>
        <w:t>20. veljače 2018</w:t>
      </w:r>
      <w:r w:rsidRPr="006222C4">
        <w:rPr>
          <w:bCs/>
        </w:rPr>
        <w:t>. godine objavljena je tablica prijavljenih tražbina</w:t>
      </w:r>
      <w:r w:rsidR="00AE22A3" w:rsidRPr="006222C4">
        <w:rPr>
          <w:bCs/>
        </w:rPr>
        <w:t xml:space="preserve">. </w:t>
      </w:r>
    </w:p>
    <w:p w:rsidRDefault="0091095E" w:rsidP="00A96936" w:rsidR="0091095E">
      <w:pPr>
        <w:jc w:val="both"/>
        <w:rPr>
          <w:bCs/>
        </w:rPr>
      </w:pPr>
      <w:r>
        <w:rPr>
          <w:bCs/>
        </w:rPr>
        <w:tab/>
      </w:r>
      <w:r w:rsidR="00AE22A3" w:rsidRPr="006222C4">
        <w:rPr>
          <w:bCs/>
        </w:rPr>
        <w:t>Prema čl</w:t>
      </w:r>
      <w:r w:rsidR="0066713E" w:rsidRPr="006222C4">
        <w:rPr>
          <w:bCs/>
        </w:rPr>
        <w:t>.</w:t>
      </w:r>
      <w:r w:rsidR="00AE22A3" w:rsidRPr="006222C4">
        <w:rPr>
          <w:bCs/>
        </w:rPr>
        <w:t>34. st.1. al.3. Stečajnog zakona (N</w:t>
      </w:r>
      <w:r w:rsidR="00DD7E6B">
        <w:rPr>
          <w:bCs/>
        </w:rPr>
        <w:t>arodne novine broj</w:t>
      </w:r>
      <w:r w:rsidR="00AE22A3" w:rsidRPr="006222C4">
        <w:rPr>
          <w:bCs/>
        </w:rPr>
        <w:t xml:space="preserve"> 71/15</w:t>
      </w:r>
      <w:r w:rsidR="00A339DC">
        <w:rPr>
          <w:bCs/>
        </w:rPr>
        <w:t xml:space="preserve"> i 104/17</w:t>
      </w:r>
      <w:r w:rsidR="00AE22A3" w:rsidRPr="006222C4">
        <w:rPr>
          <w:bCs/>
        </w:rPr>
        <w:t xml:space="preserve">), dužnik i povjerenik imaju rok od </w:t>
      </w:r>
      <w:r w:rsidR="00A339DC">
        <w:rPr>
          <w:bCs/>
        </w:rPr>
        <w:t>30</w:t>
      </w:r>
      <w:r w:rsidR="00AE22A3" w:rsidRPr="006222C4">
        <w:rPr>
          <w:bCs/>
        </w:rPr>
        <w:t xml:space="preserve"> dana od </w:t>
      </w:r>
      <w:r w:rsidR="00A339DC">
        <w:rPr>
          <w:bCs/>
        </w:rPr>
        <w:t>dostave</w:t>
      </w:r>
      <w:r w:rsidR="00AE22A3" w:rsidRPr="006222C4">
        <w:rPr>
          <w:bCs/>
        </w:rPr>
        <w:t xml:space="preserve"> tablic</w:t>
      </w:r>
      <w:r w:rsidR="00A339DC">
        <w:rPr>
          <w:bCs/>
        </w:rPr>
        <w:t>e</w:t>
      </w:r>
      <w:r w:rsidR="00AE22A3" w:rsidRPr="006222C4">
        <w:rPr>
          <w:bCs/>
        </w:rPr>
        <w:t xml:space="preserve"> prijavljenih tražbina da dostave pisano očitovanje o svakoj prijavljenoj tražbini priznaje li ju ili osporava, uz obveznu naznaku iznosa za koji se tražbina osporava i razloga osporavanja.</w:t>
      </w:r>
      <w:r w:rsidR="00A96936" w:rsidRPr="006222C4">
        <w:rPr>
          <w:bCs/>
        </w:rPr>
        <w:t xml:space="preserve"> </w:t>
      </w:r>
      <w:r w:rsidR="006A6EBC">
        <w:rPr>
          <w:bCs/>
        </w:rPr>
        <w:t xml:space="preserve">Ako vjerovnik nije podnio prijavu tražbine, a tražbina je navedena u prijedlogu za otvaranje predstečajnog postupka, tražbina navedena u prijedlogu za otvaranje stečajnog postupka smatra se prijavljenom tražbinom. </w:t>
      </w:r>
    </w:p>
    <w:p w:rsidRDefault="006A6EBC" w:rsidP="00A96936" w:rsidR="002221CB">
      <w:pPr>
        <w:jc w:val="both"/>
        <w:rPr>
          <w:bCs/>
        </w:rPr>
      </w:pPr>
      <w:r>
        <w:rPr>
          <w:bCs/>
        </w:rPr>
        <w:tab/>
        <w:t>Utvrđuje se da je</w:t>
      </w:r>
      <w:r w:rsidR="00AE22A3" w:rsidRPr="006222C4">
        <w:rPr>
          <w:bCs/>
        </w:rPr>
        <w:t xml:space="preserve"> posljednji dan za osporavanje prijavljenih tražbina </w:t>
      </w:r>
      <w:r w:rsidR="00FB0335">
        <w:rPr>
          <w:bCs/>
        </w:rPr>
        <w:t xml:space="preserve">povjereniku </w:t>
      </w:r>
      <w:r w:rsidR="00AE22A3" w:rsidRPr="006222C4">
        <w:rPr>
          <w:bCs/>
        </w:rPr>
        <w:t xml:space="preserve">i dužniku bio dana </w:t>
      </w:r>
      <w:r w:rsidR="00A339DC">
        <w:rPr>
          <w:bCs/>
        </w:rPr>
        <w:t>30. ožujka 2018</w:t>
      </w:r>
      <w:r w:rsidR="00AE22A3" w:rsidRPr="006222C4">
        <w:rPr>
          <w:bCs/>
        </w:rPr>
        <w:t>. godine</w:t>
      </w:r>
      <w:r w:rsidR="000D0FFF">
        <w:rPr>
          <w:bCs/>
        </w:rPr>
        <w:t>.</w:t>
      </w:r>
    </w:p>
    <w:p w:rsidRDefault="000D0AA2" w:rsidP="00A96936" w:rsidR="000D0AA2">
      <w:pPr>
        <w:jc w:val="both"/>
        <w:rPr>
          <w:bCs/>
        </w:rPr>
      </w:pPr>
      <w:r>
        <w:rPr>
          <w:bCs/>
        </w:rPr>
        <w:tab/>
        <w:t xml:space="preserve">Utvrđuje se da je dana </w:t>
      </w:r>
      <w:r w:rsidR="003918C5">
        <w:rPr>
          <w:bCs/>
        </w:rPr>
        <w:t xml:space="preserve">03. </w:t>
      </w:r>
      <w:r w:rsidR="00A339DC">
        <w:rPr>
          <w:bCs/>
        </w:rPr>
        <w:t>travnja 2018</w:t>
      </w:r>
      <w:r>
        <w:rPr>
          <w:bCs/>
        </w:rPr>
        <w:t>. godine objavljeno očitovanje dužnika</w:t>
      </w:r>
      <w:r w:rsidR="00A339DC">
        <w:rPr>
          <w:bCs/>
        </w:rPr>
        <w:t xml:space="preserve"> i povjerenika</w:t>
      </w:r>
      <w:r>
        <w:rPr>
          <w:bCs/>
        </w:rPr>
        <w:t xml:space="preserve"> o prijavljenim tražbinama.</w:t>
      </w:r>
    </w:p>
    <w:p w:rsidRDefault="0053376E" w:rsidP="00A96936" w:rsidR="0053376E">
      <w:pPr>
        <w:jc w:val="both"/>
        <w:rPr>
          <w:bCs/>
        </w:rPr>
      </w:pPr>
      <w:r>
        <w:rPr>
          <w:bCs/>
        </w:rPr>
        <w:tab/>
        <w:t xml:space="preserve">Tražbine koje je osporio dužnik, povjerenik ili vjerovnik moraju se raspraviti. </w:t>
      </w:r>
    </w:p>
    <w:p w:rsidRDefault="00D04DCF" w:rsidP="00A96936" w:rsidR="00D04DCF">
      <w:pPr>
        <w:jc w:val="both"/>
        <w:rPr>
          <w:bCs/>
        </w:rPr>
      </w:pPr>
    </w:p>
    <w:p w:rsidRDefault="00D04DCF" w:rsidP="00A96936" w:rsidR="00D04DCF">
      <w:pPr>
        <w:jc w:val="both"/>
        <w:rPr>
          <w:bCs/>
        </w:rPr>
      </w:pPr>
    </w:p>
    <w:p w:rsidRDefault="00533457" w:rsidP="00A96936" w:rsidR="00533457">
      <w:pPr>
        <w:jc w:val="both"/>
        <w:rPr>
          <w:bCs/>
        </w:rPr>
      </w:pPr>
      <w:r>
        <w:rPr>
          <w:bCs/>
        </w:rPr>
        <w:lastRenderedPageBreak/>
        <w:tab/>
        <w:t xml:space="preserve">Utvrđuje se da vjerovnik SLATINSKA BANKA d.d. Slatina, V. Nazora 2, u svojoj prijavi tražbine nije naznačila odriče li se prava na odvojeno namirenje i pristaje li da se odgodi namirenje iz predmeta na koji se odnosi njihovo razlučno pravo radi provedbe plana restrukturiranja. </w:t>
      </w:r>
    </w:p>
    <w:p w:rsidRDefault="00533457" w:rsidP="00A96936" w:rsidR="00533457">
      <w:pPr>
        <w:jc w:val="both"/>
        <w:rPr>
          <w:bCs/>
        </w:rPr>
      </w:pPr>
      <w:r>
        <w:rPr>
          <w:bCs/>
        </w:rPr>
        <w:tab/>
        <w:t xml:space="preserve">Utvrđuje se da se vjerovnik VENETO BANKA d.d. Zagreb, Draškovićeva 58 u svojoj podnesenoj prijavi nije odrekla prava na odvojeno namirenje i nije pristala da se odgodi namirenje iz predmeta koji se odnosi na njihovo razlučno pravo radi provedbe plana restrukturiranja. Stoga, se predstečajni postupak nad dužnikom ne tiče ovoga vjerovnika. </w:t>
      </w:r>
    </w:p>
    <w:p w:rsidRDefault="00533457" w:rsidP="00A96936" w:rsidR="00533457">
      <w:pPr>
        <w:jc w:val="both"/>
        <w:rPr>
          <w:bCs/>
        </w:rPr>
      </w:pPr>
      <w:r>
        <w:rPr>
          <w:bCs/>
        </w:rPr>
        <w:tab/>
        <w:t>Utvrđuje se da se vjerovnik ERSTE&amp;STEIERMARKISCHE BANK d.d. Rijeka, Jadranski trg 3a u svojoj prijavi tražbine odrekao prava na odvojeno namirenje.</w:t>
      </w:r>
    </w:p>
    <w:p w:rsidRDefault="00EB3A58" w:rsidR="00EB3A58" w:rsidRPr="006222C4">
      <w:pPr>
        <w:jc w:val="both"/>
      </w:pPr>
      <w:r w:rsidRPr="006222C4">
        <w:tab/>
        <w:t>Prelazi se na ispitivanje svake pojedine tražbine</w:t>
      </w:r>
      <w:r w:rsidR="006222C4" w:rsidRPr="006222C4">
        <w:t>, pri čemu izlučna i razlučna prava nisu predmet ispitivanja:</w:t>
      </w:r>
    </w:p>
    <w:p w:rsidRDefault="001C6C17" w:rsidR="001C6C17" w:rsidRPr="006222C4">
      <w:pPr>
        <w:jc w:val="both"/>
      </w:pPr>
    </w:p>
    <w:p w:rsidRDefault="00EB3A58" w:rsidP="0053376E" w:rsidR="003918C5">
      <w:pPr>
        <w:tabs>
          <w:tab w:pos="709" w:val="left"/>
        </w:tabs>
        <w:jc w:val="both"/>
      </w:pPr>
      <w:r w:rsidRPr="00E152C4">
        <w:rPr>
          <w:b/>
        </w:rPr>
        <w:t>1</w:t>
      </w:r>
      <w:r w:rsidRPr="006222C4">
        <w:t xml:space="preserve">. </w:t>
      </w:r>
      <w:r w:rsidR="005D475B">
        <w:tab/>
      </w:r>
      <w:r w:rsidR="005D475B">
        <w:rPr>
          <w:b/>
        </w:rPr>
        <w:t>ARHITEKT d.o.o. za projektiranje, konzalting i izvođenje radova u građevinarstvu, Split, Karamanova 1, OIB 23036988540</w:t>
      </w:r>
      <w:r w:rsidRPr="006222C4">
        <w:t xml:space="preserve">, prijavio je </w:t>
      </w:r>
      <w:r w:rsidR="005B6855" w:rsidRPr="006222C4">
        <w:t xml:space="preserve">tražbinu u iznosu </w:t>
      </w:r>
      <w:r w:rsidR="003918C5" w:rsidRPr="003918C5">
        <w:t>50</w:t>
      </w:r>
      <w:r w:rsidR="005D475B">
        <w:t>,00</w:t>
      </w:r>
      <w:r w:rsidR="003918C5">
        <w:t xml:space="preserve"> </w:t>
      </w:r>
      <w:r w:rsidR="005B6855" w:rsidRPr="006222C4">
        <w:t xml:space="preserve">kn s </w:t>
      </w:r>
      <w:r w:rsidR="005B6855" w:rsidRPr="003D7214">
        <w:t>osnove</w:t>
      </w:r>
      <w:r w:rsidR="003D7214">
        <w:t xml:space="preserve"> usluge</w:t>
      </w:r>
      <w:r w:rsidR="00845A60">
        <w:t xml:space="preserve">. </w:t>
      </w:r>
      <w:r w:rsidR="00772DAE" w:rsidRPr="006222C4">
        <w:t xml:space="preserve">Prijava tražbine </w:t>
      </w:r>
      <w:r w:rsidR="003918C5">
        <w:t>ni</w:t>
      </w:r>
      <w:r w:rsidR="00772DAE" w:rsidRPr="006222C4">
        <w:t xml:space="preserve">je podnesena. </w:t>
      </w:r>
      <w:r w:rsidR="003918C5" w:rsidRPr="006222C4">
        <w:t>Tražbina je navedena u prijedlogu za otvaranje predstečajnoga postupka</w:t>
      </w:r>
      <w:r w:rsidR="003918C5">
        <w:t>, pa se temeljem čl.39. SZ</w:t>
      </w:r>
      <w:r w:rsidR="005D475B">
        <w:t>-a</w:t>
      </w:r>
      <w:r w:rsidR="003918C5">
        <w:t xml:space="preserve"> smatra prijavljenom tražbinom</w:t>
      </w:r>
      <w:r w:rsidR="003918C5" w:rsidRPr="006222C4">
        <w:t>.</w:t>
      </w:r>
    </w:p>
    <w:p w:rsidRDefault="003E5708" w:rsidP="0053376E" w:rsidR="003E5708">
      <w:pPr>
        <w:tabs>
          <w:tab w:pos="709" w:val="left"/>
        </w:tabs>
        <w:jc w:val="both"/>
      </w:pPr>
    </w:p>
    <w:p w:rsidRDefault="003918C5" w:rsidP="00E247C6" w:rsidR="00E247C6">
      <w:pPr>
        <w:jc w:val="both"/>
      </w:pPr>
      <w:r>
        <w:tab/>
      </w:r>
      <w:r w:rsidR="00E247C6">
        <w:t xml:space="preserve">Utvrđuje se da je povjerenik osporio prijavljenu tražbinu u </w:t>
      </w:r>
      <w:r w:rsidR="0053376E">
        <w:t>cijelosti</w:t>
      </w:r>
      <w:r w:rsidR="00E247C6">
        <w:t xml:space="preserve">, budući </w:t>
      </w:r>
      <w:r w:rsidR="0053376E">
        <w:t>prijava nije dostavljena, a povjereniku nisu dostavljeni nikakvi dokazi, niti je uspio stupiti u kontakt sa zastupnikom dužnika po zakonu</w:t>
      </w:r>
      <w:r w:rsidR="00E247C6">
        <w:t xml:space="preserve">. </w:t>
      </w:r>
    </w:p>
    <w:p w:rsidRDefault="003918C5" w:rsidP="00E247C6" w:rsidR="003918C5">
      <w:pPr>
        <w:ind w:firstLine="708"/>
        <w:jc w:val="both"/>
      </w:pPr>
      <w:r>
        <w:t xml:space="preserve">Utvrđuje se da </w:t>
      </w:r>
      <w:r w:rsidR="0053376E">
        <w:t xml:space="preserve">je </w:t>
      </w:r>
      <w:r>
        <w:t xml:space="preserve">dužnik </w:t>
      </w:r>
      <w:r w:rsidR="0053376E">
        <w:t xml:space="preserve">priznao </w:t>
      </w:r>
      <w:r>
        <w:t>tražbinu u</w:t>
      </w:r>
      <w:r w:rsidR="0053376E">
        <w:t xml:space="preserve"> cijelosti. </w:t>
      </w:r>
      <w:r>
        <w:t xml:space="preserve"> </w:t>
      </w:r>
    </w:p>
    <w:p w:rsidRDefault="003918C5" w:rsidR="003918C5">
      <w:pPr>
        <w:jc w:val="both"/>
      </w:pPr>
    </w:p>
    <w:p w:rsidRDefault="00892A56" w:rsidP="00892A56" w:rsidR="00892A56" w:rsidRPr="006222C4">
      <w:pPr>
        <w:jc w:val="both"/>
      </w:pPr>
      <w:r w:rsidRPr="006222C4">
        <w:tab/>
      </w:r>
      <w:r w:rsidR="0065040F" w:rsidRPr="006222C4">
        <w:t>S</w:t>
      </w:r>
      <w:r w:rsidRPr="006222C4">
        <w:t xml:space="preserve">udac objavljuje da </w:t>
      </w:r>
      <w:r w:rsidR="00E247C6">
        <w:t>je</w:t>
      </w:r>
      <w:r w:rsidRPr="006222C4">
        <w:t xml:space="preserve"> tražbina ovog</w:t>
      </w:r>
      <w:r w:rsidR="0065040F" w:rsidRPr="006222C4">
        <w:t xml:space="preserve"> </w:t>
      </w:r>
      <w:r w:rsidRPr="006222C4">
        <w:t xml:space="preserve">vjerovnika </w:t>
      </w:r>
      <w:r w:rsidR="003918C5">
        <w:t>osporen</w:t>
      </w:r>
      <w:r w:rsidR="00E247C6">
        <w:t>a</w:t>
      </w:r>
      <w:r w:rsidR="003918C5">
        <w:t xml:space="preserve"> </w:t>
      </w:r>
      <w:r w:rsidRPr="006222C4">
        <w:t xml:space="preserve">u iznosu </w:t>
      </w:r>
      <w:r w:rsidR="0053376E">
        <w:t>50,00</w:t>
      </w:r>
      <w:r w:rsidR="003918C5">
        <w:t xml:space="preserve"> kn, te će sud vjerovnika osporene tražbine uputiti na parnicu protiv dužnika radi utvrđivanja osporene tražbine.</w:t>
      </w:r>
      <w:r w:rsidRPr="006222C4">
        <w:t xml:space="preserve">  </w:t>
      </w:r>
      <w:r w:rsidR="0053376E">
        <w:t xml:space="preserve">Povjerenik u takvom postupku nastupa u ime i za račun, te na trošak dužnika. </w:t>
      </w:r>
    </w:p>
    <w:p w:rsidRDefault="0065040F" w:rsidP="0065040F" w:rsidR="0065040F" w:rsidRPr="006222C4">
      <w:pPr>
        <w:jc w:val="both"/>
      </w:pPr>
    </w:p>
    <w:tbl>
      <w:tblPr>
        <w:tblW w:type="dxa" w:w="15967"/>
        <w:tblInd w:type="dxa" w:w="93"/>
        <w:tblLook w:val="04A0" w:noVBand="1" w:noHBand="0" w:lastColumn="0" w:firstColumn="1" w:lastRow="0" w:firstRow="1"/>
      </w:tblPr>
      <w:tblGrid>
        <w:gridCol w:w="9087"/>
        <w:gridCol w:w="6880"/>
      </w:tblGrid>
      <w:tr w:rsidTr="00845A60" w:rsidR="00152EA5" w:rsidRPr="00152EA5">
        <w:trPr>
          <w:trHeight w:val="300"/>
        </w:trPr>
        <w:tc>
          <w:tcPr>
            <w:tcW w:type="dxa" w:w="90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918C5" w:rsidP="00760D62" w:rsidR="003D7214">
            <w:pPr>
              <w:jc w:val="both"/>
            </w:pPr>
            <w:r w:rsidRPr="003918C5">
              <w:rPr>
                <w:b/>
              </w:rPr>
              <w:t>2</w:t>
            </w:r>
            <w:r w:rsidR="0065040F" w:rsidRPr="006222C4">
              <w:t xml:space="preserve">.  </w:t>
            </w:r>
            <w:r w:rsidR="0053376E">
              <w:t xml:space="preserve">    </w:t>
            </w:r>
            <w:r w:rsidR="0053376E">
              <w:rPr>
                <w:b/>
              </w:rPr>
              <w:t>ANTUN BELIĆ, Žrnovo, Žrnovo 257, OIB 42231995585</w:t>
            </w:r>
            <w:r>
              <w:t xml:space="preserve"> prijavio je tražbinu u </w:t>
            </w:r>
            <w:r w:rsidR="0053376E">
              <w:t xml:space="preserve">iznosu 167.128,00 </w:t>
            </w:r>
            <w:r>
              <w:t xml:space="preserve">kn, s </w:t>
            </w:r>
            <w:r w:rsidRPr="003D7214">
              <w:t>osnove</w:t>
            </w:r>
            <w:r w:rsidR="003D7214">
              <w:t xml:space="preserve"> pozajmice. Prijava tražbine nije podnesena. Tražbina je navedena u prijedlogu za otvaranje predstečajnoga postupka, pa se temeljem čl. 39. SZ smatra prijavljenom tražbinom.</w:t>
            </w:r>
          </w:p>
          <w:p w:rsidRDefault="003918C5" w:rsidP="0053376E" w:rsidR="003918C5" w:rsidRPr="00152EA5">
            <w:pPr>
              <w:pStyle w:val="Bezproreda"/>
              <w:rPr>
                <w:bCs/>
              </w:rPr>
            </w:pPr>
            <w:r>
              <w:t xml:space="preserve"> </w:t>
            </w:r>
          </w:p>
        </w:tc>
        <w:tc>
          <w:tcPr>
            <w:tcW w:type="dxa" w:w="6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52EA5" w:rsidP="00152EA5" w:rsidR="00152EA5" w:rsidRPr="00152EA5">
            <w:pPr>
              <w:jc w:val="both"/>
              <w:rPr>
                <w:b/>
                <w:bCs/>
              </w:rPr>
            </w:pPr>
          </w:p>
        </w:tc>
      </w:tr>
    </w:tbl>
    <w:p w:rsidRDefault="0053376E" w:rsidP="00E247C6" w:rsidR="0053376E">
      <w:pPr>
        <w:jc w:val="both"/>
      </w:pPr>
      <w:r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53376E" w:rsidP="00E247C6" w:rsidR="0053376E">
      <w:pPr>
        <w:ind w:firstLine="708"/>
        <w:jc w:val="both"/>
      </w:pPr>
      <w:r>
        <w:t xml:space="preserve">Utvrđuje se da je dužnik osporio tražbinu u cijelosti, jer je u trenutku pripreme dokumentacije tražbina bila knjigovodstveno provedena, ali nakon kontrole faktura i dokumentacije dužnik je utvrdio da je za istu nastupila zastara.  </w:t>
      </w:r>
    </w:p>
    <w:p w:rsidRDefault="0053376E" w:rsidP="0053376E" w:rsidR="0053376E">
      <w:pPr>
        <w:jc w:val="both"/>
      </w:pPr>
    </w:p>
    <w:p w:rsidRDefault="0053376E" w:rsidP="00892A56" w:rsidR="0053376E" w:rsidRPr="006222C4">
      <w:pPr>
        <w:jc w:val="both"/>
      </w:pPr>
      <w:r w:rsidRPr="006222C4">
        <w:tab/>
        <w:t xml:space="preserve">Sudac objavljuje da </w:t>
      </w:r>
      <w:r>
        <w:t>je</w:t>
      </w:r>
      <w:r w:rsidRPr="006222C4">
        <w:t xml:space="preserve"> tražbina ovog vjerovnika </w:t>
      </w:r>
      <w:r>
        <w:t xml:space="preserve">osporena </w:t>
      </w:r>
      <w:r w:rsidRPr="006222C4">
        <w:t xml:space="preserve">u iznosu </w:t>
      </w:r>
      <w:r>
        <w:t>167.128,00 kn, te će sud vjerovnika osporene tražbine uputiti na parnicu protiv dužnika radi utvrđivanja osporene tražbine.</w:t>
      </w:r>
      <w:r w:rsidRPr="006222C4">
        <w:t xml:space="preserve"> </w:t>
      </w:r>
      <w:r>
        <w:t xml:space="preserve">Povjerenik u takvom postupku nastupa u ime i za račun, te na trošak dužnika. </w:t>
      </w:r>
    </w:p>
    <w:p w:rsidRDefault="0065040F" w:rsidP="0065040F" w:rsidR="0065040F" w:rsidRPr="006222C4">
      <w:pPr>
        <w:jc w:val="both"/>
      </w:pPr>
    </w:p>
    <w:p w:rsidRDefault="0065040F" w:rsidP="00760D62" w:rsidR="00760D62">
      <w:pPr>
        <w:jc w:val="both"/>
      </w:pPr>
      <w:r w:rsidRPr="00E152C4">
        <w:rPr>
          <w:b/>
        </w:rPr>
        <w:t>3</w:t>
      </w:r>
      <w:r w:rsidRPr="006222C4">
        <w:t xml:space="preserve">. </w:t>
      </w:r>
      <w:r w:rsidR="009419A4">
        <w:tab/>
      </w:r>
      <w:r w:rsidR="0053376E">
        <w:rPr>
          <w:b/>
        </w:rPr>
        <w:t>BOBAN trgovina i zastupanje d.o</w:t>
      </w:r>
      <w:r w:rsidR="003D7214">
        <w:rPr>
          <w:b/>
        </w:rPr>
        <w:t>.</w:t>
      </w:r>
      <w:r w:rsidR="0053376E">
        <w:rPr>
          <w:b/>
        </w:rPr>
        <w:t>o. Rijeka, Braće Cetine 5, OIB 38944753530</w:t>
      </w:r>
      <w:r w:rsidR="0093167B" w:rsidRPr="0093167B">
        <w:rPr>
          <w:b/>
        </w:rPr>
        <w:t>,</w:t>
      </w:r>
      <w:r w:rsidR="0093167B">
        <w:t xml:space="preserve"> </w:t>
      </w:r>
      <w:r w:rsidRPr="006222C4">
        <w:t xml:space="preserve">prijavio je tražbinu u iznosu </w:t>
      </w:r>
      <w:r w:rsidR="0053376E">
        <w:t>62,50</w:t>
      </w:r>
      <w:r w:rsidR="00760D62">
        <w:t xml:space="preserve"> kn</w:t>
      </w:r>
      <w:r w:rsidRPr="006222C4">
        <w:t xml:space="preserve">, s </w:t>
      </w:r>
      <w:r w:rsidRPr="003D7214">
        <w:t>osnove</w:t>
      </w:r>
      <w:r w:rsidR="003D7214">
        <w:t xml:space="preserve"> računa</w:t>
      </w:r>
      <w:r w:rsidR="00845A60">
        <w:t>.</w:t>
      </w:r>
      <w:r w:rsidRPr="006222C4">
        <w:t xml:space="preserve"> </w:t>
      </w:r>
      <w:r w:rsidR="00760D62">
        <w:t>Prijava tražbine nije podnesena. Tražbina je navedena u prijedlogu za otvaranje predstečajnoga postupka, pa se temeljem čl. 39. SZ smatra prijavljenom tražbinom.</w:t>
      </w:r>
    </w:p>
    <w:p w:rsidRDefault="009419A4" w:rsidP="00760D62" w:rsidR="009419A4">
      <w:pPr>
        <w:jc w:val="both"/>
      </w:pPr>
    </w:p>
    <w:p w:rsidRDefault="0053376E" w:rsidP="00E247C6" w:rsidR="0053376E">
      <w:pPr>
        <w:jc w:val="both"/>
      </w:pPr>
      <w:r>
        <w:lastRenderedPageBreak/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53376E" w:rsidP="00E247C6" w:rsidR="0053376E">
      <w:pPr>
        <w:ind w:firstLine="708"/>
        <w:jc w:val="both"/>
      </w:pPr>
      <w:r>
        <w:t xml:space="preserve">Utvrđuje se da je dužnik </w:t>
      </w:r>
      <w:r w:rsidR="009419A4">
        <w:t>priznao</w:t>
      </w:r>
      <w:r>
        <w:t xml:space="preserve"> tražbinu u cijelosti</w:t>
      </w:r>
      <w:r w:rsidR="009419A4">
        <w:t>.</w:t>
      </w:r>
    </w:p>
    <w:p w:rsidRDefault="0053376E" w:rsidP="0053376E" w:rsidR="0053376E">
      <w:pPr>
        <w:jc w:val="both"/>
      </w:pPr>
    </w:p>
    <w:p w:rsidRDefault="0053376E" w:rsidP="00892A56" w:rsidR="0053376E" w:rsidRPr="006222C4">
      <w:pPr>
        <w:jc w:val="both"/>
      </w:pPr>
      <w:r w:rsidRPr="006222C4">
        <w:tab/>
        <w:t xml:space="preserve">Sudac objavljuje da </w:t>
      </w:r>
      <w:r>
        <w:t>je</w:t>
      </w:r>
      <w:r w:rsidRPr="006222C4">
        <w:t xml:space="preserve"> tražbina ovog vjerovnika </w:t>
      </w:r>
      <w:r>
        <w:t xml:space="preserve">osporena </w:t>
      </w:r>
      <w:r w:rsidRPr="006222C4">
        <w:t xml:space="preserve">u iznosu </w:t>
      </w:r>
      <w:r w:rsidR="009419A4">
        <w:t>62,50</w:t>
      </w:r>
      <w:r>
        <w:t xml:space="preserve"> kn, te će sud vjerovnika osporene tražbine uputiti na parnicu protiv dužnika radi utvrđivanja osporene tražbine.</w:t>
      </w:r>
      <w:r w:rsidRPr="006222C4">
        <w:t xml:space="preserve">  </w:t>
      </w:r>
      <w:r>
        <w:t xml:space="preserve">Povjerenik u takvom postupku nastupa u ime i za račun, te na trošak dužnika. </w:t>
      </w:r>
    </w:p>
    <w:p w:rsidRDefault="0065040F" w:rsidP="0065040F" w:rsidR="0065040F" w:rsidRPr="006222C4">
      <w:pPr>
        <w:jc w:val="both"/>
      </w:pPr>
    </w:p>
    <w:p w:rsidRDefault="0065040F" w:rsidP="00760D62" w:rsidR="00760D62">
      <w:pPr>
        <w:jc w:val="both"/>
      </w:pPr>
      <w:r w:rsidRPr="00E152C4">
        <w:rPr>
          <w:b/>
        </w:rPr>
        <w:t xml:space="preserve">4.  </w:t>
      </w:r>
      <w:r w:rsidR="00760D62">
        <w:rPr>
          <w:b/>
        </w:rPr>
        <w:t xml:space="preserve"> </w:t>
      </w:r>
      <w:r w:rsidR="002D7695">
        <w:rPr>
          <w:b/>
        </w:rPr>
        <w:tab/>
      </w:r>
      <w:r w:rsidR="009419A4">
        <w:rPr>
          <w:b/>
        </w:rPr>
        <w:t>CROATIA OSIGURANJE d.d. Zagreb, Vatroslava Jagića 33, OIB 26187994862</w:t>
      </w:r>
      <w:r w:rsidR="0093167B">
        <w:rPr>
          <w:b/>
        </w:rPr>
        <w:t>,</w:t>
      </w:r>
      <w:r w:rsidRPr="006222C4">
        <w:t xml:space="preserve"> </w:t>
      </w:r>
      <w:r w:rsidR="00760D62" w:rsidRPr="006222C4">
        <w:t xml:space="preserve">prijavio je tražbinu u iznosu </w:t>
      </w:r>
      <w:r w:rsidR="009419A4">
        <w:t>7.518,59</w:t>
      </w:r>
      <w:r w:rsidR="00760D62">
        <w:t xml:space="preserve"> kn</w:t>
      </w:r>
      <w:r w:rsidR="00760D62" w:rsidRPr="006222C4">
        <w:t xml:space="preserve">, s </w:t>
      </w:r>
      <w:r w:rsidR="00760D62" w:rsidRPr="00845A60">
        <w:t>osnov</w:t>
      </w:r>
      <w:r w:rsidR="009419A4">
        <w:t>a izvoda iz poslovnih knjiga, računa, police osiguranja i obračuna kamata</w:t>
      </w:r>
      <w:r w:rsidR="00760D62" w:rsidRPr="006222C4">
        <w:t>.</w:t>
      </w:r>
    </w:p>
    <w:p w:rsidRDefault="009419A4" w:rsidP="00760D62" w:rsidR="009419A4">
      <w:pPr>
        <w:jc w:val="both"/>
      </w:pPr>
    </w:p>
    <w:p w:rsidRDefault="00760D62" w:rsidP="0065040F" w:rsidR="00760D62">
      <w:pPr>
        <w:jc w:val="both"/>
      </w:pPr>
      <w:r>
        <w:t xml:space="preserve">  </w:t>
      </w:r>
      <w:r>
        <w:tab/>
        <w:t xml:space="preserve">Utvrđuje se da je povjerenik </w:t>
      </w:r>
      <w:r w:rsidR="009419A4">
        <w:t xml:space="preserve">priznao </w:t>
      </w:r>
      <w:r w:rsidR="00845A60">
        <w:t>tražbinu u cijelosti</w:t>
      </w:r>
      <w:r w:rsidR="009419A4">
        <w:t>.</w:t>
      </w:r>
      <w:r w:rsidR="00845A60">
        <w:t xml:space="preserve"> </w:t>
      </w:r>
      <w:r>
        <w:t xml:space="preserve"> </w:t>
      </w:r>
    </w:p>
    <w:p w:rsidRDefault="009419A4" w:rsidP="00E247C6" w:rsidR="009419A4">
      <w:pPr>
        <w:ind w:firstLine="708"/>
        <w:jc w:val="both"/>
      </w:pPr>
      <w:r>
        <w:t xml:space="preserve">Utvrđuje se da je dužnik osporio tražbinu u cijelosti, jer je tražbina u cijelosti plaćena, a polica je zatvorena. </w:t>
      </w:r>
    </w:p>
    <w:p w:rsidRDefault="00C74043" w:rsidP="00E247C6" w:rsidR="00C74043">
      <w:pPr>
        <w:ind w:firstLine="708"/>
        <w:jc w:val="both"/>
      </w:pPr>
    </w:p>
    <w:p w:rsidRDefault="00C74043" w:rsidP="0053376E" w:rsidR="009419A4">
      <w:pPr>
        <w:jc w:val="both"/>
      </w:pPr>
      <w:r>
        <w:tab/>
        <w:t>Utvrđuje se da je dužnik na ročištu otklonio osporavanje tražbine.</w:t>
      </w:r>
    </w:p>
    <w:p w:rsidRDefault="00C74043" w:rsidP="003E5708" w:rsidR="00C74043" w:rsidRPr="006222C4">
      <w:pPr>
        <w:jc w:val="both"/>
      </w:pPr>
      <w:r>
        <w:t xml:space="preserve"> </w:t>
      </w:r>
    </w:p>
    <w:p w:rsidRDefault="00C74043" w:rsidP="0065040F" w:rsidR="00C74043" w:rsidRPr="00257B5E">
      <w:pPr>
        <w:jc w:val="both"/>
        <w:rPr>
          <w:b/>
        </w:rPr>
      </w:pPr>
      <w:r w:rsidRPr="006222C4">
        <w:tab/>
        <w:t xml:space="preserve">Sudac objavljuje da se tražbina ovog vjerovnika smatra utvrđenom </w:t>
      </w:r>
      <w:r w:rsidRPr="006215EF">
        <w:t>u iznosu</w:t>
      </w:r>
      <w:r w:rsidRPr="00257B5E">
        <w:rPr>
          <w:b/>
        </w:rPr>
        <w:t xml:space="preserve"> </w:t>
      </w:r>
      <w:r>
        <w:rPr>
          <w:b/>
        </w:rPr>
        <w:t xml:space="preserve">7.518,59 </w:t>
      </w:r>
      <w:r w:rsidRPr="00257B5E">
        <w:rPr>
          <w:b/>
        </w:rPr>
        <w:t xml:space="preserve">kn.  </w:t>
      </w:r>
    </w:p>
    <w:p w:rsidRDefault="00C74043" w:rsidP="0053376E" w:rsidR="00C74043">
      <w:pPr>
        <w:jc w:val="both"/>
      </w:pPr>
    </w:p>
    <w:p w:rsidRDefault="0065040F" w:rsidP="00760D62" w:rsidR="00C74328">
      <w:pPr>
        <w:jc w:val="both"/>
      </w:pPr>
      <w:r w:rsidRPr="00E34AA1">
        <w:rPr>
          <w:b/>
        </w:rPr>
        <w:t xml:space="preserve">5.  </w:t>
      </w:r>
      <w:r w:rsidR="00760D62">
        <w:rPr>
          <w:b/>
        </w:rPr>
        <w:t xml:space="preserve"> </w:t>
      </w:r>
      <w:r w:rsidR="002D7695">
        <w:rPr>
          <w:b/>
        </w:rPr>
        <w:tab/>
      </w:r>
      <w:r w:rsidR="009419A4">
        <w:rPr>
          <w:b/>
        </w:rPr>
        <w:t>ERSTE&amp;STEIERMARKISCHE BANK d.d. Rijeka, OIB 23057039320</w:t>
      </w:r>
      <w:r w:rsidRPr="006222C4">
        <w:t xml:space="preserve">, prijavio je tražbinu u iznosu </w:t>
      </w:r>
      <w:r w:rsidR="003E5708">
        <w:t>121.311,70</w:t>
      </w:r>
      <w:r w:rsidR="00042CA3" w:rsidRPr="006222C4">
        <w:t xml:space="preserve"> </w:t>
      </w:r>
      <w:r w:rsidRPr="006222C4">
        <w:t xml:space="preserve">kn, s </w:t>
      </w:r>
      <w:r w:rsidRPr="00845A60">
        <w:t>osnove</w:t>
      </w:r>
      <w:r w:rsidR="00845A60">
        <w:t xml:space="preserve"> </w:t>
      </w:r>
      <w:r w:rsidR="009419A4">
        <w:t>Ugovora o dugoročnom kreditu broj 5112171584 od 11. srpnja 2014. godine i Ugovora o otvaranju i vođenju transakcijskog računa broj 1100706013 od 08. srpnja 2014. godine.</w:t>
      </w:r>
      <w:r w:rsidR="00845A60">
        <w:t xml:space="preserve"> </w:t>
      </w:r>
      <w:r w:rsidRPr="006222C4">
        <w:t xml:space="preserve"> </w:t>
      </w:r>
      <w:r w:rsidR="00760D62">
        <w:t xml:space="preserve"> </w:t>
      </w:r>
    </w:p>
    <w:p w:rsidRDefault="003E5708" w:rsidP="00760D62" w:rsidR="003E5708">
      <w:pPr>
        <w:jc w:val="both"/>
      </w:pPr>
    </w:p>
    <w:p w:rsidRDefault="00B72F11" w:rsidP="00760D62" w:rsidR="00B72F11">
      <w:pPr>
        <w:jc w:val="both"/>
      </w:pPr>
      <w:r>
        <w:tab/>
        <w:t xml:space="preserve">Razlučni vjerovnik odrekao se prava na odvojeno namirenje. </w:t>
      </w:r>
    </w:p>
    <w:p w:rsidRDefault="00760D62" w:rsidP="00760D62" w:rsidR="00760D62">
      <w:pPr>
        <w:jc w:val="both"/>
      </w:pPr>
      <w:r>
        <w:tab/>
        <w:t xml:space="preserve">Utvrđuje se da je povjerenik priznao prijavljenu tražbinu u </w:t>
      </w:r>
      <w:r w:rsidR="003E5708">
        <w:t>cijelosti.</w:t>
      </w:r>
    </w:p>
    <w:p w:rsidRDefault="003E5708" w:rsidP="00E247C6" w:rsidR="003E5708">
      <w:pPr>
        <w:ind w:firstLine="708"/>
        <w:jc w:val="both"/>
      </w:pPr>
      <w:r>
        <w:t>Utvrđuje se da je dužnik priznao tražbinu u cijelosti.</w:t>
      </w:r>
    </w:p>
    <w:p w:rsidRDefault="003E5708" w:rsidP="00E247C6" w:rsidR="003E5708">
      <w:pPr>
        <w:ind w:firstLine="708"/>
        <w:jc w:val="both"/>
      </w:pPr>
    </w:p>
    <w:p w:rsidRDefault="003E5708" w:rsidP="003E5708" w:rsidR="003E5708" w:rsidRPr="006222C4">
      <w:pPr>
        <w:jc w:val="both"/>
      </w:pPr>
      <w:r w:rsidRPr="00C74328">
        <w:tab/>
        <w:t>Budući prijavljenu tražbinu vjerovnika u propisanom roku nije osporio duž</w:t>
      </w:r>
      <w:r>
        <w:t>nik, povjerenik i/ili vjerovnik.</w:t>
      </w:r>
    </w:p>
    <w:p w:rsidRDefault="006215EF" w:rsidP="0065040F" w:rsidR="006215EF" w:rsidRPr="00257B5E">
      <w:pPr>
        <w:jc w:val="both"/>
        <w:rPr>
          <w:b/>
        </w:rPr>
      </w:pPr>
      <w:r w:rsidRPr="006222C4">
        <w:tab/>
        <w:t xml:space="preserve">Sudac objavljuje da se tražbina ovog vjerovnika smatra utvrđenom </w:t>
      </w:r>
      <w:r w:rsidRPr="006215EF">
        <w:t>u iznosu</w:t>
      </w:r>
      <w:r w:rsidRPr="00257B5E">
        <w:rPr>
          <w:b/>
        </w:rPr>
        <w:t xml:space="preserve"> </w:t>
      </w:r>
      <w:r w:rsidR="003E5708">
        <w:rPr>
          <w:b/>
        </w:rPr>
        <w:t xml:space="preserve">121.311,70 </w:t>
      </w:r>
      <w:r w:rsidRPr="00257B5E">
        <w:rPr>
          <w:b/>
        </w:rPr>
        <w:t xml:space="preserve">kn.  </w:t>
      </w:r>
    </w:p>
    <w:p w:rsidRDefault="0065040F" w:rsidP="0065040F" w:rsidR="0065040F" w:rsidRPr="006222C4">
      <w:pPr>
        <w:jc w:val="both"/>
      </w:pPr>
    </w:p>
    <w:p w:rsidRDefault="0065040F" w:rsidP="003E5708" w:rsidR="00BD6730">
      <w:pPr>
        <w:jc w:val="both"/>
      </w:pPr>
      <w:r w:rsidRPr="00BD6730">
        <w:rPr>
          <w:b/>
        </w:rPr>
        <w:t xml:space="preserve">6.  </w:t>
      </w:r>
      <w:r w:rsidR="002D7695">
        <w:rPr>
          <w:b/>
        </w:rPr>
        <w:tab/>
      </w:r>
      <w:r w:rsidR="003E5708">
        <w:rPr>
          <w:b/>
        </w:rPr>
        <w:t>GRAD KORČULA, Korčula, Trg Antuna i Stjepana Radića 1, OIB 92770362982</w:t>
      </w:r>
      <w:r w:rsidRPr="006222C4">
        <w:t>,</w:t>
      </w:r>
      <w:r w:rsidR="00257B5E">
        <w:t xml:space="preserve"> </w:t>
      </w:r>
      <w:r w:rsidRPr="006222C4">
        <w:t xml:space="preserve"> prijavio je tražbinu u iznosu </w:t>
      </w:r>
      <w:r w:rsidR="003E5708">
        <w:t>51.427,99</w:t>
      </w:r>
      <w:r w:rsidR="00257B5E">
        <w:t xml:space="preserve"> </w:t>
      </w:r>
      <w:r w:rsidRPr="006222C4">
        <w:t xml:space="preserve">kn, s </w:t>
      </w:r>
      <w:r w:rsidRPr="00922662">
        <w:t>osnove</w:t>
      </w:r>
      <w:r w:rsidR="00922662">
        <w:t xml:space="preserve"> </w:t>
      </w:r>
      <w:r w:rsidR="003E5708">
        <w:t xml:space="preserve">izvatka iz poslovnih knjiga. </w:t>
      </w:r>
    </w:p>
    <w:p w:rsidRDefault="003E5708" w:rsidP="003E5708" w:rsidR="003E5708" w:rsidRPr="00257B5E">
      <w:pPr>
        <w:jc w:val="both"/>
        <w:rPr>
          <w:b/>
        </w:rPr>
      </w:pPr>
    </w:p>
    <w:p w:rsidRDefault="003E5708" w:rsidP="00760D62" w:rsidR="003E5708">
      <w:pPr>
        <w:jc w:val="both"/>
      </w:pPr>
      <w:r>
        <w:tab/>
        <w:t>Utvrđuje se da je povjerenik priznao prijavljenu tražbinu u cijelosti.</w:t>
      </w:r>
    </w:p>
    <w:p w:rsidRDefault="003E5708" w:rsidP="00E247C6" w:rsidR="003E5708">
      <w:pPr>
        <w:ind w:firstLine="708"/>
        <w:jc w:val="both"/>
      </w:pPr>
      <w:r>
        <w:t>Utvrđuje se da je dužnik djelomično priznao prijavljenu tražbinu u iznosu 34.169,00 kn, a osporio u iznosu 17.258,99 kn, zbog plaćanja.</w:t>
      </w:r>
    </w:p>
    <w:p w:rsidRDefault="003E5708" w:rsidP="00E247C6" w:rsidR="003E5708">
      <w:pPr>
        <w:ind w:firstLine="708"/>
        <w:jc w:val="both"/>
      </w:pPr>
    </w:p>
    <w:p w:rsidRDefault="003E5708" w:rsidP="003E5708" w:rsidR="003E5708" w:rsidRPr="006222C4">
      <w:pPr>
        <w:jc w:val="both"/>
      </w:pPr>
      <w:r w:rsidRPr="006222C4">
        <w:tab/>
      </w:r>
      <w:r w:rsidRPr="00C74328">
        <w:t>Budući prijavljenu tražbinu vjerovnika u propisanom roku nije osporio duž</w:t>
      </w:r>
      <w:r>
        <w:t>nik, povjerenik i/ili vjerovnik.</w:t>
      </w:r>
    </w:p>
    <w:p w:rsidRDefault="003E5708" w:rsidP="0065040F" w:rsidR="003E5708" w:rsidRPr="00257B5E">
      <w:pPr>
        <w:jc w:val="both"/>
        <w:rPr>
          <w:b/>
        </w:rPr>
      </w:pPr>
      <w:r w:rsidRPr="006222C4">
        <w:tab/>
        <w:t xml:space="preserve">Sudac objavljuje da se tražbina ovog vjerovnika smatra utvrđenom </w:t>
      </w:r>
      <w:r w:rsidRPr="006215EF">
        <w:t>u iznosu</w:t>
      </w:r>
      <w:r w:rsidRPr="00257B5E">
        <w:rPr>
          <w:b/>
        </w:rPr>
        <w:t xml:space="preserve"> </w:t>
      </w:r>
      <w:r>
        <w:rPr>
          <w:b/>
        </w:rPr>
        <w:t xml:space="preserve">34.169,00  </w:t>
      </w:r>
      <w:r w:rsidRPr="00257B5E">
        <w:rPr>
          <w:b/>
        </w:rPr>
        <w:t xml:space="preserve">kn.  </w:t>
      </w:r>
    </w:p>
    <w:p w:rsidRDefault="003E5708" w:rsidP="0065040F" w:rsidR="003E5708" w:rsidRPr="006222C4">
      <w:pPr>
        <w:jc w:val="both"/>
      </w:pPr>
    </w:p>
    <w:p w:rsidRDefault="003E5708" w:rsidP="00892A56" w:rsidR="003E5708">
      <w:pPr>
        <w:jc w:val="both"/>
      </w:pPr>
      <w:r>
        <w:lastRenderedPageBreak/>
        <w:tab/>
        <w:t>S</w:t>
      </w:r>
      <w:r w:rsidRPr="006222C4">
        <w:t xml:space="preserve">udac objavljuje da </w:t>
      </w:r>
      <w:r>
        <w:t>je</w:t>
      </w:r>
      <w:r w:rsidRPr="006222C4">
        <w:t xml:space="preserve"> tražbina ovog vjerovnika </w:t>
      </w:r>
      <w:r>
        <w:t xml:space="preserve">djelomično osporena </w:t>
      </w:r>
      <w:r w:rsidRPr="006222C4">
        <w:t xml:space="preserve">u iznosu </w:t>
      </w:r>
      <w:r>
        <w:t>17.259,99 kn, te će sud vjerovnika osporene tražbine uputiti na parnicu protiv dužnika radi utvrđivanja osporene tražbine.</w:t>
      </w:r>
      <w:r w:rsidRPr="006222C4">
        <w:t xml:space="preserve">  </w:t>
      </w:r>
      <w:r>
        <w:t xml:space="preserve"> </w:t>
      </w:r>
    </w:p>
    <w:p w:rsidRDefault="003E5708" w:rsidP="003F5592" w:rsidR="006069AF" w:rsidRPr="00EF4794">
      <w:pPr>
        <w:jc w:val="both"/>
        <w:rPr>
          <w:b/>
        </w:rPr>
      </w:pPr>
      <w:r>
        <w:t xml:space="preserve"> </w:t>
      </w:r>
    </w:p>
    <w:p w:rsidRDefault="003E5708" w:rsidP="003E5708" w:rsidR="003E5708">
      <w:pPr>
        <w:jc w:val="both"/>
      </w:pPr>
      <w:r>
        <w:rPr>
          <w:b/>
        </w:rPr>
        <w:t>7</w:t>
      </w:r>
      <w:r w:rsidRPr="00BD6730">
        <w:rPr>
          <w:b/>
        </w:rPr>
        <w:t xml:space="preserve">.  </w:t>
      </w:r>
      <w:r>
        <w:rPr>
          <w:b/>
        </w:rPr>
        <w:tab/>
        <w:t xml:space="preserve">HEP ELEKTRA d.o.o. Zagreb, Ulica grada Vukovara 37, OIB 43965974818  </w:t>
      </w:r>
      <w:r w:rsidRPr="006222C4">
        <w:t xml:space="preserve">prijavio je tražbinu u iznosu </w:t>
      </w:r>
      <w:r>
        <w:t xml:space="preserve">7.802,51 </w:t>
      </w:r>
      <w:r w:rsidRPr="006222C4">
        <w:t xml:space="preserve">kn, s </w:t>
      </w:r>
      <w:r w:rsidRPr="00922662">
        <w:t>osnove</w:t>
      </w:r>
      <w:r>
        <w:t xml:space="preserve"> </w:t>
      </w:r>
      <w:r w:rsidR="00CB318A">
        <w:t>računa</w:t>
      </w:r>
      <w:r>
        <w:t xml:space="preserve">. </w:t>
      </w:r>
    </w:p>
    <w:p w:rsidRDefault="003E5708" w:rsidP="003E5708" w:rsidR="003E5708" w:rsidRPr="00257B5E">
      <w:pPr>
        <w:jc w:val="both"/>
        <w:rPr>
          <w:b/>
        </w:rPr>
      </w:pPr>
    </w:p>
    <w:p w:rsidRDefault="003E5708" w:rsidP="00760D62" w:rsidR="003E5708">
      <w:pPr>
        <w:jc w:val="both"/>
      </w:pPr>
      <w:r>
        <w:tab/>
        <w:t>Utvrđuje se da je povjerenik priznao tražbinu u cijelosti.</w:t>
      </w:r>
    </w:p>
    <w:p w:rsidRDefault="003E5708" w:rsidP="00E247C6" w:rsidR="003E5708">
      <w:pPr>
        <w:ind w:firstLine="708"/>
        <w:jc w:val="both"/>
      </w:pPr>
      <w:r>
        <w:t xml:space="preserve">Utvrđuje se da je dužnik priznao tražbinu u </w:t>
      </w:r>
      <w:r w:rsidR="002D7695">
        <w:t xml:space="preserve">cijelosti. </w:t>
      </w:r>
    </w:p>
    <w:p w:rsidRDefault="003E5708" w:rsidP="00E247C6" w:rsidR="003E5708">
      <w:pPr>
        <w:ind w:firstLine="708"/>
        <w:jc w:val="both"/>
      </w:pPr>
    </w:p>
    <w:p w:rsidRDefault="003E5708" w:rsidP="003E5708" w:rsidR="003E5708" w:rsidRPr="006222C4">
      <w:pPr>
        <w:jc w:val="both"/>
      </w:pPr>
      <w:r w:rsidRPr="006222C4">
        <w:tab/>
      </w:r>
      <w:r w:rsidRPr="00C74328">
        <w:t>Budući prijavljenu tražbinu vjerovnika u propisanom roku nije osporio duž</w:t>
      </w:r>
      <w:r>
        <w:t>nik, povjerenik i/ili vjerovnik.</w:t>
      </w:r>
    </w:p>
    <w:p w:rsidRDefault="003E5708" w:rsidP="0065040F" w:rsidR="003E5708" w:rsidRPr="00257B5E">
      <w:pPr>
        <w:jc w:val="both"/>
        <w:rPr>
          <w:b/>
        </w:rPr>
      </w:pPr>
      <w:r w:rsidRPr="006222C4">
        <w:tab/>
        <w:t xml:space="preserve">Sudac objavljuje da se tražbina ovog vjerovnika smatra utvrđenom </w:t>
      </w:r>
      <w:r w:rsidRPr="006215EF">
        <w:t>u iznosu</w:t>
      </w:r>
      <w:r w:rsidRPr="00257B5E">
        <w:rPr>
          <w:b/>
        </w:rPr>
        <w:t xml:space="preserve"> </w:t>
      </w:r>
      <w:r w:rsidR="002D7695">
        <w:rPr>
          <w:b/>
        </w:rPr>
        <w:t>7.802,51</w:t>
      </w:r>
      <w:r>
        <w:rPr>
          <w:b/>
        </w:rPr>
        <w:t xml:space="preserve">  </w:t>
      </w:r>
      <w:r w:rsidRPr="00257B5E">
        <w:rPr>
          <w:b/>
        </w:rPr>
        <w:t xml:space="preserve">kn.  </w:t>
      </w:r>
    </w:p>
    <w:p w:rsidRDefault="002D7695" w:rsidP="0065040F" w:rsidR="000A2353" w:rsidRPr="006222C4">
      <w:pPr>
        <w:jc w:val="both"/>
      </w:pPr>
      <w:r>
        <w:t xml:space="preserve"> </w:t>
      </w:r>
      <w:r>
        <w:rPr>
          <w:b/>
        </w:rPr>
        <w:t xml:space="preserve"> </w:t>
      </w:r>
    </w:p>
    <w:p w:rsidRDefault="002D7695" w:rsidP="003E5708" w:rsidR="002D7695">
      <w:pPr>
        <w:jc w:val="both"/>
      </w:pPr>
      <w:r>
        <w:rPr>
          <w:b/>
        </w:rPr>
        <w:t>8</w:t>
      </w:r>
      <w:r w:rsidRPr="00BD6730">
        <w:rPr>
          <w:b/>
        </w:rPr>
        <w:t xml:space="preserve">.  </w:t>
      </w:r>
      <w:r>
        <w:rPr>
          <w:b/>
        </w:rPr>
        <w:tab/>
        <w:t xml:space="preserve">HEP – OPERATOR DISTRIBUCIJSKOG SUSTAVA d.o.o. Zagreb, Ulica grada Vukovara 37, OIB 46830600751 </w:t>
      </w:r>
      <w:r w:rsidRPr="006222C4">
        <w:t xml:space="preserve">prijavio je tražbinu u iznosu </w:t>
      </w:r>
      <w:r>
        <w:t xml:space="preserve">9.112,00 </w:t>
      </w:r>
      <w:r w:rsidR="00C74043">
        <w:t>kn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2D7695" w:rsidP="003E5708" w:rsidR="002D7695">
      <w:pPr>
        <w:jc w:val="both"/>
      </w:pPr>
    </w:p>
    <w:p w:rsidRDefault="00C74043" w:rsidP="003E5708" w:rsidR="00C74043">
      <w:pPr>
        <w:jc w:val="both"/>
      </w:pPr>
      <w:r>
        <w:tab/>
        <w:t xml:space="preserve">Opun. dužnika izjavljuje da je dužnik greškom u prijedlogu za otvaranje predstečajnog postupka naveo ovog vjerovnika umjesto HEP Elektra d.o.o. Zagreb. </w:t>
      </w:r>
    </w:p>
    <w:p w:rsidRDefault="00C74043" w:rsidP="0065040F" w:rsidR="000C3056">
      <w:pPr>
        <w:jc w:val="both"/>
      </w:pPr>
      <w:r>
        <w:t xml:space="preserve"> </w:t>
      </w:r>
    </w:p>
    <w:p w:rsidRDefault="002D7695" w:rsidP="003E5708" w:rsidR="002D7695">
      <w:pPr>
        <w:jc w:val="both"/>
      </w:pPr>
      <w:r>
        <w:rPr>
          <w:b/>
        </w:rPr>
        <w:t>9</w:t>
      </w:r>
      <w:r w:rsidRPr="00BD6730">
        <w:rPr>
          <w:b/>
        </w:rPr>
        <w:t xml:space="preserve">.  </w:t>
      </w:r>
      <w:r>
        <w:rPr>
          <w:b/>
        </w:rPr>
        <w:tab/>
        <w:t>HOTEL AM</w:t>
      </w:r>
      <w:r w:rsidR="00C74043">
        <w:rPr>
          <w:b/>
        </w:rPr>
        <w:t>F</w:t>
      </w:r>
      <w:r>
        <w:rPr>
          <w:b/>
        </w:rPr>
        <w:t xml:space="preserve">ITEATAR d.o.o. Rijeka, Korzo 30, OIB 80794419575 </w:t>
      </w:r>
      <w:r w:rsidRPr="006222C4">
        <w:t xml:space="preserve">prijavio je tražbinu u iznosu </w:t>
      </w:r>
      <w:r>
        <w:t xml:space="preserve">654,00 </w:t>
      </w:r>
      <w:r w:rsidRPr="006222C4">
        <w:t xml:space="preserve">kn, s </w:t>
      </w:r>
      <w:r w:rsidRPr="00C74043">
        <w:t>osnove</w:t>
      </w:r>
      <w:r w:rsidR="00C74043">
        <w:t xml:space="preserve"> računa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2D7695" w:rsidP="003E5708" w:rsidR="002D7695">
      <w:pPr>
        <w:jc w:val="both"/>
      </w:pPr>
    </w:p>
    <w:p w:rsidRDefault="002D7695" w:rsidP="002D7695" w:rsidR="002D7695" w:rsidRPr="002D7695">
      <w:pPr>
        <w:jc w:val="both"/>
      </w:pPr>
      <w:r w:rsidRPr="002D7695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2D7695" w:rsidP="002D7695" w:rsidR="002D7695" w:rsidRPr="002D7695">
      <w:pPr>
        <w:jc w:val="both"/>
      </w:pPr>
      <w:r>
        <w:tab/>
      </w:r>
      <w:r w:rsidRPr="002D7695">
        <w:t xml:space="preserve">Utvrđuje se da je dužnik </w:t>
      </w:r>
      <w:r>
        <w:t>priznao prijavljenu</w:t>
      </w:r>
      <w:r w:rsidRPr="002D7695">
        <w:t xml:space="preserve"> tražbinu u cijelosti</w:t>
      </w:r>
      <w:r>
        <w:t xml:space="preserve">. </w:t>
      </w:r>
    </w:p>
    <w:p w:rsidRDefault="002D7695" w:rsidP="002D7695" w:rsidR="002D7695" w:rsidRPr="002D7695">
      <w:pPr>
        <w:jc w:val="both"/>
      </w:pPr>
    </w:p>
    <w:p w:rsidRDefault="002D7695" w:rsidP="002D7695" w:rsidR="002D7695" w:rsidRPr="002D7695">
      <w:pPr>
        <w:jc w:val="both"/>
      </w:pPr>
      <w:r w:rsidRPr="002D7695">
        <w:tab/>
        <w:t xml:space="preserve">Sudac objavljuje da je tražbina ovog vjerovnika osporena u iznosu </w:t>
      </w:r>
      <w:r>
        <w:t>654,00</w:t>
      </w:r>
      <w:r w:rsidRPr="002D7695">
        <w:t xml:space="preserve"> kn, te će sud vjerovnika osporene tražbine uputiti na parnicu</w:t>
      </w:r>
      <w:r>
        <w:t xml:space="preserve"> protiv dužnika</w:t>
      </w:r>
      <w:r w:rsidRPr="002D7695">
        <w:t xml:space="preserve"> radi utvrđivanja osporene tražbine. Povjerenik u takvom postupku nastupa u ime i za račun, te na trošak dužnika.</w:t>
      </w:r>
    </w:p>
    <w:p w:rsidRDefault="00712C20" w:rsidP="003F5592" w:rsidR="00712C20" w:rsidRPr="003F5592">
      <w:pPr>
        <w:jc w:val="both"/>
        <w:rPr>
          <w:b/>
        </w:rPr>
      </w:pPr>
    </w:p>
    <w:p w:rsidRDefault="002D7695" w:rsidP="003E5708" w:rsidR="002D7695">
      <w:pPr>
        <w:jc w:val="both"/>
      </w:pPr>
      <w:r>
        <w:rPr>
          <w:b/>
        </w:rPr>
        <w:t>10</w:t>
      </w:r>
      <w:r w:rsidRPr="00BD6730">
        <w:rPr>
          <w:b/>
        </w:rPr>
        <w:t xml:space="preserve">.  </w:t>
      </w:r>
      <w:r>
        <w:rPr>
          <w:b/>
        </w:rPr>
        <w:tab/>
        <w:t xml:space="preserve">ARSEN KINKELA vl. obrta vatrogasna oprema Rijeka, Braće Cetina 17, OIB 99582444692 </w:t>
      </w:r>
      <w:r w:rsidRPr="006222C4">
        <w:t xml:space="preserve">prijavio je tražbinu u iznosu </w:t>
      </w:r>
      <w:r>
        <w:t xml:space="preserve">37,50 </w:t>
      </w:r>
      <w:r w:rsidRPr="006222C4">
        <w:t xml:space="preserve">kn, s </w:t>
      </w:r>
      <w:r w:rsidRPr="00C74043">
        <w:t>osnove</w:t>
      </w:r>
      <w:r w:rsidR="00C74043">
        <w:t xml:space="preserve"> servisa vatrogasnog aparata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2D7695" w:rsidP="003E5708" w:rsidR="002D7695">
      <w:pPr>
        <w:jc w:val="both"/>
      </w:pPr>
    </w:p>
    <w:p w:rsidRDefault="002D7695" w:rsidP="002D7695" w:rsidR="002D7695" w:rsidRPr="002D7695">
      <w:pPr>
        <w:jc w:val="both"/>
      </w:pPr>
      <w:r w:rsidRPr="002D7695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2D7695" w:rsidP="002D7695" w:rsidR="002D7695" w:rsidRPr="002D7695">
      <w:pPr>
        <w:jc w:val="both"/>
      </w:pPr>
      <w:r>
        <w:tab/>
      </w:r>
      <w:r w:rsidRPr="002D7695">
        <w:t xml:space="preserve">Utvrđuje se da je dužnik </w:t>
      </w:r>
      <w:r>
        <w:t>priznao prijavljenu</w:t>
      </w:r>
      <w:r w:rsidRPr="002D7695">
        <w:t xml:space="preserve"> tražbinu u cijelosti</w:t>
      </w:r>
      <w:r>
        <w:t xml:space="preserve">. </w:t>
      </w:r>
    </w:p>
    <w:p w:rsidRDefault="002D7695" w:rsidP="002D7695" w:rsidR="002D7695">
      <w:pPr>
        <w:jc w:val="both"/>
      </w:pPr>
    </w:p>
    <w:p w:rsidRDefault="00C74043" w:rsidP="002D7695" w:rsidR="00C74043" w:rsidRPr="002D7695">
      <w:pPr>
        <w:jc w:val="both"/>
      </w:pPr>
      <w:r>
        <w:tab/>
        <w:t xml:space="preserve">Utvrđuje se da je povjerenik na ročištu otklonio osporavanje budući mu je dostavljen račun za izvršenu uslugu servisa. </w:t>
      </w:r>
    </w:p>
    <w:p w:rsidRDefault="002D7695" w:rsidP="002D7695" w:rsidR="00C74043">
      <w:pPr>
        <w:jc w:val="both"/>
      </w:pPr>
      <w:r w:rsidRPr="002D7695">
        <w:tab/>
        <w:t xml:space="preserve">Sudac objavljuje da </w:t>
      </w:r>
      <w:r w:rsidR="00C74043">
        <w:t>se</w:t>
      </w:r>
      <w:r w:rsidRPr="002D7695">
        <w:t xml:space="preserve"> tražbina ovog vjerovnika </w:t>
      </w:r>
      <w:r w:rsidR="00C74043">
        <w:t xml:space="preserve">smatra utvrđenom </w:t>
      </w:r>
      <w:r w:rsidRPr="002D7695">
        <w:t xml:space="preserve">u iznosu </w:t>
      </w:r>
      <w:r w:rsidR="00B72F11">
        <w:t>37,50</w:t>
      </w:r>
      <w:r w:rsidRPr="002D7695">
        <w:t xml:space="preserve"> kn</w:t>
      </w:r>
      <w:r w:rsidR="00C74043">
        <w:t>.</w:t>
      </w:r>
    </w:p>
    <w:p w:rsidRDefault="00B72F11" w:rsidP="003E5708" w:rsidR="00B72F11">
      <w:pPr>
        <w:jc w:val="both"/>
      </w:pPr>
      <w:r>
        <w:rPr>
          <w:b/>
        </w:rPr>
        <w:lastRenderedPageBreak/>
        <w:t>11</w:t>
      </w:r>
      <w:r w:rsidRPr="00BD6730">
        <w:rPr>
          <w:b/>
        </w:rPr>
        <w:t xml:space="preserve">.  </w:t>
      </w:r>
      <w:r>
        <w:rPr>
          <w:b/>
        </w:rPr>
        <w:tab/>
        <w:t xml:space="preserve">KD VODOVOD I KANALIZACIJA d.o.o. Rijeka, Dolac 14, OIB 80805858278 </w:t>
      </w:r>
      <w:r w:rsidRPr="006222C4">
        <w:t xml:space="preserve">prijavio je tražbinu u iznosu </w:t>
      </w:r>
      <w:r>
        <w:t xml:space="preserve">483,90 </w:t>
      </w:r>
      <w:r w:rsidRPr="006222C4">
        <w:t xml:space="preserve">kn, s </w:t>
      </w:r>
      <w:r w:rsidRPr="00C74043">
        <w:t>osnove</w:t>
      </w:r>
      <w:r w:rsidR="00C74043">
        <w:t xml:space="preserve"> računa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B72F11" w:rsidP="003E5708" w:rsidR="00B72F11">
      <w:pPr>
        <w:jc w:val="both"/>
      </w:pPr>
    </w:p>
    <w:p w:rsidRDefault="00B72F11" w:rsidP="002D7695" w:rsidR="00B72F11">
      <w:pPr>
        <w:jc w:val="both"/>
      </w:pPr>
      <w:r w:rsidRPr="002D7695">
        <w:tab/>
        <w:t>Utvrđuje se da je povjerenik tražbinu</w:t>
      </w:r>
      <w:r w:rsidR="00C74043">
        <w:t xml:space="preserve"> priznao</w:t>
      </w:r>
      <w:r w:rsidRPr="002D7695">
        <w:t xml:space="preserve"> u cijelosti</w:t>
      </w:r>
      <w:r>
        <w:t>.</w:t>
      </w:r>
    </w:p>
    <w:p w:rsidRDefault="00B72F11" w:rsidP="002D7695" w:rsidR="00B72F11">
      <w:pPr>
        <w:jc w:val="both"/>
      </w:pPr>
      <w:r>
        <w:tab/>
      </w:r>
      <w:r w:rsidRPr="002D7695">
        <w:t xml:space="preserve">Utvrđuje se da je dužnik </w:t>
      </w:r>
      <w:r w:rsidRPr="00C74043">
        <w:t>priznao tražbinu u cijelosti.</w:t>
      </w:r>
      <w:r>
        <w:t xml:space="preserve"> </w:t>
      </w:r>
    </w:p>
    <w:p w:rsidRDefault="00B72F11" w:rsidP="002D7695" w:rsidR="00B72F11" w:rsidRPr="002D7695">
      <w:pPr>
        <w:jc w:val="both"/>
      </w:pPr>
    </w:p>
    <w:p w:rsidRDefault="00B72F11" w:rsidP="003E5708" w:rsidR="00B72F11" w:rsidRPr="006222C4">
      <w:pPr>
        <w:jc w:val="both"/>
      </w:pPr>
      <w:r w:rsidRPr="006222C4">
        <w:tab/>
      </w:r>
      <w:r w:rsidRPr="00C74328">
        <w:t>Budući prijavljenu tražbinu vjerovnika u propisanom roku nije osporio duž</w:t>
      </w:r>
      <w:r>
        <w:t>nik, povjerenik i/ili vjerovnik.</w:t>
      </w:r>
    </w:p>
    <w:p w:rsidRDefault="00B72F11" w:rsidP="0065040F" w:rsidR="00B72F11" w:rsidRPr="00257B5E">
      <w:pPr>
        <w:jc w:val="both"/>
        <w:rPr>
          <w:b/>
        </w:rPr>
      </w:pPr>
      <w:r w:rsidRPr="006222C4">
        <w:tab/>
        <w:t xml:space="preserve">Sudac objavljuje da se tražbina ovog vjerovnika smatra utvrđenom </w:t>
      </w:r>
      <w:r w:rsidRPr="006215EF">
        <w:t>u iznosu</w:t>
      </w:r>
      <w:r w:rsidRPr="00257B5E">
        <w:rPr>
          <w:b/>
        </w:rPr>
        <w:t xml:space="preserve"> </w:t>
      </w:r>
      <w:r>
        <w:rPr>
          <w:b/>
        </w:rPr>
        <w:t xml:space="preserve">483,90  </w:t>
      </w:r>
      <w:r w:rsidRPr="00257B5E">
        <w:rPr>
          <w:b/>
        </w:rPr>
        <w:t xml:space="preserve">kn.  </w:t>
      </w:r>
    </w:p>
    <w:p w:rsidRDefault="00B72F11" w:rsidP="002D7695" w:rsidR="00B72F11" w:rsidRPr="002D7695">
      <w:pPr>
        <w:jc w:val="both"/>
      </w:pPr>
    </w:p>
    <w:p w:rsidRDefault="00B72F11" w:rsidP="003E5708" w:rsidR="00B72F11">
      <w:pPr>
        <w:jc w:val="both"/>
      </w:pPr>
      <w:r>
        <w:rPr>
          <w:b/>
        </w:rPr>
        <w:t>12</w:t>
      </w:r>
      <w:r w:rsidRPr="00BD6730">
        <w:rPr>
          <w:b/>
        </w:rPr>
        <w:t xml:space="preserve">.  </w:t>
      </w:r>
      <w:r>
        <w:rPr>
          <w:b/>
        </w:rPr>
        <w:tab/>
        <w:t xml:space="preserve">REPUBLIKA HRVATSKA, MINISTARSTVO FINANCIJA, Zagreb, Katančićeva 5, OIB 18683136487 </w:t>
      </w:r>
      <w:r w:rsidRPr="006222C4">
        <w:t xml:space="preserve">prijavio je tražbinu u iznosu </w:t>
      </w:r>
      <w:r>
        <w:t xml:space="preserve">147.787,82 </w:t>
      </w:r>
      <w:r w:rsidRPr="006222C4">
        <w:t xml:space="preserve">kn, s </w:t>
      </w:r>
      <w:r w:rsidRPr="00C74043">
        <w:t>osnove</w:t>
      </w:r>
      <w:r w:rsidR="00C74043">
        <w:t xml:space="preserve"> poreza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B72F11" w:rsidP="003E5708" w:rsidR="00B72F11">
      <w:pPr>
        <w:jc w:val="both"/>
      </w:pPr>
    </w:p>
    <w:p w:rsidRDefault="00B72F11" w:rsidP="002D7695" w:rsidR="00B72F11">
      <w:pPr>
        <w:jc w:val="both"/>
      </w:pPr>
      <w:r w:rsidRPr="002D7695">
        <w:tab/>
        <w:t xml:space="preserve">Utvrđuje se da je povjerenik tražbinu </w:t>
      </w:r>
      <w:r w:rsidR="00C74043">
        <w:t xml:space="preserve">priznao </w:t>
      </w:r>
      <w:r w:rsidRPr="002D7695">
        <w:t>u cijelosti</w:t>
      </w:r>
      <w:r>
        <w:t>.</w:t>
      </w:r>
    </w:p>
    <w:p w:rsidRDefault="00B72F11" w:rsidP="002D7695" w:rsidR="00B72F11" w:rsidRPr="00C74043">
      <w:pPr>
        <w:jc w:val="both"/>
      </w:pPr>
      <w:r>
        <w:tab/>
      </w:r>
      <w:r w:rsidRPr="002D7695">
        <w:t xml:space="preserve">Utvrđuje se da je dužnik </w:t>
      </w:r>
      <w:r w:rsidR="00C74043">
        <w:t xml:space="preserve">tražbinu </w:t>
      </w:r>
      <w:r w:rsidRPr="00C74043">
        <w:t xml:space="preserve">priznao u cijelosti. </w:t>
      </w:r>
    </w:p>
    <w:p w:rsidRDefault="00B72F11" w:rsidP="002D7695" w:rsidR="00B72F11" w:rsidRPr="00C74043">
      <w:pPr>
        <w:jc w:val="both"/>
      </w:pPr>
    </w:p>
    <w:p w:rsidRDefault="00B72F11" w:rsidP="003E5708" w:rsidR="00B72F11" w:rsidRPr="00C74043">
      <w:pPr>
        <w:jc w:val="both"/>
      </w:pPr>
      <w:r w:rsidRPr="00C74043">
        <w:tab/>
        <w:t>Budući prijavljenu tražbinu vjerovnika u propisanom roku nije osporio dužnik, povjerenik i/ili vjerovnik.</w:t>
      </w:r>
    </w:p>
    <w:p w:rsidRDefault="00B72F11" w:rsidP="0065040F" w:rsidR="00B72F11" w:rsidRPr="00C74043">
      <w:pPr>
        <w:jc w:val="both"/>
        <w:rPr>
          <w:b/>
        </w:rPr>
      </w:pPr>
      <w:r w:rsidRPr="00C74043">
        <w:tab/>
        <w:t>Sudac objavljuje da se tražbina ovog vjerovnika smatra utvrđenom u iznosu</w:t>
      </w:r>
      <w:r w:rsidRPr="00C74043">
        <w:rPr>
          <w:b/>
        </w:rPr>
        <w:t xml:space="preserve"> 147.787,82  kn.  </w:t>
      </w:r>
    </w:p>
    <w:p w:rsidRDefault="0055177B" w:rsidP="0065040F" w:rsidR="0055177B" w:rsidRPr="00C74043">
      <w:pPr>
        <w:jc w:val="both"/>
      </w:pPr>
    </w:p>
    <w:p w:rsidRDefault="00B72F11" w:rsidP="003E5708" w:rsidR="00B72F11">
      <w:pPr>
        <w:jc w:val="both"/>
      </w:pPr>
      <w:r w:rsidRPr="00C74043">
        <w:rPr>
          <w:b/>
        </w:rPr>
        <w:t xml:space="preserve">13.  </w:t>
      </w:r>
      <w:r w:rsidRPr="00C74043">
        <w:rPr>
          <w:b/>
        </w:rPr>
        <w:tab/>
        <w:t>RI – INSTAL d.o.o. V</w:t>
      </w:r>
      <w:r w:rsidR="00BC3008">
        <w:rPr>
          <w:b/>
        </w:rPr>
        <w:t>i</w:t>
      </w:r>
      <w:r w:rsidRPr="00C74043">
        <w:rPr>
          <w:b/>
        </w:rPr>
        <w:t xml:space="preserve">škovo, Valjani 2a, OIB 90134161952 </w:t>
      </w:r>
      <w:r w:rsidRPr="00C74043">
        <w:t>prijavio</w:t>
      </w:r>
      <w:r w:rsidRPr="006222C4">
        <w:t xml:space="preserve"> je tražbinu u iznosu </w:t>
      </w:r>
      <w:r>
        <w:t xml:space="preserve">15.038,00 </w:t>
      </w:r>
      <w:r w:rsidRPr="006222C4">
        <w:t xml:space="preserve">kn, s </w:t>
      </w:r>
      <w:r w:rsidRPr="00BC3008">
        <w:t>osnove</w:t>
      </w:r>
      <w:r w:rsidR="00BC3008">
        <w:t xml:space="preserve"> računa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B72F11" w:rsidP="003E5708" w:rsidR="00B72F11">
      <w:pPr>
        <w:jc w:val="both"/>
      </w:pPr>
    </w:p>
    <w:p w:rsidRDefault="00B72F11" w:rsidP="002D7695" w:rsidR="00B72F11" w:rsidRPr="002D7695">
      <w:pPr>
        <w:jc w:val="both"/>
      </w:pPr>
      <w:r w:rsidRPr="002D7695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B72F11" w:rsidP="002D7695" w:rsidR="00B72F11" w:rsidRPr="002D7695">
      <w:pPr>
        <w:jc w:val="both"/>
      </w:pPr>
      <w:r>
        <w:tab/>
      </w:r>
      <w:r w:rsidRPr="002D7695">
        <w:t xml:space="preserve">Utvrđuje se da je dužnik </w:t>
      </w:r>
      <w:r>
        <w:t xml:space="preserve">priznao </w:t>
      </w:r>
      <w:r w:rsidRPr="002D7695">
        <w:t>tražbinu u cijelosti</w:t>
      </w:r>
      <w:r>
        <w:t xml:space="preserve">. </w:t>
      </w:r>
    </w:p>
    <w:p w:rsidRDefault="00CB318A" w:rsidP="002D7695" w:rsidR="00CB318A">
      <w:pPr>
        <w:jc w:val="both"/>
      </w:pPr>
      <w:r>
        <w:tab/>
        <w:t>Utvrđuje se da je povjerenik na ročištu otklonio osporavanje.</w:t>
      </w:r>
    </w:p>
    <w:p w:rsidRDefault="00CB318A" w:rsidP="002D7695" w:rsidR="00CB318A" w:rsidRPr="002D7695">
      <w:pPr>
        <w:jc w:val="both"/>
      </w:pPr>
      <w:r>
        <w:t xml:space="preserve"> </w:t>
      </w:r>
    </w:p>
    <w:p w:rsidRDefault="00B72F11" w:rsidP="002D7695" w:rsidR="00B72F11" w:rsidRPr="002D7695">
      <w:pPr>
        <w:jc w:val="both"/>
      </w:pPr>
      <w:r w:rsidRPr="002D7695">
        <w:tab/>
        <w:t xml:space="preserve">Sudac objavljuje da </w:t>
      </w:r>
      <w:r w:rsidR="00CB318A">
        <w:t>se</w:t>
      </w:r>
      <w:r w:rsidRPr="002D7695">
        <w:t xml:space="preserve"> tražbina ovog vjerovnika </w:t>
      </w:r>
      <w:r w:rsidR="00CB318A">
        <w:t>smatra utvrđenom</w:t>
      </w:r>
      <w:r w:rsidRPr="002D7695">
        <w:t xml:space="preserve"> u iznosu </w:t>
      </w:r>
      <w:r>
        <w:t>15.038,00</w:t>
      </w:r>
      <w:r w:rsidR="00CB318A">
        <w:t xml:space="preserve"> kn</w:t>
      </w:r>
      <w:r w:rsidRPr="002D7695">
        <w:t>.</w:t>
      </w:r>
    </w:p>
    <w:p w:rsidRDefault="00B72F11" w:rsidP="0065040F" w:rsidR="00B72F11">
      <w:pPr>
        <w:jc w:val="both"/>
      </w:pPr>
    </w:p>
    <w:p w:rsidRDefault="00B72F11" w:rsidP="003E5708" w:rsidR="00B72F11">
      <w:pPr>
        <w:jc w:val="both"/>
      </w:pPr>
      <w:r>
        <w:rPr>
          <w:b/>
        </w:rPr>
        <w:t>14</w:t>
      </w:r>
      <w:r w:rsidRPr="00BD6730">
        <w:rPr>
          <w:b/>
        </w:rPr>
        <w:t xml:space="preserve">.  </w:t>
      </w:r>
      <w:r>
        <w:rPr>
          <w:b/>
        </w:rPr>
        <w:tab/>
        <w:t xml:space="preserve">SILNER d.o.o. Rijeka, Srdoči 60, OIB 40820444221 </w:t>
      </w:r>
      <w:r w:rsidRPr="006222C4">
        <w:t xml:space="preserve">prijavio je tražbinu u iznosu </w:t>
      </w:r>
      <w:r>
        <w:t xml:space="preserve">50,00 </w:t>
      </w:r>
      <w:r w:rsidRPr="006222C4">
        <w:t xml:space="preserve">kn, s </w:t>
      </w:r>
      <w:r w:rsidRPr="00CB318A">
        <w:t>osnove</w:t>
      </w:r>
      <w:r w:rsidR="00CB318A">
        <w:t xml:space="preserve"> računa</w:t>
      </w:r>
      <w:r>
        <w:t xml:space="preserve">. </w:t>
      </w:r>
      <w:r w:rsidRPr="002D7695">
        <w:t>Prijava tražbine nije podnesena. Tražbina je navedena u prijedlogu za otvaranje predstečajnog postupka, pa se temeljem čl.39. SZ-a smatra prijavljenom tražbinom.</w:t>
      </w:r>
    </w:p>
    <w:p w:rsidRDefault="00B72F11" w:rsidP="003E5708" w:rsidR="00B72F11">
      <w:pPr>
        <w:jc w:val="both"/>
      </w:pPr>
    </w:p>
    <w:p w:rsidRDefault="00B72F11" w:rsidP="002D7695" w:rsidR="00B72F11" w:rsidRPr="002D7695">
      <w:pPr>
        <w:jc w:val="both"/>
      </w:pPr>
      <w:r w:rsidRPr="002D7695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B72F11" w:rsidP="002D7695" w:rsidR="00CB318A">
      <w:pPr>
        <w:jc w:val="both"/>
      </w:pPr>
      <w:r>
        <w:tab/>
      </w:r>
      <w:r w:rsidRPr="002D7695">
        <w:t xml:space="preserve">Utvrđuje se da je dužnik </w:t>
      </w:r>
      <w:r>
        <w:t>priznao prijavljenu</w:t>
      </w:r>
      <w:r w:rsidRPr="002D7695">
        <w:t xml:space="preserve"> tražbinu u cijelosti</w:t>
      </w:r>
      <w:r>
        <w:t xml:space="preserve">. </w:t>
      </w:r>
    </w:p>
    <w:p w:rsidRDefault="00CB318A" w:rsidP="002D7695" w:rsidR="00CB318A">
      <w:pPr>
        <w:jc w:val="both"/>
      </w:pPr>
      <w:r>
        <w:tab/>
        <w:t>Utvrđuje se da je povjerenik na ročištu otklonio osporavanje.</w:t>
      </w:r>
    </w:p>
    <w:p w:rsidRDefault="00B72F11" w:rsidP="002D7695" w:rsidR="00B72F11" w:rsidRPr="002D7695">
      <w:pPr>
        <w:jc w:val="both"/>
      </w:pPr>
    </w:p>
    <w:p w:rsidRDefault="00B72F11" w:rsidP="002D7695" w:rsidR="00B72F11" w:rsidRPr="002D7695">
      <w:pPr>
        <w:jc w:val="both"/>
      </w:pPr>
      <w:r w:rsidRPr="002D7695">
        <w:tab/>
        <w:t xml:space="preserve">Sudac objavljuje da </w:t>
      </w:r>
      <w:r w:rsidR="00CB318A">
        <w:t>se</w:t>
      </w:r>
      <w:r w:rsidRPr="002D7695">
        <w:t xml:space="preserve"> tražbina ovog vjerovnika </w:t>
      </w:r>
      <w:r w:rsidR="00CB318A">
        <w:t>smatra utvrđenom</w:t>
      </w:r>
      <w:r w:rsidRPr="002D7695">
        <w:t xml:space="preserve"> u iznosu </w:t>
      </w:r>
      <w:r>
        <w:t>50,00</w:t>
      </w:r>
      <w:r w:rsidRPr="002D7695">
        <w:t xml:space="preserve"> kn</w:t>
      </w:r>
      <w:r w:rsidR="00CB318A">
        <w:t>.</w:t>
      </w:r>
      <w:r w:rsidRPr="002D7695">
        <w:t xml:space="preserve"> </w:t>
      </w:r>
      <w:r w:rsidR="00CB318A">
        <w:t xml:space="preserve"> </w:t>
      </w:r>
    </w:p>
    <w:p w:rsidRDefault="00B72F11" w:rsidP="0065040F" w:rsidR="00B72F11">
      <w:pPr>
        <w:jc w:val="both"/>
      </w:pPr>
    </w:p>
    <w:p w:rsidRDefault="00655B82" w:rsidP="003E5708" w:rsidR="00C14764">
      <w:pPr>
        <w:jc w:val="both"/>
      </w:pPr>
      <w:r>
        <w:rPr>
          <w:b/>
        </w:rPr>
        <w:t>15</w:t>
      </w:r>
      <w:r w:rsidR="00C14764" w:rsidRPr="00BD6730">
        <w:rPr>
          <w:b/>
        </w:rPr>
        <w:t xml:space="preserve">.  </w:t>
      </w:r>
      <w:r w:rsidR="00C14764">
        <w:rPr>
          <w:b/>
        </w:rPr>
        <w:tab/>
        <w:t xml:space="preserve">MILE TOKIĆ vl. MTI obrt za postavljanje instalacija Kastav, Put Srdočev 48, OIB 24826513046 </w:t>
      </w:r>
      <w:r w:rsidR="00C14764" w:rsidRPr="006222C4">
        <w:t>prijavio je tražbinu u iznosu</w:t>
      </w:r>
      <w:r w:rsidR="00C14764">
        <w:t xml:space="preserve"> 62,60 </w:t>
      </w:r>
      <w:r w:rsidR="00C14764" w:rsidRPr="006222C4">
        <w:t xml:space="preserve">kn, s </w:t>
      </w:r>
      <w:r w:rsidR="00C14764" w:rsidRPr="00CB318A">
        <w:t>osnove</w:t>
      </w:r>
      <w:r w:rsidR="00CB318A">
        <w:t xml:space="preserve"> računa</w:t>
      </w:r>
      <w:r w:rsidR="00C14764">
        <w:t xml:space="preserve">.  </w:t>
      </w:r>
      <w:r w:rsidR="00C14764" w:rsidRPr="002D7695">
        <w:t>Prijava tražbine nije podnesena. Tražbina je navedena u prijedlogu za otvaranje predstečajnog postupka, pa se temeljem čl.39. SZ-a smatra prijavljenom tražbinom.</w:t>
      </w:r>
    </w:p>
    <w:p w:rsidRDefault="00C14764" w:rsidP="003E5708" w:rsidR="00C14764">
      <w:pPr>
        <w:jc w:val="both"/>
      </w:pPr>
    </w:p>
    <w:p w:rsidRDefault="00C14764" w:rsidP="002D7695" w:rsidR="00C14764" w:rsidRPr="002D7695">
      <w:pPr>
        <w:jc w:val="both"/>
      </w:pPr>
      <w:r w:rsidRPr="002D7695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C14764" w:rsidP="002D7695" w:rsidR="00C14764">
      <w:pPr>
        <w:jc w:val="both"/>
      </w:pPr>
      <w:r>
        <w:tab/>
      </w:r>
      <w:r w:rsidRPr="002D7695">
        <w:t xml:space="preserve">Utvrđuje se da je dužnik </w:t>
      </w:r>
      <w:r>
        <w:t>priznao prijavljenu</w:t>
      </w:r>
      <w:r w:rsidRPr="002D7695">
        <w:t xml:space="preserve"> tražbinu u cijelosti</w:t>
      </w:r>
      <w:r>
        <w:t xml:space="preserve">. </w:t>
      </w:r>
    </w:p>
    <w:p w:rsidRDefault="00CB318A" w:rsidP="002D7695" w:rsidR="00CB318A" w:rsidRPr="002D7695">
      <w:pPr>
        <w:jc w:val="both"/>
      </w:pPr>
    </w:p>
    <w:p w:rsidRDefault="00CB318A" w:rsidP="002D7695" w:rsidR="00CB318A">
      <w:pPr>
        <w:jc w:val="both"/>
      </w:pPr>
      <w:r>
        <w:tab/>
        <w:t>Utvrđuje se da je povjerenik na ročištu otklonio osporavanje.</w:t>
      </w:r>
    </w:p>
    <w:p w:rsidRDefault="00C14764" w:rsidP="002D7695" w:rsidR="00C14764" w:rsidRPr="002D7695">
      <w:pPr>
        <w:jc w:val="both"/>
      </w:pPr>
    </w:p>
    <w:p w:rsidRDefault="00C14764" w:rsidP="002D7695" w:rsidR="00C14764" w:rsidRPr="002D7695">
      <w:pPr>
        <w:jc w:val="both"/>
      </w:pPr>
      <w:r w:rsidRPr="002D7695">
        <w:tab/>
        <w:t xml:space="preserve">Sudac objavljuje da </w:t>
      </w:r>
      <w:r w:rsidR="00CB318A">
        <w:t>se</w:t>
      </w:r>
      <w:r w:rsidRPr="002D7695">
        <w:t xml:space="preserve"> tražbina ovog vjerovnika </w:t>
      </w:r>
      <w:r w:rsidR="00CB318A">
        <w:t>smatra utvrđenom</w:t>
      </w:r>
      <w:r w:rsidRPr="002D7695">
        <w:t xml:space="preserve"> u iznosu </w:t>
      </w:r>
      <w:r>
        <w:t>62,50</w:t>
      </w:r>
      <w:r w:rsidRPr="002D7695">
        <w:t xml:space="preserve"> kn</w:t>
      </w:r>
      <w:r w:rsidR="00CB318A">
        <w:t>.</w:t>
      </w:r>
      <w:r w:rsidRPr="002D7695">
        <w:t xml:space="preserve"> </w:t>
      </w:r>
      <w:r w:rsidR="00CB318A">
        <w:t xml:space="preserve"> </w:t>
      </w:r>
    </w:p>
    <w:p w:rsidRDefault="00C14764" w:rsidP="0065040F" w:rsidR="00C14764">
      <w:pPr>
        <w:jc w:val="both"/>
      </w:pPr>
    </w:p>
    <w:p w:rsidRDefault="00655B82" w:rsidP="003E5708" w:rsidR="00C14764">
      <w:pPr>
        <w:jc w:val="both"/>
      </w:pPr>
      <w:r>
        <w:rPr>
          <w:b/>
        </w:rPr>
        <w:t>16</w:t>
      </w:r>
      <w:r w:rsidR="00C14764" w:rsidRPr="00BD6730">
        <w:rPr>
          <w:b/>
        </w:rPr>
        <w:t xml:space="preserve">.  </w:t>
      </w:r>
      <w:r w:rsidR="00C14764">
        <w:rPr>
          <w:b/>
        </w:rPr>
        <w:tab/>
        <w:t xml:space="preserve">UNIX d.o.o. Rijeka, Korzo 2a, OIB 77486440254 </w:t>
      </w:r>
      <w:r w:rsidR="00C14764" w:rsidRPr="006222C4">
        <w:t>prijavio je tražbinu u iznosu</w:t>
      </w:r>
      <w:r w:rsidR="00C14764">
        <w:t xml:space="preserve"> 33.000,00 </w:t>
      </w:r>
      <w:r w:rsidR="00C14764" w:rsidRPr="006222C4">
        <w:t xml:space="preserve">kn, s </w:t>
      </w:r>
      <w:r w:rsidR="00C14764" w:rsidRPr="00CB318A">
        <w:t>osnove</w:t>
      </w:r>
      <w:r w:rsidR="00CB318A">
        <w:t xml:space="preserve"> usluge</w:t>
      </w:r>
      <w:r w:rsidR="00C14764">
        <w:t xml:space="preserve">. </w:t>
      </w:r>
      <w:r w:rsidR="00C14764" w:rsidRPr="002D7695">
        <w:t>Prijava tražbine nije podnesena. Tražbina je navedena u prijedlogu za otvaranje predstečajnog postupka, pa se temeljem čl.39. SZ-a smatra prijavljenom tražbinom.</w:t>
      </w:r>
    </w:p>
    <w:p w:rsidRDefault="00C14764" w:rsidP="003E5708" w:rsidR="00C14764">
      <w:pPr>
        <w:jc w:val="both"/>
      </w:pPr>
    </w:p>
    <w:p w:rsidRDefault="00C14764" w:rsidP="002D7695" w:rsidR="00C14764" w:rsidRPr="002D7695">
      <w:pPr>
        <w:jc w:val="both"/>
      </w:pPr>
      <w:r w:rsidRPr="002D7695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C14764" w:rsidP="002D7695" w:rsidR="00C14764" w:rsidRPr="002D7695">
      <w:pPr>
        <w:jc w:val="both"/>
      </w:pPr>
      <w:r>
        <w:tab/>
      </w:r>
      <w:r w:rsidRPr="002D7695">
        <w:t xml:space="preserve">Utvrđuje se da je dužnik </w:t>
      </w:r>
      <w:r>
        <w:t>priznao prijavljenu</w:t>
      </w:r>
      <w:r w:rsidRPr="002D7695">
        <w:t xml:space="preserve"> tražbinu u cijelosti</w:t>
      </w:r>
      <w:r>
        <w:t xml:space="preserve">. </w:t>
      </w:r>
    </w:p>
    <w:p w:rsidRDefault="00C14764" w:rsidP="002D7695" w:rsidR="00C14764" w:rsidRPr="002D7695">
      <w:pPr>
        <w:jc w:val="both"/>
      </w:pPr>
    </w:p>
    <w:p w:rsidRDefault="00C14764" w:rsidP="002D7695" w:rsidR="00C14764" w:rsidRPr="002D7695">
      <w:pPr>
        <w:jc w:val="both"/>
      </w:pPr>
      <w:r w:rsidRPr="002D7695">
        <w:tab/>
        <w:t xml:space="preserve">Sudac objavljuje da je tražbina ovog vjerovnika osporena u iznosu </w:t>
      </w:r>
      <w:r>
        <w:t>33.000,00</w:t>
      </w:r>
      <w:r w:rsidRPr="002D7695">
        <w:t xml:space="preserve"> kn, te će sud vjerovnika osporene tražbine uputiti na parnicu</w:t>
      </w:r>
      <w:r>
        <w:t xml:space="preserve"> protiv dužnika</w:t>
      </w:r>
      <w:r w:rsidRPr="002D7695">
        <w:t xml:space="preserve"> radi utvrđivanja osporene tražbine. Povjerenik u takvom postupku nastupa u ime i za račun, te na trošak dužnika.</w:t>
      </w:r>
    </w:p>
    <w:p w:rsidRDefault="00C14764" w:rsidP="003E5708" w:rsidR="00C14764">
      <w:pPr>
        <w:jc w:val="both"/>
      </w:pPr>
    </w:p>
    <w:p w:rsidRDefault="00655B82" w:rsidP="003E5708" w:rsidR="00C14764">
      <w:pPr>
        <w:jc w:val="both"/>
      </w:pPr>
      <w:r>
        <w:rPr>
          <w:b/>
        </w:rPr>
        <w:t>17</w:t>
      </w:r>
      <w:r w:rsidR="00C14764" w:rsidRPr="00CB318A">
        <w:rPr>
          <w:b/>
        </w:rPr>
        <w:t xml:space="preserve">.  </w:t>
      </w:r>
      <w:r w:rsidR="00C14764" w:rsidRPr="00CB318A">
        <w:rPr>
          <w:b/>
        </w:rPr>
        <w:tab/>
      </w:r>
      <w:r w:rsidR="00A83849" w:rsidRPr="00CB318A">
        <w:rPr>
          <w:b/>
        </w:rPr>
        <w:t>VIPnet d.o.o. Zagreb, Vrtni put 1, OIB 29524210204</w:t>
      </w:r>
      <w:r w:rsidR="00C14764" w:rsidRPr="00CB318A">
        <w:rPr>
          <w:b/>
        </w:rPr>
        <w:t xml:space="preserve"> </w:t>
      </w:r>
      <w:r w:rsidR="00C14764" w:rsidRPr="00CB318A">
        <w:t xml:space="preserve">prijavio je tražbinu u iznosu </w:t>
      </w:r>
      <w:r w:rsidR="00A83849" w:rsidRPr="00CB318A">
        <w:t>3.935,10</w:t>
      </w:r>
      <w:r w:rsidR="00C14764" w:rsidRPr="00CB318A">
        <w:t xml:space="preserve"> kn, s osnove </w:t>
      </w:r>
      <w:r w:rsidR="00A83849" w:rsidRPr="00CB318A">
        <w:t>Ugovora o pretplatničkom odnosu</w:t>
      </w:r>
      <w:r w:rsidR="00C14764" w:rsidRPr="00CB318A">
        <w:t>.</w:t>
      </w:r>
      <w:r w:rsidR="00C14764">
        <w:t xml:space="preserve">  </w:t>
      </w:r>
      <w:r w:rsidR="00A83849">
        <w:t xml:space="preserve"> </w:t>
      </w:r>
    </w:p>
    <w:p w:rsidRDefault="00C14764" w:rsidP="003E5708" w:rsidR="00C14764">
      <w:pPr>
        <w:jc w:val="both"/>
      </w:pPr>
    </w:p>
    <w:p w:rsidRDefault="00C14764" w:rsidP="002D7695" w:rsidR="00C14764" w:rsidRPr="002D7695">
      <w:pPr>
        <w:jc w:val="both"/>
      </w:pPr>
      <w:r w:rsidRPr="002D7695">
        <w:tab/>
        <w:t xml:space="preserve">Utvrđuje se da je povjerenik </w:t>
      </w:r>
      <w:r w:rsidR="00A83849">
        <w:t>priznao tražbinu u cijelosti</w:t>
      </w:r>
      <w:r w:rsidRPr="002D7695">
        <w:t xml:space="preserve">. </w:t>
      </w:r>
    </w:p>
    <w:p w:rsidRDefault="00C14764" w:rsidP="002D7695" w:rsidR="00C14764">
      <w:pPr>
        <w:jc w:val="both"/>
      </w:pPr>
      <w:r>
        <w:tab/>
      </w:r>
      <w:r w:rsidRPr="002D7695">
        <w:t xml:space="preserve">Utvrđuje se da </w:t>
      </w:r>
      <w:r w:rsidR="00533457">
        <w:t>se</w:t>
      </w:r>
      <w:r w:rsidRPr="002D7695">
        <w:t xml:space="preserve"> dužnik </w:t>
      </w:r>
      <w:r w:rsidR="00533457" w:rsidRPr="00CB318A">
        <w:t>nije očitovao</w:t>
      </w:r>
      <w:r w:rsidR="00CB318A">
        <w:t xml:space="preserve"> FINI</w:t>
      </w:r>
      <w:r w:rsidR="00533457" w:rsidRPr="00CB318A">
        <w:t xml:space="preserve"> o prijavljenoj tražbini.</w:t>
      </w:r>
      <w:r>
        <w:t xml:space="preserve"> </w:t>
      </w:r>
    </w:p>
    <w:p w:rsidRDefault="00CB318A" w:rsidP="002D7695" w:rsidR="00CB318A">
      <w:pPr>
        <w:jc w:val="both"/>
      </w:pPr>
    </w:p>
    <w:p w:rsidRDefault="00CB318A" w:rsidP="002D7695" w:rsidR="00CB318A">
      <w:pPr>
        <w:jc w:val="both"/>
      </w:pPr>
      <w:r>
        <w:tab/>
        <w:t>Opun. dužnika izjavljuje da se očito radi o pogrešci budući tražbina vjerovnika nije sporna, te je dužnik na ročištu priznaje u cijelosti.</w:t>
      </w:r>
    </w:p>
    <w:p w:rsidRDefault="00CB318A" w:rsidP="002D7695" w:rsidR="00CB318A" w:rsidRPr="002D7695">
      <w:pPr>
        <w:jc w:val="both"/>
      </w:pPr>
    </w:p>
    <w:p w:rsidRDefault="00CB318A" w:rsidP="002D7695" w:rsidR="00C14764" w:rsidRPr="002D7695">
      <w:pPr>
        <w:jc w:val="both"/>
      </w:pPr>
      <w:r>
        <w:tab/>
        <w:t xml:space="preserve">Sudac objavljuje da se tražbina ovog vjerovnika smatra utvrđenom u iznou 3.935,10 kn. </w:t>
      </w:r>
    </w:p>
    <w:p w:rsidRDefault="00C14764" w:rsidP="002D7695" w:rsidR="00C14764" w:rsidRPr="002D7695">
      <w:pPr>
        <w:jc w:val="both"/>
      </w:pPr>
    </w:p>
    <w:p w:rsidRDefault="00655B82" w:rsidP="00375278" w:rsidR="00375278" w:rsidRPr="00375278">
      <w:pPr>
        <w:jc w:val="both"/>
      </w:pPr>
      <w:r>
        <w:rPr>
          <w:b/>
        </w:rPr>
        <w:t>18</w:t>
      </w:r>
      <w:r w:rsidR="00375278" w:rsidRPr="00BD6730">
        <w:rPr>
          <w:b/>
        </w:rPr>
        <w:t xml:space="preserve">.  </w:t>
      </w:r>
      <w:r w:rsidR="00375278">
        <w:rPr>
          <w:b/>
        </w:rPr>
        <w:tab/>
        <w:t xml:space="preserve">MIRA ŽEPINA, Rijeka, Dragutina Tadijanovića 5, OIB 26181366134 </w:t>
      </w:r>
      <w:r w:rsidR="00375278" w:rsidRPr="006222C4">
        <w:t>prijavio je tražbinu u iznosu</w:t>
      </w:r>
      <w:r w:rsidR="00375278">
        <w:t xml:space="preserve"> 455.781,19 </w:t>
      </w:r>
      <w:r w:rsidR="00375278" w:rsidRPr="006222C4">
        <w:t xml:space="preserve">kn, s </w:t>
      </w:r>
      <w:r w:rsidR="00375278" w:rsidRPr="00CB318A">
        <w:t>osnove</w:t>
      </w:r>
      <w:r w:rsidR="00CB318A">
        <w:t xml:space="preserve"> jamstva po Ugovoru o kreditu.</w:t>
      </w:r>
      <w:r w:rsidR="00375278">
        <w:t xml:space="preserve"> </w:t>
      </w:r>
      <w:r w:rsidR="00375278" w:rsidRPr="00375278">
        <w:t>Prijava tražbine nije podnesena. Tražbina je navedena u prijedlogu za otvaranje predstečajnog postupka, pa se temeljem čl.39. SZ-a smatra prijavljenom tražbinom.</w:t>
      </w:r>
    </w:p>
    <w:p w:rsidRDefault="00375278" w:rsidP="00375278" w:rsidR="00375278" w:rsidRPr="00375278">
      <w:pPr>
        <w:jc w:val="both"/>
      </w:pPr>
    </w:p>
    <w:p w:rsidRDefault="00375278" w:rsidP="00375278" w:rsidR="00375278" w:rsidRPr="00375278">
      <w:pPr>
        <w:jc w:val="both"/>
      </w:pPr>
      <w:r w:rsidRPr="00375278">
        <w:lastRenderedPageBreak/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375278" w:rsidP="00375278" w:rsidR="00375278" w:rsidRPr="00375278">
      <w:pPr>
        <w:jc w:val="both"/>
      </w:pPr>
      <w:r w:rsidRPr="00375278">
        <w:tab/>
        <w:t xml:space="preserve">Utvrđuje se </w:t>
      </w:r>
      <w:r w:rsidRPr="00CB318A">
        <w:t>da je dužnik priznao tražbinu u cijelosti.</w:t>
      </w:r>
      <w:r w:rsidRPr="00375278">
        <w:t xml:space="preserve"> </w:t>
      </w:r>
    </w:p>
    <w:p w:rsidRDefault="00CB318A" w:rsidP="00375278" w:rsidR="00375278">
      <w:pPr>
        <w:jc w:val="both"/>
      </w:pPr>
      <w:r>
        <w:tab/>
        <w:t xml:space="preserve">Utvrđuje se da je povjerenik na ročištu otklonio osporavanje budući mu je naknadno dostavljena dokumentacija. </w:t>
      </w:r>
    </w:p>
    <w:p w:rsidRDefault="00CB318A" w:rsidP="00375278" w:rsidR="00CB318A" w:rsidRPr="00375278">
      <w:pPr>
        <w:jc w:val="both"/>
      </w:pPr>
    </w:p>
    <w:p w:rsidRDefault="00375278" w:rsidP="00375278" w:rsidR="00375278" w:rsidRPr="00375278">
      <w:pPr>
        <w:jc w:val="both"/>
      </w:pPr>
      <w:r w:rsidRPr="00375278">
        <w:tab/>
        <w:t xml:space="preserve">Sudac objavljuje da </w:t>
      </w:r>
      <w:r w:rsidR="00CB318A">
        <w:t>se</w:t>
      </w:r>
      <w:r w:rsidRPr="00375278">
        <w:t xml:space="preserve"> tražbina ovog vjerovnika </w:t>
      </w:r>
      <w:r w:rsidR="00CB318A">
        <w:t xml:space="preserve">smatra utvrđenom </w:t>
      </w:r>
      <w:r w:rsidRPr="00375278">
        <w:t xml:space="preserve">u iznosu </w:t>
      </w:r>
      <w:r>
        <w:t>455.781,19</w:t>
      </w:r>
      <w:r w:rsidR="00CB318A">
        <w:t xml:space="preserve"> kn</w:t>
      </w:r>
      <w:r w:rsidRPr="00375278">
        <w:t>.</w:t>
      </w:r>
    </w:p>
    <w:p w:rsidRDefault="00375278" w:rsidP="00375278" w:rsidR="00375278" w:rsidRPr="00375278">
      <w:pPr>
        <w:jc w:val="both"/>
      </w:pPr>
    </w:p>
    <w:p w:rsidRDefault="00375278" w:rsidP="00375278" w:rsidR="00375278" w:rsidRPr="00375278">
      <w:pPr>
        <w:jc w:val="both"/>
      </w:pPr>
      <w:r>
        <w:rPr>
          <w:b/>
        </w:rPr>
        <w:t>19</w:t>
      </w:r>
      <w:r w:rsidRPr="00BD6730">
        <w:rPr>
          <w:b/>
        </w:rPr>
        <w:t xml:space="preserve">.  </w:t>
      </w:r>
      <w:r>
        <w:rPr>
          <w:b/>
        </w:rPr>
        <w:tab/>
        <w:t xml:space="preserve">NEVIO  ŽEPINA, Rijeka, Dragutina Tadijanovića 5, OIB 45469256379 </w:t>
      </w:r>
      <w:r w:rsidRPr="006222C4">
        <w:t>prijavio je tražbinu u iznosu</w:t>
      </w:r>
      <w:r>
        <w:t xml:space="preserve"> 332.008,81 </w:t>
      </w:r>
      <w:r w:rsidRPr="006222C4">
        <w:t xml:space="preserve">kn, s </w:t>
      </w:r>
      <w:r w:rsidRPr="00CB318A">
        <w:t>osnove</w:t>
      </w:r>
      <w:r w:rsidR="00CB318A">
        <w:t xml:space="preserve"> </w:t>
      </w:r>
      <w:r w:rsidR="00655B82">
        <w:t>jamstva po Ugovoru o kreditu</w:t>
      </w:r>
      <w:r>
        <w:t xml:space="preserve">. </w:t>
      </w:r>
      <w:r w:rsidRPr="00375278">
        <w:t>Prijava tražbine nije podnesena. Tražbina je navedena u prijedlogu za otvaranje predstečajnog postupka, pa se temeljem čl.39. SZ-a smatra prijavljenom tražbinom.</w:t>
      </w:r>
    </w:p>
    <w:p w:rsidRDefault="00375278" w:rsidP="00375278" w:rsidR="00375278" w:rsidRPr="00375278">
      <w:pPr>
        <w:jc w:val="both"/>
      </w:pPr>
    </w:p>
    <w:p w:rsidRDefault="00375278" w:rsidP="00375278" w:rsidR="00375278" w:rsidRPr="00375278">
      <w:pPr>
        <w:jc w:val="both"/>
      </w:pPr>
      <w:r w:rsidRPr="00375278">
        <w:tab/>
        <w:t xml:space="preserve">Utvrđuje se da je povjerenik osporio prijavljenu tražbinu u cijelosti, budući prijava nije dostavljena, a povjereniku nisu dostavljeni nikakvi dokazi, niti je uspio stupiti u kontakt sa zastupnikom dužnika po zakonu. </w:t>
      </w:r>
    </w:p>
    <w:p w:rsidRDefault="00375278" w:rsidP="00375278" w:rsidR="00375278">
      <w:pPr>
        <w:jc w:val="both"/>
      </w:pPr>
      <w:r w:rsidRPr="00375278">
        <w:tab/>
        <w:t xml:space="preserve">Utvrđuje se </w:t>
      </w:r>
      <w:r w:rsidRPr="00655B82">
        <w:t>da je dužnik priznao prijavljenu tražbinu u cijelosti.</w:t>
      </w:r>
      <w:r w:rsidRPr="00375278">
        <w:t xml:space="preserve"> </w:t>
      </w:r>
    </w:p>
    <w:p w:rsidRDefault="00655B82" w:rsidP="00375278" w:rsidR="00655B82" w:rsidRPr="00375278">
      <w:pPr>
        <w:jc w:val="both"/>
      </w:pPr>
    </w:p>
    <w:p w:rsidRDefault="00655B82" w:rsidP="00375278" w:rsidR="00655B82">
      <w:pPr>
        <w:jc w:val="both"/>
      </w:pPr>
      <w:r>
        <w:tab/>
        <w:t xml:space="preserve">Utvrđuje se da je povjerenik na ročištu otklonio osporavanje budući mu je naknadno dostavljena dokumentacija. </w:t>
      </w:r>
    </w:p>
    <w:p w:rsidRDefault="00655B82" w:rsidP="00375278" w:rsidR="00655B82" w:rsidRPr="00375278">
      <w:pPr>
        <w:jc w:val="both"/>
      </w:pPr>
    </w:p>
    <w:p w:rsidRDefault="00655B82" w:rsidP="00375278" w:rsidR="00655B82" w:rsidRPr="00375278">
      <w:pPr>
        <w:jc w:val="both"/>
      </w:pPr>
      <w:r w:rsidRPr="00375278">
        <w:tab/>
        <w:t xml:space="preserve">Sudac objavljuje da </w:t>
      </w:r>
      <w:r>
        <w:t>se</w:t>
      </w:r>
      <w:r w:rsidRPr="00375278">
        <w:t xml:space="preserve"> tražbina ovog vjerovnika </w:t>
      </w:r>
      <w:r>
        <w:t xml:space="preserve">smatra utvrđenom </w:t>
      </w:r>
      <w:r w:rsidRPr="00375278">
        <w:t xml:space="preserve">u iznosu </w:t>
      </w:r>
      <w:r>
        <w:t>332.008,81 kn</w:t>
      </w:r>
      <w:r w:rsidRPr="00375278">
        <w:t>.</w:t>
      </w:r>
    </w:p>
    <w:p w:rsidRDefault="00375278" w:rsidP="00375278" w:rsidR="00375278" w:rsidRPr="00375278">
      <w:pPr>
        <w:jc w:val="both"/>
      </w:pPr>
    </w:p>
    <w:p w:rsidRDefault="005D6ECC" w:rsidP="00620653" w:rsidR="00620653">
      <w:pPr>
        <w:jc w:val="both"/>
      </w:pPr>
      <w:r>
        <w:tab/>
      </w:r>
      <w:r w:rsidR="00620653" w:rsidRPr="006222C4">
        <w:t>Sudac donosi</w:t>
      </w:r>
    </w:p>
    <w:p w:rsidRDefault="00620653" w:rsidP="00620653" w:rsidR="00620653" w:rsidRPr="005D6ECC">
      <w:pPr>
        <w:jc w:val="center"/>
        <w:rPr>
          <w:b/>
        </w:rPr>
      </w:pPr>
      <w:r w:rsidRPr="005D6ECC">
        <w:rPr>
          <w:b/>
        </w:rPr>
        <w:t>r</w:t>
      </w:r>
      <w:r w:rsidR="005D6ECC" w:rsidRPr="005D6ECC">
        <w:rPr>
          <w:b/>
        </w:rPr>
        <w:t xml:space="preserve"> </w:t>
      </w:r>
      <w:r w:rsidRPr="005D6ECC">
        <w:rPr>
          <w:b/>
        </w:rPr>
        <w:t>j</w:t>
      </w:r>
      <w:r w:rsidR="005D6ECC" w:rsidRPr="005D6ECC">
        <w:rPr>
          <w:b/>
        </w:rPr>
        <w:t xml:space="preserve"> </w:t>
      </w:r>
      <w:r w:rsidRPr="005D6ECC">
        <w:rPr>
          <w:b/>
        </w:rPr>
        <w:t>e</w:t>
      </w:r>
      <w:r w:rsidR="005D6ECC" w:rsidRPr="005D6ECC">
        <w:rPr>
          <w:b/>
        </w:rPr>
        <w:t xml:space="preserve"> </w:t>
      </w:r>
      <w:r w:rsidRPr="005D6ECC">
        <w:rPr>
          <w:b/>
        </w:rPr>
        <w:t>š</w:t>
      </w:r>
      <w:r w:rsidR="005D6ECC" w:rsidRPr="005D6ECC">
        <w:rPr>
          <w:b/>
        </w:rPr>
        <w:t xml:space="preserve"> </w:t>
      </w:r>
      <w:r w:rsidRPr="005D6ECC">
        <w:rPr>
          <w:b/>
        </w:rPr>
        <w:t>e</w:t>
      </w:r>
      <w:r w:rsidR="005D6ECC" w:rsidRPr="005D6ECC">
        <w:rPr>
          <w:b/>
        </w:rPr>
        <w:t xml:space="preserve"> </w:t>
      </w:r>
      <w:r w:rsidRPr="005D6ECC">
        <w:rPr>
          <w:b/>
        </w:rPr>
        <w:t>n</w:t>
      </w:r>
      <w:r w:rsidR="005D6ECC" w:rsidRPr="005D6ECC">
        <w:rPr>
          <w:b/>
        </w:rPr>
        <w:t xml:space="preserve"> </w:t>
      </w:r>
      <w:r w:rsidRPr="005D6ECC">
        <w:rPr>
          <w:b/>
        </w:rPr>
        <w:t>je</w:t>
      </w:r>
      <w:r w:rsidRPr="005D6ECC">
        <w:rPr>
          <w:b/>
        </w:rPr>
        <w:tab/>
      </w:r>
    </w:p>
    <w:p w:rsidRDefault="00620653" w:rsidP="00620653" w:rsidR="00620653" w:rsidRPr="006222C4">
      <w:pPr>
        <w:jc w:val="both"/>
      </w:pPr>
    </w:p>
    <w:p w:rsidRDefault="00655B82" w:rsidP="00655B82" w:rsidR="008D7175">
      <w:pPr>
        <w:pStyle w:val="Odlomakpopisa"/>
        <w:numPr>
          <w:ilvl w:val="0"/>
          <w:numId w:val="3"/>
        </w:numPr>
        <w:ind w:hanging="709" w:left="709"/>
        <w:jc w:val="both"/>
      </w:pPr>
      <w:r>
        <w:t>Poziva se vjerovnik SLATINSKA BANKA d.d. Slatina, V. Nazora 2 da se u roku od osam dana od dana dostave ovog zapisnika pisano očituje o tome odriče li se prava na odvojeno namirenje i pristaje li na odgodu namirenja budući u prijavi tražbine to nije naznačeno, zbog čega na današnjem ročištu prijava tražbine ovog vjerovnika nije niti ispitana.</w:t>
      </w:r>
    </w:p>
    <w:p w:rsidRDefault="00655B82" w:rsidP="00655B82" w:rsidR="00655B82">
      <w:pPr>
        <w:pStyle w:val="Odlomakpopisa"/>
        <w:ind w:left="709"/>
        <w:jc w:val="both"/>
      </w:pPr>
    </w:p>
    <w:p w:rsidRDefault="00D04DCF" w:rsidP="00655B82" w:rsidR="00655B82">
      <w:pPr>
        <w:pStyle w:val="Odlomakpopisa"/>
        <w:numPr>
          <w:ilvl w:val="0"/>
          <w:numId w:val="3"/>
        </w:numPr>
        <w:ind w:hanging="709" w:left="709"/>
        <w:jc w:val="both"/>
      </w:pPr>
      <w:r>
        <w:t xml:space="preserve">Slijedom navedenoga, današnje ročište se odgađa, a slijedeće ročište radi ispitivanja tražbine zakazuje za dan </w:t>
      </w:r>
    </w:p>
    <w:p w:rsidRDefault="00D04DCF" w:rsidP="00D04DCF" w:rsidR="00D04DCF">
      <w:pPr>
        <w:jc w:val="both"/>
      </w:pPr>
    </w:p>
    <w:p w:rsidRDefault="00D04DCF" w:rsidP="00D04DCF" w:rsidR="00D04DCF" w:rsidRPr="00D04DCF">
      <w:pPr>
        <w:jc w:val="center"/>
        <w:rPr>
          <w:b/>
        </w:rPr>
      </w:pPr>
      <w:r w:rsidRPr="00D04DCF">
        <w:rPr>
          <w:b/>
        </w:rPr>
        <w:t>04. lipnja 2018. godine u 11.00 sati</w:t>
      </w:r>
    </w:p>
    <w:p w:rsidRDefault="00D04DCF" w:rsidP="00D04DCF" w:rsidR="00D04DCF" w:rsidRPr="00D04DCF">
      <w:pPr>
        <w:jc w:val="center"/>
        <w:rPr>
          <w:b/>
        </w:rPr>
      </w:pPr>
      <w:r w:rsidRPr="00D04DCF">
        <w:rPr>
          <w:b/>
        </w:rPr>
        <w:t>kod Trgovačkog suda u Rijeci</w:t>
      </w:r>
    </w:p>
    <w:p w:rsidRDefault="00D04DCF" w:rsidP="00D04DCF" w:rsidR="00D04DCF" w:rsidRPr="00D04DCF">
      <w:pPr>
        <w:jc w:val="center"/>
        <w:rPr>
          <w:b/>
        </w:rPr>
      </w:pPr>
      <w:r w:rsidRPr="00D04DCF">
        <w:rPr>
          <w:b/>
        </w:rPr>
        <w:t>Rijeka, Zadarska 1 i 3</w:t>
      </w:r>
    </w:p>
    <w:p w:rsidRDefault="00D04DCF" w:rsidP="00D04DCF" w:rsidR="00D04DCF" w:rsidRPr="00D04DCF">
      <w:pPr>
        <w:jc w:val="center"/>
        <w:rPr>
          <w:b/>
        </w:rPr>
      </w:pPr>
      <w:r w:rsidRPr="00D04DCF">
        <w:rPr>
          <w:b/>
        </w:rPr>
        <w:t>sudnica 2, I. kat</w:t>
      </w: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</w:p>
    <w:p w:rsidRDefault="00D04DCF" w:rsidP="00D04DCF" w:rsidR="00D04DCF">
      <w:pPr>
        <w:jc w:val="both"/>
      </w:pPr>
      <w:r>
        <w:lastRenderedPageBreak/>
        <w:tab/>
        <w:t xml:space="preserve">na koje se ročište pozivaju povjerenik, dužnik i svi vjerovnici objavom zapisnika na </w:t>
      </w:r>
      <w:r>
        <w:tab/>
        <w:t>mrežnoj stranici e-Oglasne ploče sudova.</w:t>
      </w:r>
    </w:p>
    <w:p w:rsidRDefault="003D044A" w:rsidP="001313BB" w:rsidR="003D044A">
      <w:pPr>
        <w:ind w:firstLine="708"/>
        <w:jc w:val="both"/>
      </w:pPr>
    </w:p>
    <w:p w:rsidRDefault="00EB3A58" w:rsidP="00757C79" w:rsidR="00EB3A58" w:rsidRPr="006222C4">
      <w:pPr>
        <w:jc w:val="center"/>
      </w:pPr>
      <w:r w:rsidRPr="006222C4">
        <w:t xml:space="preserve">Dovršeno u </w:t>
      </w:r>
      <w:r w:rsidR="00487F60">
        <w:t>10</w:t>
      </w:r>
      <w:r w:rsidR="00276B6B">
        <w:t>,</w:t>
      </w:r>
      <w:r w:rsidR="00487F60">
        <w:t>40</w:t>
      </w:r>
      <w:r w:rsidRPr="006222C4">
        <w:t xml:space="preserve"> sati.</w:t>
      </w:r>
    </w:p>
    <w:p w:rsidRDefault="00EB3A58" w:rsidR="00EB3A58" w:rsidRPr="006222C4">
      <w:pPr>
        <w:jc w:val="both"/>
      </w:pPr>
    </w:p>
    <w:p w:rsidRDefault="004B0CE2" w:rsidP="004B0CE2" w:rsidR="004B0CE2" w:rsidRPr="006222C4">
      <w:pPr>
        <w:jc w:val="both"/>
      </w:pPr>
      <w:r w:rsidRPr="006222C4">
        <w:tab/>
      </w:r>
      <w:r w:rsidRPr="006222C4">
        <w:tab/>
      </w:r>
      <w:r w:rsidRPr="006222C4">
        <w:tab/>
      </w:r>
      <w:r w:rsidRPr="006222C4">
        <w:tab/>
      </w:r>
      <w:r w:rsidRPr="006222C4">
        <w:tab/>
      </w:r>
      <w:r w:rsidR="00417462">
        <w:t xml:space="preserve">           </w:t>
      </w:r>
      <w:r w:rsidR="00276B6B">
        <w:t>S</w:t>
      </w:r>
      <w:r w:rsidRPr="006222C4">
        <w:t xml:space="preserve">udac                        </w:t>
      </w:r>
      <w:r w:rsidR="00276B6B">
        <w:t xml:space="preserve">            Povjerenik</w:t>
      </w:r>
    </w:p>
    <w:p w:rsidRDefault="00276B6B" w:rsidP="004B0CE2" w:rsidR="00276B6B">
      <w:pPr>
        <w:jc w:val="both"/>
      </w:pPr>
    </w:p>
    <w:p w:rsidRDefault="0055177B" w:rsidP="004B0CE2" w:rsidR="0055177B">
      <w:pPr>
        <w:jc w:val="both"/>
      </w:pPr>
    </w:p>
    <w:p w:rsidRDefault="008472C8" w:rsidP="004B0CE2" w:rsidR="004B0CE2" w:rsidRPr="006222C4">
      <w:pPr>
        <w:jc w:val="both"/>
      </w:pPr>
      <w:r>
        <w:t xml:space="preserve">       </w:t>
      </w:r>
      <w:r w:rsidR="004B0CE2" w:rsidRPr="006222C4">
        <w:tab/>
      </w:r>
      <w:r w:rsidR="004B0CE2" w:rsidRPr="006222C4">
        <w:tab/>
      </w:r>
      <w:r w:rsidR="004B0CE2" w:rsidRPr="006222C4">
        <w:tab/>
        <w:t xml:space="preserve">            </w:t>
      </w:r>
      <w:r>
        <w:t xml:space="preserve">         </w:t>
      </w:r>
      <w:r w:rsidR="00417462">
        <w:t xml:space="preserve">           </w:t>
      </w:r>
      <w:r w:rsidR="004B0CE2" w:rsidRPr="006222C4">
        <w:t xml:space="preserve">Zapisničar        </w:t>
      </w:r>
      <w:r w:rsidR="004B0CE2" w:rsidRPr="006222C4">
        <w:tab/>
      </w:r>
      <w:r w:rsidR="004B0CE2" w:rsidRPr="006222C4">
        <w:tab/>
      </w:r>
      <w:r>
        <w:t xml:space="preserve">             </w:t>
      </w:r>
      <w:r w:rsidR="00276B6B">
        <w:t>Dužnik</w:t>
      </w:r>
      <w:r w:rsidR="004B0CE2" w:rsidRPr="006222C4">
        <w:t xml:space="preserve">      </w:t>
      </w:r>
    </w:p>
    <w:p w:rsidRDefault="00EB3A58" w:rsidR="00EB3A58">
      <w:pPr>
        <w:jc w:val="both"/>
      </w:pPr>
    </w:p>
    <w:p w:rsidRDefault="0028332E" w:rsidR="0028332E" w:rsidRPr="006222C4">
      <w:pPr>
        <w:jc w:val="both"/>
      </w:pPr>
    </w:p>
    <w:p w:rsidRDefault="00A95801" w:rsidR="00A95801">
      <w:r>
        <w:t xml:space="preserve">                                                                                                         </w:t>
      </w:r>
      <w:r w:rsidR="00417462">
        <w:t xml:space="preserve">       </w:t>
      </w:r>
      <w:r w:rsidR="006146E8">
        <w:t xml:space="preserve"> </w:t>
      </w:r>
      <w:r w:rsidR="00417462">
        <w:t xml:space="preserve">   </w:t>
      </w:r>
      <w:r w:rsidR="0028332E">
        <w:t>Vjerovnici</w:t>
      </w:r>
      <w:r>
        <w:t xml:space="preserve">  </w:t>
      </w:r>
    </w:p>
    <w:sectPr w:rsidR="00A9580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849" w:rsidR="00A83849">
      <w:r>
        <w:separator/>
      </w:r>
    </w:p>
  </w:endnote>
  <w:endnote w:id="0" w:type="continuationSeparator">
    <w:p w:rsidRDefault="00A83849" w:rsidR="00A83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849" w:rsidP="00E1199E" w:rsidR="00A8384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3849" w:rsidR="00A838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849" w:rsidP="00E1199E" w:rsidR="00A8384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D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3849" w:rsidR="00A838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849" w:rsidR="00A83849">
      <w:r>
        <w:separator/>
      </w:r>
    </w:p>
  </w:footnote>
  <w:footnote w:id="0" w:type="continuationSeparator">
    <w:p w:rsidRDefault="00A83849" w:rsidR="00A83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849" w:rsidP="00717E05" w:rsidR="00A83849" w:rsidRPr="007D1C22">
    <w:pPr>
      <w:jc w:val="right"/>
      <w:rPr>
        <w:bCs/>
      </w:rPr>
    </w:pP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</w:r>
    <w:r w:rsidRPr="007D1C22">
      <w:tab/>
      <w:t xml:space="preserve">                       </w:t>
    </w:r>
    <w:r>
      <w:t>Posl. broj 15</w:t>
    </w:r>
    <w:r w:rsidRPr="007D1C22">
      <w:rPr>
        <w:bCs/>
      </w:rPr>
      <w:t xml:space="preserve"> St-</w:t>
    </w:r>
    <w:r>
      <w:rPr>
        <w:bCs/>
      </w:rPr>
      <w:t>777/17-22</w:t>
    </w:r>
  </w:p>
  <w:p w:rsidRDefault="00A83849" w:rsidP="00717E05" w:rsidR="00A83849" w:rsidRPr="007D1C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tplc="6E36904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2263E8"/>
    <w:multiLevelType w:val="hybridMultilevel"/>
    <w:tmpl w:val="DE68D644"/>
    <w:lvl w:tplc="9752AB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B2F5D7E"/>
    <w:multiLevelType w:val="hybridMultilevel"/>
    <w:tmpl w:val="A0B0EE9C"/>
    <w:lvl w:tplc="010ED11C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07C2"/>
    <w:rsid w:val="000040E4"/>
    <w:rsid w:val="00015987"/>
    <w:rsid w:val="00017651"/>
    <w:rsid w:val="00020F1B"/>
    <w:rsid w:val="0002264F"/>
    <w:rsid w:val="00042CA3"/>
    <w:rsid w:val="00057877"/>
    <w:rsid w:val="00064CB9"/>
    <w:rsid w:val="00064D1E"/>
    <w:rsid w:val="000766A9"/>
    <w:rsid w:val="000A2353"/>
    <w:rsid w:val="000B4041"/>
    <w:rsid w:val="000C09FE"/>
    <w:rsid w:val="000C3056"/>
    <w:rsid w:val="000C32EB"/>
    <w:rsid w:val="000C48AA"/>
    <w:rsid w:val="000C7CD3"/>
    <w:rsid w:val="000D0AA2"/>
    <w:rsid w:val="000D0FFF"/>
    <w:rsid w:val="000D2C4E"/>
    <w:rsid w:val="000E6C2E"/>
    <w:rsid w:val="000F0F92"/>
    <w:rsid w:val="001033EB"/>
    <w:rsid w:val="00112330"/>
    <w:rsid w:val="00114EB2"/>
    <w:rsid w:val="001162B8"/>
    <w:rsid w:val="00122014"/>
    <w:rsid w:val="00130397"/>
    <w:rsid w:val="001313BB"/>
    <w:rsid w:val="00131B0E"/>
    <w:rsid w:val="0013286A"/>
    <w:rsid w:val="00137ADD"/>
    <w:rsid w:val="001433D1"/>
    <w:rsid w:val="00152EA5"/>
    <w:rsid w:val="00154042"/>
    <w:rsid w:val="00156A20"/>
    <w:rsid w:val="001647B1"/>
    <w:rsid w:val="0017077F"/>
    <w:rsid w:val="00186020"/>
    <w:rsid w:val="00191C5D"/>
    <w:rsid w:val="00193402"/>
    <w:rsid w:val="001A3A06"/>
    <w:rsid w:val="001C6C17"/>
    <w:rsid w:val="001D011B"/>
    <w:rsid w:val="001E5B69"/>
    <w:rsid w:val="001E7EE3"/>
    <w:rsid w:val="001F292E"/>
    <w:rsid w:val="00220A77"/>
    <w:rsid w:val="00220F7F"/>
    <w:rsid w:val="00221041"/>
    <w:rsid w:val="002221CB"/>
    <w:rsid w:val="002248BD"/>
    <w:rsid w:val="0023393E"/>
    <w:rsid w:val="00241CC5"/>
    <w:rsid w:val="00247F4A"/>
    <w:rsid w:val="002510FC"/>
    <w:rsid w:val="00252EBF"/>
    <w:rsid w:val="00257B5E"/>
    <w:rsid w:val="00272D24"/>
    <w:rsid w:val="00276B6B"/>
    <w:rsid w:val="0028034A"/>
    <w:rsid w:val="00281554"/>
    <w:rsid w:val="0028332E"/>
    <w:rsid w:val="0029137F"/>
    <w:rsid w:val="00293350"/>
    <w:rsid w:val="00293465"/>
    <w:rsid w:val="00293AE0"/>
    <w:rsid w:val="00295812"/>
    <w:rsid w:val="00297E47"/>
    <w:rsid w:val="00297F11"/>
    <w:rsid w:val="002A6E9B"/>
    <w:rsid w:val="002B1F53"/>
    <w:rsid w:val="002D3E2E"/>
    <w:rsid w:val="002D59B0"/>
    <w:rsid w:val="002D60EE"/>
    <w:rsid w:val="002D7695"/>
    <w:rsid w:val="002E059F"/>
    <w:rsid w:val="002E5380"/>
    <w:rsid w:val="00302ECB"/>
    <w:rsid w:val="003227A5"/>
    <w:rsid w:val="003409BE"/>
    <w:rsid w:val="003561B7"/>
    <w:rsid w:val="00356BED"/>
    <w:rsid w:val="00357CC1"/>
    <w:rsid w:val="00370D2C"/>
    <w:rsid w:val="00375278"/>
    <w:rsid w:val="00376B96"/>
    <w:rsid w:val="00377B5A"/>
    <w:rsid w:val="003872B3"/>
    <w:rsid w:val="003918C5"/>
    <w:rsid w:val="003A4631"/>
    <w:rsid w:val="003A6B5A"/>
    <w:rsid w:val="003B13AE"/>
    <w:rsid w:val="003D044A"/>
    <w:rsid w:val="003D71D4"/>
    <w:rsid w:val="003D7214"/>
    <w:rsid w:val="003E5708"/>
    <w:rsid w:val="003F5592"/>
    <w:rsid w:val="003F7CBF"/>
    <w:rsid w:val="00400B0E"/>
    <w:rsid w:val="004078DE"/>
    <w:rsid w:val="0041491E"/>
    <w:rsid w:val="00414AAC"/>
    <w:rsid w:val="00417462"/>
    <w:rsid w:val="0042307C"/>
    <w:rsid w:val="00430A15"/>
    <w:rsid w:val="0044444B"/>
    <w:rsid w:val="00445A65"/>
    <w:rsid w:val="0045456A"/>
    <w:rsid w:val="004568FE"/>
    <w:rsid w:val="00487F60"/>
    <w:rsid w:val="00496F58"/>
    <w:rsid w:val="004B0CE2"/>
    <w:rsid w:val="004B124F"/>
    <w:rsid w:val="004B44F0"/>
    <w:rsid w:val="004C195D"/>
    <w:rsid w:val="004C7A0B"/>
    <w:rsid w:val="004D3AB6"/>
    <w:rsid w:val="004D46F8"/>
    <w:rsid w:val="004E623B"/>
    <w:rsid w:val="004E7404"/>
    <w:rsid w:val="00502354"/>
    <w:rsid w:val="005024C6"/>
    <w:rsid w:val="00513586"/>
    <w:rsid w:val="005310FA"/>
    <w:rsid w:val="00533457"/>
    <w:rsid w:val="0053376E"/>
    <w:rsid w:val="00544DFA"/>
    <w:rsid w:val="0055177B"/>
    <w:rsid w:val="00551870"/>
    <w:rsid w:val="00553C03"/>
    <w:rsid w:val="00567B02"/>
    <w:rsid w:val="00571A1B"/>
    <w:rsid w:val="00577990"/>
    <w:rsid w:val="0058079B"/>
    <w:rsid w:val="005827D2"/>
    <w:rsid w:val="00584990"/>
    <w:rsid w:val="0059332A"/>
    <w:rsid w:val="00593E0C"/>
    <w:rsid w:val="005A149A"/>
    <w:rsid w:val="005B0D65"/>
    <w:rsid w:val="005B6855"/>
    <w:rsid w:val="005C34EB"/>
    <w:rsid w:val="005C68FE"/>
    <w:rsid w:val="005D475B"/>
    <w:rsid w:val="005D6ECC"/>
    <w:rsid w:val="005E108D"/>
    <w:rsid w:val="005E12D9"/>
    <w:rsid w:val="005E3402"/>
    <w:rsid w:val="00601BAA"/>
    <w:rsid w:val="0060348A"/>
    <w:rsid w:val="00605ED5"/>
    <w:rsid w:val="006069AF"/>
    <w:rsid w:val="00610B2F"/>
    <w:rsid w:val="006146E8"/>
    <w:rsid w:val="00620653"/>
    <w:rsid w:val="006212B2"/>
    <w:rsid w:val="006215EF"/>
    <w:rsid w:val="006222C4"/>
    <w:rsid w:val="0062454D"/>
    <w:rsid w:val="00625983"/>
    <w:rsid w:val="00630F82"/>
    <w:rsid w:val="0065040F"/>
    <w:rsid w:val="0065124B"/>
    <w:rsid w:val="00653618"/>
    <w:rsid w:val="00655B82"/>
    <w:rsid w:val="0066713E"/>
    <w:rsid w:val="00670FBB"/>
    <w:rsid w:val="00673FB5"/>
    <w:rsid w:val="0067417F"/>
    <w:rsid w:val="006749ED"/>
    <w:rsid w:val="00681108"/>
    <w:rsid w:val="0069373A"/>
    <w:rsid w:val="006A0274"/>
    <w:rsid w:val="006A476C"/>
    <w:rsid w:val="006A6C42"/>
    <w:rsid w:val="006A6EBC"/>
    <w:rsid w:val="006B2392"/>
    <w:rsid w:val="006B265B"/>
    <w:rsid w:val="006B56F5"/>
    <w:rsid w:val="006C1E0B"/>
    <w:rsid w:val="006C4750"/>
    <w:rsid w:val="006C6900"/>
    <w:rsid w:val="006D107B"/>
    <w:rsid w:val="006D10A6"/>
    <w:rsid w:val="006F5AB4"/>
    <w:rsid w:val="00710C8B"/>
    <w:rsid w:val="00712C20"/>
    <w:rsid w:val="00717E05"/>
    <w:rsid w:val="007212B2"/>
    <w:rsid w:val="00722D84"/>
    <w:rsid w:val="00732E23"/>
    <w:rsid w:val="00735769"/>
    <w:rsid w:val="00736FCF"/>
    <w:rsid w:val="00747237"/>
    <w:rsid w:val="00747775"/>
    <w:rsid w:val="00753183"/>
    <w:rsid w:val="00757C79"/>
    <w:rsid w:val="00760D62"/>
    <w:rsid w:val="007621DD"/>
    <w:rsid w:val="00772DAE"/>
    <w:rsid w:val="007865CC"/>
    <w:rsid w:val="00795904"/>
    <w:rsid w:val="007970A0"/>
    <w:rsid w:val="007D1C22"/>
    <w:rsid w:val="00806228"/>
    <w:rsid w:val="00821329"/>
    <w:rsid w:val="0083549F"/>
    <w:rsid w:val="00837BB8"/>
    <w:rsid w:val="00843281"/>
    <w:rsid w:val="00844DC6"/>
    <w:rsid w:val="00845A60"/>
    <w:rsid w:val="008472C8"/>
    <w:rsid w:val="00850005"/>
    <w:rsid w:val="00854865"/>
    <w:rsid w:val="00863BA5"/>
    <w:rsid w:val="00870F95"/>
    <w:rsid w:val="008859ED"/>
    <w:rsid w:val="00887E7D"/>
    <w:rsid w:val="00892A56"/>
    <w:rsid w:val="00894864"/>
    <w:rsid w:val="008A0930"/>
    <w:rsid w:val="008A2AF6"/>
    <w:rsid w:val="008A6E09"/>
    <w:rsid w:val="008C4881"/>
    <w:rsid w:val="008C6AE9"/>
    <w:rsid w:val="008D20AB"/>
    <w:rsid w:val="008D7175"/>
    <w:rsid w:val="008E7E1E"/>
    <w:rsid w:val="008F4E48"/>
    <w:rsid w:val="008F6174"/>
    <w:rsid w:val="00904D24"/>
    <w:rsid w:val="0090520F"/>
    <w:rsid w:val="0091095E"/>
    <w:rsid w:val="0091488B"/>
    <w:rsid w:val="009213D2"/>
    <w:rsid w:val="00921914"/>
    <w:rsid w:val="009224A8"/>
    <w:rsid w:val="00922662"/>
    <w:rsid w:val="0093167B"/>
    <w:rsid w:val="0093729B"/>
    <w:rsid w:val="00941821"/>
    <w:rsid w:val="009419A4"/>
    <w:rsid w:val="00956A92"/>
    <w:rsid w:val="00963D4C"/>
    <w:rsid w:val="00970952"/>
    <w:rsid w:val="009A4D16"/>
    <w:rsid w:val="009B6627"/>
    <w:rsid w:val="009C075E"/>
    <w:rsid w:val="009C42A9"/>
    <w:rsid w:val="009C7586"/>
    <w:rsid w:val="009D4952"/>
    <w:rsid w:val="009D6C5F"/>
    <w:rsid w:val="009F22BB"/>
    <w:rsid w:val="009F264D"/>
    <w:rsid w:val="00A062B0"/>
    <w:rsid w:val="00A165CB"/>
    <w:rsid w:val="00A2677F"/>
    <w:rsid w:val="00A30A7B"/>
    <w:rsid w:val="00A314C2"/>
    <w:rsid w:val="00A331C2"/>
    <w:rsid w:val="00A339DC"/>
    <w:rsid w:val="00A360CF"/>
    <w:rsid w:val="00A4356D"/>
    <w:rsid w:val="00A5240A"/>
    <w:rsid w:val="00A524BE"/>
    <w:rsid w:val="00A60ACE"/>
    <w:rsid w:val="00A61994"/>
    <w:rsid w:val="00A71BAE"/>
    <w:rsid w:val="00A72D03"/>
    <w:rsid w:val="00A769EE"/>
    <w:rsid w:val="00A83849"/>
    <w:rsid w:val="00A839B9"/>
    <w:rsid w:val="00A95801"/>
    <w:rsid w:val="00A96936"/>
    <w:rsid w:val="00AA6198"/>
    <w:rsid w:val="00AA6CA8"/>
    <w:rsid w:val="00AB02A0"/>
    <w:rsid w:val="00AB7984"/>
    <w:rsid w:val="00AD299B"/>
    <w:rsid w:val="00AD765D"/>
    <w:rsid w:val="00AE1394"/>
    <w:rsid w:val="00AE22A3"/>
    <w:rsid w:val="00AE3207"/>
    <w:rsid w:val="00AE32DD"/>
    <w:rsid w:val="00B01605"/>
    <w:rsid w:val="00B16E9D"/>
    <w:rsid w:val="00B22B57"/>
    <w:rsid w:val="00B25D7C"/>
    <w:rsid w:val="00B33C8D"/>
    <w:rsid w:val="00B67B01"/>
    <w:rsid w:val="00B72B3C"/>
    <w:rsid w:val="00B72F11"/>
    <w:rsid w:val="00B76083"/>
    <w:rsid w:val="00B8022D"/>
    <w:rsid w:val="00B8143B"/>
    <w:rsid w:val="00B82632"/>
    <w:rsid w:val="00B94464"/>
    <w:rsid w:val="00BA5D15"/>
    <w:rsid w:val="00BB5F42"/>
    <w:rsid w:val="00BC08A0"/>
    <w:rsid w:val="00BC3008"/>
    <w:rsid w:val="00BC3F39"/>
    <w:rsid w:val="00BD548D"/>
    <w:rsid w:val="00BD6730"/>
    <w:rsid w:val="00C01B6B"/>
    <w:rsid w:val="00C14764"/>
    <w:rsid w:val="00C2056C"/>
    <w:rsid w:val="00C316FB"/>
    <w:rsid w:val="00C33F2F"/>
    <w:rsid w:val="00C45CAC"/>
    <w:rsid w:val="00C72823"/>
    <w:rsid w:val="00C73B4E"/>
    <w:rsid w:val="00C74043"/>
    <w:rsid w:val="00C74328"/>
    <w:rsid w:val="00C74B25"/>
    <w:rsid w:val="00C76B31"/>
    <w:rsid w:val="00C91E52"/>
    <w:rsid w:val="00CA5966"/>
    <w:rsid w:val="00CA75EE"/>
    <w:rsid w:val="00CB318A"/>
    <w:rsid w:val="00CB6EE1"/>
    <w:rsid w:val="00CE0208"/>
    <w:rsid w:val="00CE0A1A"/>
    <w:rsid w:val="00D04DCF"/>
    <w:rsid w:val="00D0705E"/>
    <w:rsid w:val="00D1276D"/>
    <w:rsid w:val="00D13B02"/>
    <w:rsid w:val="00D15EED"/>
    <w:rsid w:val="00D27E20"/>
    <w:rsid w:val="00D4524F"/>
    <w:rsid w:val="00D57CE3"/>
    <w:rsid w:val="00D65FED"/>
    <w:rsid w:val="00D66B74"/>
    <w:rsid w:val="00D66D12"/>
    <w:rsid w:val="00D85E4B"/>
    <w:rsid w:val="00D86D86"/>
    <w:rsid w:val="00D90319"/>
    <w:rsid w:val="00D92999"/>
    <w:rsid w:val="00DA5FFF"/>
    <w:rsid w:val="00DC33FE"/>
    <w:rsid w:val="00DC35D8"/>
    <w:rsid w:val="00DD70C5"/>
    <w:rsid w:val="00DD7E6B"/>
    <w:rsid w:val="00DE0CC8"/>
    <w:rsid w:val="00DE25A8"/>
    <w:rsid w:val="00DF224A"/>
    <w:rsid w:val="00DF2E29"/>
    <w:rsid w:val="00DF59B6"/>
    <w:rsid w:val="00E109EA"/>
    <w:rsid w:val="00E10D5D"/>
    <w:rsid w:val="00E1199E"/>
    <w:rsid w:val="00E152C4"/>
    <w:rsid w:val="00E1587C"/>
    <w:rsid w:val="00E247C6"/>
    <w:rsid w:val="00E33D6A"/>
    <w:rsid w:val="00E34AA1"/>
    <w:rsid w:val="00E3679C"/>
    <w:rsid w:val="00E442D0"/>
    <w:rsid w:val="00E44498"/>
    <w:rsid w:val="00E50636"/>
    <w:rsid w:val="00E64AB7"/>
    <w:rsid w:val="00E805A4"/>
    <w:rsid w:val="00E82838"/>
    <w:rsid w:val="00E82D0D"/>
    <w:rsid w:val="00E8332C"/>
    <w:rsid w:val="00E96F7D"/>
    <w:rsid w:val="00EB1F97"/>
    <w:rsid w:val="00EB3940"/>
    <w:rsid w:val="00EB3A58"/>
    <w:rsid w:val="00EC23C7"/>
    <w:rsid w:val="00ED7726"/>
    <w:rsid w:val="00EF1D1A"/>
    <w:rsid w:val="00EF4794"/>
    <w:rsid w:val="00F2369C"/>
    <w:rsid w:val="00F30D86"/>
    <w:rsid w:val="00F34128"/>
    <w:rsid w:val="00F440EE"/>
    <w:rsid w:val="00F5208F"/>
    <w:rsid w:val="00F67FA2"/>
    <w:rsid w:val="00F72A64"/>
    <w:rsid w:val="00F77563"/>
    <w:rsid w:val="00F81D9F"/>
    <w:rsid w:val="00F82767"/>
    <w:rsid w:val="00F979E6"/>
    <w:rsid w:val="00FA4444"/>
    <w:rsid w:val="00FB0335"/>
    <w:rsid w:val="00FB78C9"/>
    <w:rsid w:val="00FD43A7"/>
    <w:rsid w:val="00FD4444"/>
    <w:rsid w:val="00FD44A6"/>
    <w:rsid w:val="00FD7E69"/>
    <w:rsid w:val="00FE5274"/>
    <w:rsid w:val="00FE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52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7A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AA2"/>
    <w:pPr>
      <w:ind w:left="720"/>
      <w:contextualSpacing/>
    </w:pPr>
  </w:style>
  <w:style w:styleId="Bezproreda" w:type="paragraph">
    <w:name w:val="No Spacing"/>
    <w:uiPriority w:val="1"/>
    <w:qFormat/>
    <w:rsid w:val="00391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D0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D0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D0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D0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52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rsid w:val="00717E05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1313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322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7A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0AA2"/>
    <w:pPr>
      <w:ind w:left="720"/>
      <w:contextualSpacing/>
    </w:pPr>
  </w:style>
  <w:style w:styleId="Bezproreda" w:type="paragraph">
    <w:name w:val="No Spacing"/>
    <w:uiPriority w:val="1"/>
    <w:qFormat/>
    <w:rsid w:val="003918C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2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D0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D0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D0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D0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93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9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67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8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3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04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8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0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6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5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26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8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6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3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6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09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1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7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72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0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2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79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17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9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15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4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37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3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6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2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16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3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70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70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6694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22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53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60676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231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824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678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62221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7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3687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40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161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479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0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84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7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46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3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6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864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25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7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8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37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1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25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73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43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24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546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518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31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13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145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0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65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74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829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307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97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5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5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3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9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501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9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1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30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20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85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69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7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8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28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50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49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8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8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03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15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538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97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4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179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16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25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7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5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5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9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30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77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288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05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2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8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70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7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82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06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67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532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22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05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87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7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89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15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70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59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33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43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13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600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946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14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77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718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64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6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12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012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32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37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6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31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2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67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98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4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66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13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6972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781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7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2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92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078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4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31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4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29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70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69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973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4257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741135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191211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1911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1733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00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0840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9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6486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464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88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91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460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66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0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9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444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505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656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58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954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015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13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255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49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60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585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9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835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65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04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26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68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310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1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20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1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26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968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56292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12709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6606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57852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435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620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820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236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0652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969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4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057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55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72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61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26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842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62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55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009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64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15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8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9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81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7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845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00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56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2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72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1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1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4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142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6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5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14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935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2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88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93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0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84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91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277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180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5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1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63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38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03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813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006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05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06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4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7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842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420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43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088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16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92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04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44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261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55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82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0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2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26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83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0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74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0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35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084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625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3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483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489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15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706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238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33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36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95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075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55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25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9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8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77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231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934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28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114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7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87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92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63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061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608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4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34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231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700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4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23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46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3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079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5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7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608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79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9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631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89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36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9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60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986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15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2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35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0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0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368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714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0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760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5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8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50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16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13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20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3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28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44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5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4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10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233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24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7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30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70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4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28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7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065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40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6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21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0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3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07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35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88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804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96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2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717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883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74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8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185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49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280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71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637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5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072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5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94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146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34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02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6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26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0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549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94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985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988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2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382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963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79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10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53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0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25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80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468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6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00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93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82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9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43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1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77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549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91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3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38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6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95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73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85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32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441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70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54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9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657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0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284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8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04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044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78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25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943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8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961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465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660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592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9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42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62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09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4117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503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19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56151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01451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6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0931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125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71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1232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9008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06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07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31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11. svibnja 2018.</izvorni_sadrzaj>
    <derivirana_varijabla naziv="DomainObject.StvarniPocetakDatum_1">11. svibnja 2018.</derivirana_varijabla>
  </DomainObject.StvarniPocetakDatum>
  <DomainObject.StvarniZavrsetakDatum>
    <izvorni_sadrzaj>11. svibnja 2018.</izvorni_sadrzaj>
    <derivirana_varijabla naziv="DomainObject.StvarniZavrsetakDatum_1">11. svibnja 2018.</derivirana_varijabla>
  </DomainObject.StvarniZavrsetakDatum>
  <DomainObject.PlaniraniZavrsetakDatum>
    <izvorni_sadrzaj>11. svibnja 2018.</izvorni_sadrzaj>
    <derivirana_varijabla naziv="DomainObject.PlaniraniZavrsetakDatum_1">11. svibnja 2018.</derivirana_varijabla>
  </DomainObject.PlaniraniZavrsetakDatum>
  <DomainObject.PlaniraniPocetakDatum>
    <izvorni_sadrzaj>11. svibnja 2018.</izvorni_sadrzaj>
    <derivirana_varijabla naziv="DomainObject.PlaniraniPocetakDatum_1">11.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svibnja 2018.</izvorni_sadrzaj>
    <derivirana_varijabla naziv="DomainObject.Zapisnik.DatumKreiranja_1">11.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St-777/2017-22</izvorni_sadrzaj>
    <derivirana_varijabla naziv="DomainObject.Zapisnik.Oznaka_1">St-777/2017-22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  <item>Nevio Žepina</item>
      <item>Nikola Remenar</item>
      <item>MIA VUJIĆ</item>
      <item>BARIŠA PAVIČIĆ</item>
    </izvorni_sadrzaj>
    <derivirana_varijabla naziv="DomainObject.Predmet.OstaliListFormated_1">
      <item>Nevio Žepina</item>
      <item>Nevio Žepina</item>
      <item>Nikola Remenar</item>
      <item>MIA VUJIĆ</item>
      <item>BARIŠA PAVIČIĆ</item>
    </derivirana_varijabla>
  </DomainObject.Predmet.OstaliListFormated>
  <DomainObject.Predmet.OstaliListFormatedOIB>
    <izvorni_sadrzaj>
      <item>Nevio Žepina, OIB 45469256379</item>
      <item>Nevio Žepina, OIB 45469256379</item>
      <item>Nikola Remenar, OIB 48313195864</item>
      <item>MIA VUJIĆ</item>
      <item>BARIŠA PAVIČIĆ</item>
    </izvorni_sadrzaj>
    <derivirana_varijabla naziv="DomainObject.Predmet.OstaliListFormatedOIB_1">
      <item>Nevio Žepina, OIB 45469256379</item>
      <item>Nevio Žepina, OIB 45469256379</item>
      <item>Nikola Remenar, OIB 48313195864</item>
      <item>MIA VUJIĆ</item>
      <item>BARIŠA PAVIČIĆ</item>
    </derivirana_varijabla>
  </DomainObject.Predmet.OstaliListFormatedOIB>
  <DomainObject.Predmet.OstaliListFormatedWithAdress>
    <izvorni_sadrzaj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</izvorni_sadrzaj>
    <derivirana_varijabla naziv="DomainObject.Predmet.OstaliListFormatedWithAdress_1">
      <item>Nevio Žepina, Dragutina Tadijanovića 5, 51000 Rijeka</item>
      <item>Nevio Žepina, Dragutina Tadijanovića 5, 51000 Rijeka</item>
      <item>Nikola Remenar, Bolnička Cesta 76, 10000 Zagreb</item>
      <item>MIA VUJIĆ</item>
      <item>BARIŠA PAVIČIĆ</item>
    </derivirana_varijabla>
  </DomainObject.Predmet.OstaliListFormatedWithAdress>
  <DomainObject.Predmet.OstaliListFormatedWithAdressOIB>
    <izvorni_sadrzaj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</izvorni_sadrzaj>
    <derivirana_varijabla naziv="DomainObject.Predmet.OstaliListFormatedWithAdressOIB_1">
      <item>Nevio Žepina, OIB 45469256379, Dragutina Tadijanovića 5, 51000 Rijeka</item>
      <item>Nevio Žepina, OIB 45469256379, Dragutina Tadijanovića 5, 51000 Rijeka</item>
      <item>Nikola Remenar, OIB 48313195864, Bolnička Cesta 76, 10000 Zagreb</item>
      <item>MIA VUJIĆ</item>
      <item>BARIŠA PAVIČIĆ</item>
    </derivirana_varijabla>
  </DomainObject.Predmet.OstaliListFormatedWithAdressOIB>
  <DomainObject.Predmet.OstaliListNazivFormated>
    <izvorni_sadrzaj>
      <item>Nevio Žepina</item>
      <item>Nevio Žepina</item>
      <item>Nikola Remenar</item>
      <item>MIA VUJIĆ</item>
      <item>BARIŠA PAVIČIĆ</item>
    </izvorni_sadrzaj>
    <derivirana_varijabla naziv="DomainObject.Predmet.OstaliListNazivFormated_1">
      <item>Nevio Žepina</item>
      <item>Nevio Žepina</item>
      <item>Nikola Remenar</item>
      <item>MIA VUJIĆ</item>
      <item>BARIŠA PAVIČIĆ</item>
    </derivirana_varijabla>
  </DomainObject.Predmet.OstaliListNazivFormated>
  <DomainObject.Predmet.OstaliListNazivFormatedOIB>
    <izvorni_sadrzaj>
      <item>Nevio Žepina, OIB 45469256379</item>
      <item>Nevio Žepina, OIB 45469256379</item>
      <item>Nikola Remenar, OIB 48313195864</item>
      <item>MIA VUJIĆ</item>
      <item>BARIŠA PAVIČIĆ</item>
    </izvorni_sadrzaj>
    <derivirana_varijabla naziv="DomainObject.Predmet.OstaliListNazivFormatedOIB_1">
      <item>Nevio Žepina, OIB 45469256379</item>
      <item>Nevio Žepina, OIB 45469256379</item>
      <item>Nikola Remenar, OIB 48313195864</item>
      <item>MIA VUJIĆ</item>
      <item>BARIŠA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St-777/2017-22</izvorni_sadrzaj>
    <derivirana_varijabla naziv="DomainObject.PoslovniBrojDokumenta_1">St-777/2017-22</derivirana_varijabla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  <item>Nevio Žepina</item>
      <item>Nikola Remenar</item>
      <item>MIA VUJIĆ</item>
      <item>BARIŠA PAVIČIĆ</item>
    </izvorni_sadrzaj>
    <derivirana_varijabla naziv="DomainObject.Predmet.SudioniciListNaziv_1">
      <item>KONDURA d.o.o.</item>
      <item>Nevio Žepina</item>
      <item>Nevio Žepina</item>
      <item>Nikola Remenar</item>
      <item>MIA VUJIĆ</item>
      <item>BARIŠA PAVIČIĆ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  <item>Nevio Žepina, OIB 45469256379, Dragutina Tadijanovića 5,51000 Rijeka</item>
      <item>Nikola Remenar, OIB 48313195864, Bolnička Cesta 76,10000 Zagreb</item>
      <item>MIA VUJIĆ</item>
      <item>BARIŠA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  <item>, OIB 45469256379</item>
      <item>, OIB 48313195864</item>
      <item>, OIB null</item>
      <item>, OIB null</item>
    </izvorni_sadrzaj>
    <derivirana_varijabla naziv="DomainObject.Predmet.SudioniciListNazivOIB_1">
      <item>, OIB 94992849747</item>
      <item>, OIB 45469256379</item>
      <item>, OIB 45469256379</item>
      <item>, OIB 48313195864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423B7-6CC6-443E-803B-52EB7511F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8</properties:Pages>
  <properties:Words>2562</properties:Words>
  <properties:Characters>14849</properties:Characters>
  <properties:Lines>357</properties:Lines>
  <properties:Paragraphs>131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2018-05-11T08:24:00Z</dcterms:created>
  <dc:creator>stecaj</dc:creator>
  <cp:lastModifiedBy>Jasna Radulović</cp:lastModifiedBy>
  <cp:lastPrinted>2018-05-11T08:38:00Z</cp:lastPrinted>
  <dcterms:modified xmlns:xsi="http://www.w3.org/2001/XMLSchema-instance" xsi:type="dcterms:W3CDTF">2018-05-11T08:46:00Z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St-777/2017-22 / Zapisnik - Ročište radi ispitivanja tražbina (777 - 17-22 ispitivanje.docx)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