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2019" w14:paraId="62a2019" w:rsidRDefault="00A83361" w:rsidP="00A83361" w:rsidR="00A83361">
      <w:pPr>
        <w:jc w:val="right"/>
        <w15:collapsed w:val="false"/>
      </w:pPr>
      <w:bookmarkStart w:name="_GoBack" w:id="0"/>
      <w:bookmarkEnd w:id="0"/>
      <w:r>
        <w:t>13 St-323/14-170</w:t>
      </w:r>
    </w:p>
    <w:p w:rsidRDefault="00A83361" w:rsidP="00A83361" w:rsidR="00A8336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361" w:rsidP="00A83361" w:rsidR="00A83361"/>
    <w:p w:rsidRDefault="00A83361" w:rsidP="00A83361" w:rsidR="00A8336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3361" w:rsidP="00A83361" w:rsidR="00A8336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83361" w:rsidP="00A83361" w:rsidR="00A83361"/>
    <w:p w:rsidRDefault="00A83361" w:rsidP="00A83361" w:rsidR="00A83361"/>
    <w:p w:rsidRDefault="00A83361" w:rsidP="00A83361" w:rsidR="00A83361"/>
    <w:p w:rsidRDefault="00A83361" w:rsidP="00A83361" w:rsidR="00A83361"/>
    <w:p w:rsidRDefault="00A83361" w:rsidP="00A83361" w:rsidR="00A83361">
      <w:pPr>
        <w:jc w:val="center"/>
      </w:pPr>
      <w:r>
        <w:t xml:space="preserve">R E P U B L I K A     H R V A T S K A </w:t>
      </w:r>
    </w:p>
    <w:p w:rsidRDefault="00A83361" w:rsidP="00A83361" w:rsidR="00A83361">
      <w:pPr>
        <w:jc w:val="center"/>
      </w:pPr>
      <w:r>
        <w:t>R J E Š E N J E</w:t>
      </w:r>
    </w:p>
    <w:p w:rsidRDefault="00A83361" w:rsidP="00A83361" w:rsidR="00A83361">
      <w:pPr>
        <w:rPr>
          <w:b/>
        </w:rPr>
      </w:pPr>
    </w:p>
    <w:p w:rsidRDefault="00A83361" w:rsidP="00A83361" w:rsidR="00A83361">
      <w:pPr>
        <w:rPr>
          <w:b/>
        </w:rPr>
      </w:pPr>
    </w:p>
    <w:p w:rsidRDefault="00A83361" w:rsidP="00A83361" w:rsidR="00A8336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15. svibnja 2018.                </w:t>
      </w:r>
    </w:p>
    <w:p w:rsidRDefault="00A83361" w:rsidP="00A83361" w:rsidR="00A83361">
      <w:pPr>
        <w:pStyle w:val="Tijeloteksta"/>
        <w:ind w:firstLine="708"/>
        <w:rPr>
          <w:b/>
          <w:bCs/>
        </w:rPr>
      </w:pPr>
    </w:p>
    <w:p w:rsidRDefault="00A83361" w:rsidP="00A83361" w:rsidR="00A83361">
      <w:pPr>
        <w:pStyle w:val="Tijeloteksta"/>
        <w:ind w:firstLine="708"/>
        <w:rPr>
          <w:b/>
          <w:bCs/>
        </w:rPr>
      </w:pPr>
    </w:p>
    <w:p w:rsidRDefault="00A83361" w:rsidP="00A83361" w:rsidR="00A83361">
      <w:pPr>
        <w:jc w:val="center"/>
      </w:pPr>
      <w:r>
        <w:t>r i j e š i o   j e</w:t>
      </w:r>
    </w:p>
    <w:p w:rsidRDefault="00723D92" w:rsidP="00E87027" w:rsidR="00723D92">
      <w:pPr>
        <w:pStyle w:val="Tijeloteksta"/>
        <w:rPr>
          <w:b/>
          <w:bCs/>
        </w:rPr>
      </w:pP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2905C1">
        <w:t xml:space="preserve"> </w:t>
      </w:r>
      <w:r w:rsidR="001A474B">
        <w:rPr>
          <w:b/>
        </w:rPr>
        <w:t xml:space="preserve"> </w:t>
      </w:r>
      <w:r w:rsidR="00A83361">
        <w:t>IURIS d.o.o. za pravne i poslovne usluge, u stečaju, Aljmaš, Trg Braće Radića 26, MBS 030014070, OIB 90438020065</w:t>
      </w:r>
      <w:r w:rsidR="002905C1">
        <w:t xml:space="preserve">,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723D92" w:rsidP="00723D92" w:rsidR="00723D92">
      <w:pPr>
        <w:pStyle w:val="Tijeloteksta"/>
      </w:pPr>
    </w:p>
    <w:p w:rsidRDefault="002905C1" w:rsidP="00723D92" w:rsidR="00723D92" w:rsidRPr="006A281F">
      <w:pPr>
        <w:pStyle w:val="Tijeloteksta"/>
        <w:jc w:val="center"/>
      </w:pPr>
      <w:r w:rsidRPr="006A281F">
        <w:t>1</w:t>
      </w:r>
      <w:r w:rsidR="00A83361">
        <w:t xml:space="preserve">2. lipanj </w:t>
      </w:r>
      <w:r w:rsidRPr="006A281F">
        <w:t xml:space="preserve"> 2018. </w:t>
      </w:r>
      <w:r w:rsidR="00457175" w:rsidRPr="006A281F">
        <w:t>godine s početkom u</w:t>
      </w:r>
      <w:r w:rsidR="00A83361">
        <w:t xml:space="preserve"> 09,0</w:t>
      </w:r>
      <w:r w:rsidR="003B6FDF" w:rsidRPr="006A281F">
        <w:t xml:space="preserve">0 </w:t>
      </w:r>
      <w:r w:rsidR="00723D92" w:rsidRPr="006A281F">
        <w:t xml:space="preserve"> sat</w:t>
      </w:r>
      <w:r w:rsidR="008270C0" w:rsidRPr="006A281F">
        <w:t>i</w:t>
      </w:r>
    </w:p>
    <w:p w:rsidRDefault="008270C0" w:rsidP="00723D92" w:rsidR="008270C0">
      <w:pPr>
        <w:pStyle w:val="Tijeloteksta"/>
        <w:jc w:val="center"/>
        <w:rPr>
          <w:b/>
        </w:rPr>
      </w:pP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6A281F">
        <w:t>u,</w:t>
      </w:r>
      <w:r w:rsidR="00457175">
        <w:t xml:space="preserve">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r w:rsidR="00A83361">
        <w:t>15. svibanj</w:t>
      </w:r>
      <w:r w:rsidR="006A281F">
        <w:t xml:space="preserve"> 2018.           </w:t>
      </w:r>
    </w:p>
    <w:p w:rsidRDefault="001A474B" w:rsidP="00723D92" w:rsidR="001A474B">
      <w:pPr>
        <w:pStyle w:val="Tijeloteksta"/>
        <w:ind w:left="360"/>
        <w:jc w:val="center"/>
      </w:pPr>
    </w:p>
    <w:p w:rsidRDefault="001A474B" w:rsidP="00723D92" w:rsidR="001A474B">
      <w:pPr>
        <w:pStyle w:val="Tijeloteksta"/>
        <w:ind w:left="360"/>
        <w:jc w:val="center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SZ-a.</w:t>
      </w:r>
    </w:p>
    <w:p w:rsidRDefault="00E87027" w:rsidP="00723D92" w:rsidR="00E87027">
      <w:pPr>
        <w:pStyle w:val="Tijeloteksta"/>
        <w:ind w:left="360"/>
        <w:jc w:val="left"/>
      </w:pPr>
    </w:p>
    <w:p w:rsidRDefault="001A474B" w:rsidP="00723D92" w:rsidR="001A474B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6A281F" w:rsidP="00723D92" w:rsidR="00723D92">
      <w:pPr>
        <w:pStyle w:val="Tijeloteksta"/>
        <w:numPr>
          <w:ilvl w:val="0"/>
          <w:numId w:val="2"/>
        </w:numPr>
        <w:jc w:val="left"/>
      </w:pPr>
      <w:r>
        <w:t>e-ogl</w:t>
      </w:r>
      <w:r w:rsidR="00723D92">
        <w:t>asna ploča</w:t>
      </w:r>
      <w:r w:rsidR="00A83361">
        <w:t xml:space="preserve"> uz tablicu ispitanih tražbina (str. 1323)</w:t>
      </w:r>
    </w:p>
    <w:p w:rsidRDefault="006A281F" w:rsidP="00723D92" w:rsidR="006A281F">
      <w:pPr>
        <w:pStyle w:val="Tijeloteksta"/>
        <w:numPr>
          <w:ilvl w:val="0"/>
          <w:numId w:val="2"/>
        </w:numPr>
        <w:jc w:val="left"/>
      </w:pPr>
      <w:r>
        <w:t>roč. 1</w:t>
      </w:r>
      <w:r w:rsidR="00A83361">
        <w:t>2/6</w:t>
      </w:r>
    </w:p>
    <w:p w:rsidRDefault="00723D92" w:rsidP="006A281F" w:rsidR="00723D92">
      <w:pPr>
        <w:pStyle w:val="Tijeloteksta"/>
        <w:ind w:left="72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905C1"/>
    <w:rsid w:val="002A2AF5"/>
    <w:rsid w:val="002D2610"/>
    <w:rsid w:val="002F66FE"/>
    <w:rsid w:val="00342079"/>
    <w:rsid w:val="003612A7"/>
    <w:rsid w:val="00375C7E"/>
    <w:rsid w:val="003924AF"/>
    <w:rsid w:val="003B00B3"/>
    <w:rsid w:val="003B6FDF"/>
    <w:rsid w:val="003D02B1"/>
    <w:rsid w:val="003E47BF"/>
    <w:rsid w:val="003F1FCD"/>
    <w:rsid w:val="004154C0"/>
    <w:rsid w:val="0041638D"/>
    <w:rsid w:val="00421D71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6A281F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A66B9"/>
    <w:rsid w:val="00901EF5"/>
    <w:rsid w:val="00937840"/>
    <w:rsid w:val="00980E4D"/>
    <w:rsid w:val="00990447"/>
    <w:rsid w:val="00992788"/>
    <w:rsid w:val="009A412B"/>
    <w:rsid w:val="009B40D7"/>
    <w:rsid w:val="009B46D8"/>
    <w:rsid w:val="009C670C"/>
    <w:rsid w:val="009D3CAA"/>
    <w:rsid w:val="00A07CA2"/>
    <w:rsid w:val="00A46436"/>
    <w:rsid w:val="00A83361"/>
    <w:rsid w:val="00AA6B6E"/>
    <w:rsid w:val="00AD5397"/>
    <w:rsid w:val="00B24B41"/>
    <w:rsid w:val="00B535EE"/>
    <w:rsid w:val="00B82540"/>
    <w:rsid w:val="00B95B20"/>
    <w:rsid w:val="00BE33FF"/>
    <w:rsid w:val="00C2016D"/>
    <w:rsid w:val="00CA01EF"/>
    <w:rsid w:val="00D00BCC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customStyle="true" w:styleId="TijelotekstaChar" w:type="character">
    <w:name w:val="Tijelo teksta Char"/>
    <w:link w:val="Tijeloteksta"/>
    <w:rsid w:val="00A833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customStyle="1" w:styleId="TijelotekstaChar" w:type="character">
    <w:name w:val="Tijelo teksta Char"/>
    <w:link w:val="Tijeloteksta"/>
    <w:rsid w:val="00A833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845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2018-05-15T08:51:00Z</dcterms:created>
  <dc:creator>Korisnik</dc:creator>
  <cp:lastModifiedBy>Maja Kocijan</cp:lastModifiedBy>
  <cp:lastPrinted>2018-05-15T08:53:00Z</cp:lastPrinted>
  <dcterms:modified xmlns:xsi="http://www.w3.org/2001/XMLSchema-instance" xsi:type="dcterms:W3CDTF">2018-05-15T09:02:00Z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zakazuje se naknadno ispit.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