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2b6a" w14:paraId="65a2b6a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481B88">
        <w:t>1028</w:t>
      </w:r>
      <w:r w:rsidRPr="00DD4F68">
        <w:t>/1</w:t>
      </w:r>
      <w:r w:rsidR="00481B88">
        <w:t>5</w:t>
      </w:r>
    </w:p>
    <w:p w:rsidRDefault="002F0070" w:rsidP="002F0070" w:rsidR="002F0070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737FD" w:rsidP="002F0070" w:rsidR="005737FD" w:rsidRPr="00DD4F68"/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Kolakušiću, kao stečajnom sucu u stečajnom postupku nad </w:t>
      </w:r>
      <w:r w:rsidR="0080699B" w:rsidRPr="0080699B">
        <w:t xml:space="preserve">ZAGORJE PROMET d.o.o. za trgovinu i usluge, u stečaju, Zagorska Sela, Poljana Sutlanska 65/b, </w:t>
      </w:r>
      <w:proofErr w:type="spellStart"/>
      <w:r w:rsidR="0080699B" w:rsidRPr="0080699B">
        <w:t>MBS</w:t>
      </w:r>
      <w:proofErr w:type="spellEnd"/>
      <w:r w:rsidR="0080699B" w:rsidRPr="0080699B">
        <w:t xml:space="preserve">:080721371, </w:t>
      </w:r>
      <w:proofErr w:type="spellStart"/>
      <w:r w:rsidR="0080699B" w:rsidRPr="0080699B">
        <w:t>OIB</w:t>
      </w:r>
      <w:proofErr w:type="spellEnd"/>
      <w:r w:rsidR="0080699B" w:rsidRPr="0080699B">
        <w:t>:34255553572</w:t>
      </w:r>
      <w:r>
        <w:t xml:space="preserve">, </w:t>
      </w:r>
      <w:r w:rsidR="0080699B">
        <w:t>20</w:t>
      </w:r>
      <w:r>
        <w:t xml:space="preserve">. </w:t>
      </w:r>
      <w:r w:rsidR="005737FD">
        <w:t>ož</w:t>
      </w:r>
      <w:r w:rsidR="005D2585">
        <w:t>ujka</w:t>
      </w:r>
      <w:r>
        <w:t xml:space="preserve"> 201</w:t>
      </w:r>
      <w:r w:rsidR="005D2585">
        <w:t>8</w:t>
      </w:r>
      <w:r>
        <w:t>.</w:t>
      </w:r>
    </w:p>
    <w:p w:rsidRDefault="005737FD" w:rsidP="00DD4F68" w:rsidR="005737FD">
      <w:pPr>
        <w:ind w:firstLine="708"/>
        <w:jc w:val="both"/>
      </w:pP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r w:rsidR="00E37D91" w:rsidRPr="00E37D91">
        <w:t xml:space="preserve">ĐURĐA DRAGOVIĆ GRAHEK, Kutina, Kneza Trpimira 4/1, </w:t>
      </w:r>
      <w:proofErr w:type="spellStart"/>
      <w:r w:rsidR="00E37D91" w:rsidRPr="00E37D91">
        <w:t>OIB</w:t>
      </w:r>
      <w:proofErr w:type="spellEnd"/>
      <w:r w:rsidR="00E37D91" w:rsidRPr="00E37D91">
        <w:t>:90124243686</w:t>
      </w:r>
      <w:r w:rsidR="00947AEF" w:rsidRPr="00DD4F68">
        <w:t xml:space="preserve">, </w:t>
      </w:r>
      <w:r w:rsidR="002F0070" w:rsidRPr="00DD4F68">
        <w:t>dužnosti stečajnog upravitelja</w:t>
      </w:r>
      <w:r>
        <w:t>.</w:t>
      </w:r>
    </w:p>
    <w:p w:rsidRDefault="00DD4F68" w:rsidP="00DD4F68" w:rsidR="002F0070" w:rsidRPr="00DD4F68">
      <w:pPr>
        <w:jc w:val="both"/>
      </w:pPr>
      <w:r>
        <w:t>II</w:t>
      </w:r>
      <w:r>
        <w:tab/>
      </w:r>
      <w:r w:rsidR="002F0070" w:rsidRPr="00DD4F68">
        <w:t>Imenuje se</w:t>
      </w:r>
      <w:r w:rsidR="00E37D91" w:rsidRPr="00E37D91">
        <w:t xml:space="preserve"> </w:t>
      </w:r>
      <w:r w:rsidR="004774B9">
        <w:t xml:space="preserve"> </w:t>
      </w:r>
      <w:proofErr w:type="spellStart"/>
      <w:r w:rsidR="00BE130B" w:rsidRPr="00BE130B">
        <w:t>NINA</w:t>
      </w:r>
      <w:proofErr w:type="spellEnd"/>
      <w:r w:rsidR="00BE130B" w:rsidRPr="00BE130B">
        <w:t xml:space="preserve"> </w:t>
      </w:r>
      <w:proofErr w:type="spellStart"/>
      <w:r w:rsidR="00BE130B" w:rsidRPr="00BE130B">
        <w:t>MARKOVINOVIĆ</w:t>
      </w:r>
      <w:proofErr w:type="spellEnd"/>
      <w:r w:rsidR="00BE130B" w:rsidRPr="00BE130B">
        <w:t xml:space="preserve"> </w:t>
      </w:r>
      <w:proofErr w:type="spellStart"/>
      <w:r w:rsidR="00BE130B" w:rsidRPr="00BE130B">
        <w:t>BELAMARIĆ</w:t>
      </w:r>
      <w:proofErr w:type="spellEnd"/>
      <w:r w:rsidR="00BE130B" w:rsidRPr="00BE130B">
        <w:t xml:space="preserve">, Zagreb, Kralja Držislava 10, </w:t>
      </w:r>
      <w:proofErr w:type="spellStart"/>
      <w:r w:rsidR="00BE130B" w:rsidRPr="00BE130B">
        <w:t>OIB</w:t>
      </w:r>
      <w:proofErr w:type="spellEnd"/>
      <w:r w:rsidR="00BE130B" w:rsidRPr="00BE130B">
        <w:t>:49920167790</w:t>
      </w:r>
      <w:r w:rsidR="00671981">
        <w:t xml:space="preserve">, </w:t>
      </w:r>
      <w:r w:rsidR="002F0070" w:rsidRPr="00DD4F68">
        <w:t>stečajnim upraviteljem.</w:t>
      </w:r>
    </w:p>
    <w:p w:rsidRDefault="00865B76" w:rsidP="00D4514D" w:rsidR="00865B76" w:rsidRPr="00DD4F68"/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BA0DB0" w:rsidP="00090C9B" w:rsidR="004A1EC0">
      <w:pPr>
        <w:ind w:firstLine="720"/>
        <w:jc w:val="both"/>
      </w:pPr>
      <w:r>
        <w:t>S</w:t>
      </w:r>
      <w:r w:rsidR="004A1EC0">
        <w:t>tečajn</w:t>
      </w:r>
      <w:r w:rsidR="00C642A4">
        <w:t>a</w:t>
      </w:r>
      <w:r w:rsidR="004A1EC0">
        <w:t xml:space="preserve"> upravitelj</w:t>
      </w:r>
      <w:r w:rsidR="00C642A4">
        <w:t>ica</w:t>
      </w:r>
      <w:r w:rsidR="004A1EC0">
        <w:t xml:space="preserve"> </w:t>
      </w:r>
      <w:r w:rsidR="00E37D91" w:rsidRPr="00E37D91">
        <w:t xml:space="preserve">ĐURĐA DRAGOVIĆ GRAHEK, Kutina, Kneza Trpimira 4/1, </w:t>
      </w:r>
      <w:proofErr w:type="spellStart"/>
      <w:r w:rsidR="00E37D91" w:rsidRPr="00E37D91">
        <w:t>OIB</w:t>
      </w:r>
      <w:proofErr w:type="spellEnd"/>
      <w:r w:rsidR="00E37D91" w:rsidRPr="00E37D91">
        <w:t>:90124243686</w:t>
      </w:r>
      <w:r w:rsidR="004A1EC0">
        <w:t xml:space="preserve"> </w:t>
      </w:r>
      <w:r w:rsidR="00E37D91">
        <w:t xml:space="preserve">podneskom </w:t>
      </w:r>
      <w:r w:rsidR="00C642A4">
        <w:t xml:space="preserve">je </w:t>
      </w:r>
      <w:r w:rsidR="00E37D91">
        <w:t xml:space="preserve">zatražila razrješenje dužnosti stečajnog upravitelja radi </w:t>
      </w:r>
      <w:r w:rsidR="005D2585">
        <w:t>brisanja s liste stečajnih upravitelja</w:t>
      </w:r>
      <w:r w:rsidR="00E37D91">
        <w:t>.</w:t>
      </w:r>
    </w:p>
    <w:p w:rsidRDefault="00FA1398" w:rsidP="00090C9B" w:rsidR="00947AEF" w:rsidRPr="00DD4F68">
      <w:pPr>
        <w:ind w:firstLine="720"/>
        <w:jc w:val="both"/>
      </w:pPr>
      <w:r>
        <w:t>S</w:t>
      </w:r>
      <w:r w:rsidRPr="00FA1398">
        <w:t>ukladno odredb</w:t>
      </w:r>
      <w:r>
        <w:t>ama</w:t>
      </w:r>
      <w:r w:rsidRPr="00FA1398">
        <w:t xml:space="preserve"> članka </w:t>
      </w:r>
      <w:r w:rsidR="00E37D91">
        <w:t>85.</w:t>
      </w:r>
      <w:r w:rsidR="008E48CF">
        <w:t xml:space="preserve"> i</w:t>
      </w:r>
      <w:r w:rsidR="00E37D91">
        <w:t xml:space="preserve"> 91. </w:t>
      </w:r>
      <w:r w:rsidRPr="00FA1398">
        <w:t xml:space="preserve">Stečajnog zakona (NN </w:t>
      </w:r>
      <w:r w:rsidR="00BA0DB0">
        <w:t>71/15</w:t>
      </w:r>
      <w:r w:rsidRPr="00FA1398">
        <w:t xml:space="preserve">) </w:t>
      </w:r>
      <w:r w:rsidR="004A1EC0">
        <w:t>odlučeno je kao u izreci rješenja</w:t>
      </w:r>
      <w:r>
        <w:t>.</w:t>
      </w:r>
      <w:r w:rsidR="004A1EC0">
        <w:t xml:space="preserve"> </w:t>
      </w:r>
    </w:p>
    <w:p w:rsidRDefault="004774B9" w:rsidP="00865B76" w:rsidR="004774B9">
      <w:pPr>
        <w:jc w:val="center"/>
      </w:pPr>
    </w:p>
    <w:p w:rsidRDefault="00865B76" w:rsidP="0056388E" w:rsidR="00B639DE">
      <w:pPr>
        <w:jc w:val="center"/>
      </w:pPr>
      <w:r w:rsidRPr="00DD4F68">
        <w:t xml:space="preserve">U Zagrebu </w:t>
      </w:r>
      <w:r w:rsidR="0080699B">
        <w:t>20</w:t>
      </w:r>
      <w:r w:rsidR="00DD4F68" w:rsidRPr="00DD4F68">
        <w:t xml:space="preserve">. </w:t>
      </w:r>
      <w:r w:rsidR="00E37D91">
        <w:t>ožujka</w:t>
      </w:r>
      <w:r w:rsidR="00DD4F68" w:rsidRPr="00DD4F68">
        <w:t xml:space="preserve"> 201</w:t>
      </w:r>
      <w:r w:rsidR="005D2585">
        <w:t>8</w:t>
      </w:r>
      <w:r w:rsidR="00DD4F68" w:rsidRPr="00DD4F68">
        <w:t>.</w:t>
      </w: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522BD2">
        <w:rPr>
          <w:sz w:val="24"/>
          <w:szCs w:val="24"/>
        </w:rPr>
        <w:t xml:space="preserve"> </w:t>
      </w:r>
      <w:r w:rsidR="00551D3A">
        <w:rPr>
          <w:sz w:val="24"/>
          <w:szCs w:val="24"/>
        </w:rPr>
        <w:t>v.r.</w:t>
      </w:r>
    </w:p>
    <w:p w:rsidRDefault="0033439D" w:rsidP="00090C9B" w:rsidR="0033439D" w:rsidRPr="00DD4F68">
      <w:pPr>
        <w:pStyle w:val="Tijeloteksta"/>
        <w:ind w:left="5760"/>
      </w:pP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090C9B" w:rsidR="00090C9B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27. stavak 4. SZ-a)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33439D" w:rsidP="00090C9B" w:rsidR="0033439D">
      <w:pPr>
        <w:pStyle w:val="Tijeloteksta"/>
        <w:jc w:val="left"/>
        <w:rPr>
          <w:sz w:val="24"/>
          <w:szCs w:val="24"/>
        </w:rPr>
      </w:pPr>
    </w:p>
    <w:p w:rsidRDefault="00551D3A" w:rsidP="00090C9B" w:rsidR="00551D3A" w:rsidRPr="00090C9B">
      <w:pPr>
        <w:pStyle w:val="Tijeloteksta"/>
        <w:jc w:val="left"/>
        <w:rPr>
          <w:sz w:val="24"/>
          <w:szCs w:val="24"/>
        </w:rPr>
      </w:pPr>
    </w:p>
    <w:p w:rsidRDefault="00551D3A" w:rsidR="00551D3A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51D3A" w:rsidR="00551D3A" w:rsidRPr="000504A6">
      <w:r>
        <w:tab/>
        <w:t xml:space="preserve">      </w:t>
      </w:r>
      <w:r w:rsidRPr="000E6531">
        <w:t>Ivana Stampf</w:t>
      </w:r>
    </w:p>
    <w:p w:rsidRDefault="002442D9" w:rsidP="00551D3A" w:rsidR="002442D9" w:rsidRPr="00E12365"/>
    <w:sectPr w:rsidR="002442D9" w:rsidRPr="00E1236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7351B"/>
    <w:rsid w:val="00090C9B"/>
    <w:rsid w:val="000C1755"/>
    <w:rsid w:val="00193782"/>
    <w:rsid w:val="001B2265"/>
    <w:rsid w:val="001E25B2"/>
    <w:rsid w:val="002072FA"/>
    <w:rsid w:val="002209E5"/>
    <w:rsid w:val="002442D9"/>
    <w:rsid w:val="002C254C"/>
    <w:rsid w:val="002F0070"/>
    <w:rsid w:val="002F7D57"/>
    <w:rsid w:val="00301171"/>
    <w:rsid w:val="0030392E"/>
    <w:rsid w:val="0033439D"/>
    <w:rsid w:val="00347BB4"/>
    <w:rsid w:val="004774B9"/>
    <w:rsid w:val="00481B88"/>
    <w:rsid w:val="004A1EC0"/>
    <w:rsid w:val="004B7F3F"/>
    <w:rsid w:val="004C6D55"/>
    <w:rsid w:val="004E5469"/>
    <w:rsid w:val="004F022B"/>
    <w:rsid w:val="005071FA"/>
    <w:rsid w:val="00522BD2"/>
    <w:rsid w:val="00522F8C"/>
    <w:rsid w:val="00547333"/>
    <w:rsid w:val="00551D3A"/>
    <w:rsid w:val="0056388E"/>
    <w:rsid w:val="00566409"/>
    <w:rsid w:val="005737FD"/>
    <w:rsid w:val="00585780"/>
    <w:rsid w:val="005D2585"/>
    <w:rsid w:val="00671981"/>
    <w:rsid w:val="006A3E8A"/>
    <w:rsid w:val="006B3353"/>
    <w:rsid w:val="006E4475"/>
    <w:rsid w:val="007141AF"/>
    <w:rsid w:val="007A6843"/>
    <w:rsid w:val="007B3F07"/>
    <w:rsid w:val="007C178E"/>
    <w:rsid w:val="0080699B"/>
    <w:rsid w:val="00865B76"/>
    <w:rsid w:val="008B05F8"/>
    <w:rsid w:val="008D77A8"/>
    <w:rsid w:val="008E48CF"/>
    <w:rsid w:val="008E562D"/>
    <w:rsid w:val="00911383"/>
    <w:rsid w:val="00937014"/>
    <w:rsid w:val="00947AEF"/>
    <w:rsid w:val="00AA1B19"/>
    <w:rsid w:val="00AD3A6C"/>
    <w:rsid w:val="00B639DE"/>
    <w:rsid w:val="00BA0ACD"/>
    <w:rsid w:val="00BA0DB0"/>
    <w:rsid w:val="00BE130B"/>
    <w:rsid w:val="00C642A4"/>
    <w:rsid w:val="00CC02DA"/>
    <w:rsid w:val="00D4514D"/>
    <w:rsid w:val="00DB06B8"/>
    <w:rsid w:val="00DD4F68"/>
    <w:rsid w:val="00E12365"/>
    <w:rsid w:val="00E37D91"/>
    <w:rsid w:val="00EC6C37"/>
    <w:rsid w:val="00ED4BB3"/>
    <w:rsid w:val="00EE2109"/>
    <w:rsid w:val="00F262A9"/>
    <w:rsid w:val="00F42E67"/>
    <w:rsid w:val="00FA139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D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D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D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D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D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D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D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D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+ imenovanju stečajnog upravitelja</izvorni_sadrzaj>
    <derivirana_varijabla naziv="DomainObject.Primjedba_1">+ imenovanju stečajnog upravitelja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PROMET d.o.o.</izvorni_sadrzaj>
    <derivirana_varijabla naziv="DomainObject.Predmet.ProtustrankaFormated_1">  ZAGORJE PROMET d.o.o.</derivirana_varijabla>
  </DomainObject.Predmet.ProtustrankaFormated>
  <DomainObject.Predmet.ProtustrankaFormatedOIB>
    <izvorni_sadrzaj>  ZAGORJE PROMET d.o.o., OIB 34255553572</izvorni_sadrzaj>
    <derivirana_varijabla naziv="DomainObject.Predmet.ProtustrankaFormatedOIB_1">  ZAGORJE PROMET d.o.o., OIB 34255553572</derivirana_varijabla>
  </DomainObject.Predmet.ProtustrankaFormatedOIB>
  <DomainObject.Predmet.ProtustrankaFormatedWithAdress>
    <izvorni_sadrzaj> ZAGORJE PROMET d.o.o., Poljana Sutlanska 65/b, 49296 Poljana Sutlanska</izvorni_sadrzaj>
    <derivirana_varijabla naziv="DomainObject.Predmet.ProtustrankaFormatedWithAdress_1"> ZAGORJE PROMET d.o.o., Poljana Sutlanska 65/b, 49296 Poljana Sutlanska</derivirana_varijabla>
  </DomainObject.Predmet.ProtustrankaFormatedWithAdress>
  <DomainObject.Predmet.ProtustrankaFormatedWithAdressOIB>
    <izvorni_sadrzaj> ZAGORJE PROMET d.o.o., OIB 34255553572, Poljana Sutlanska 65/b, 49296 Poljana Sutlanska</izvorni_sadrzaj>
    <derivirana_varijabla naziv="DomainObject.Predmet.ProtustrankaFormatedWithAdressOIB_1"> ZAGORJE PROMET d.o.o., OIB 34255553572, Poljana Sutlanska 65/b, 49296 Poljana Sutlanska</derivirana_varijabla>
  </DomainObject.Predmet.ProtustrankaFormatedWithAdressOIB>
  <DomainObject.Predmet.ProtustrankaWithAdress>
    <izvorni_sadrzaj>ZAGORJE PROMET d.o.o. Poljana Sutlanska 65/b, 49296 Poljana Sutlanska</izvorni_sadrzaj>
    <derivirana_varijabla naziv="DomainObject.Predmet.ProtustrankaWithAdress_1">ZAGORJE PROMET d.o.o. Poljana Sutlanska 65/b, 49296 Poljana Sutlanska</derivirana_varijabla>
  </DomainObject.Predmet.ProtustrankaWithAdress>
  <DomainObject.Predmet.ProtustrankaWithAdressOIB>
    <izvorni_sadrzaj>ZAGORJE PROMET d.o.o., OIB 34255553572, Poljana Sutlanska 65/b, 49296 Poljana Sutlanska</izvorni_sadrzaj>
    <derivirana_varijabla naziv="DomainObject.Predmet.ProtustrankaWithAdressOIB_1">ZAGORJE PROMET d.o.o., OIB 34255553572, Poljana Sutlanska 65/b, 49296 Poljana Sutlanska</derivirana_varijabla>
  </DomainObject.Predmet.ProtustrankaWithAdressOIB>
  <DomainObject.Predmet.ProtustrankaNazivFormated>
    <izvorni_sadrzaj>ZAGORJE PROMET d.o.o.</izvorni_sadrzaj>
    <derivirana_varijabla naziv="DomainObject.Predmet.ProtustrankaNazivFormated_1">ZAGORJE PROMET d.o.o.</derivirana_varijabla>
  </DomainObject.Predmet.ProtustrankaNazivFormated>
  <DomainObject.Predmet.ProtustrankaNazivFormatedOIB>
    <izvorni_sadrzaj>ZAGORJE PROMET d.o.o., OIB 34255553572</izvorni_sadrzaj>
    <derivirana_varijabla naziv="DomainObject.Predmet.ProtustrankaNazivFormatedOIB_1">ZAGORJE PROMET d.o.o., OIB 34255553572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PROMET d.o.o.</item>
    </izvorni_sadrzaj>
    <derivirana_varijabla naziv="DomainObject.Predmet.ProtuStrankaListFormated_1">
      <item>ZAGORJE PROMET d.o.o.</item>
    </derivirana_varijabla>
  </DomainObject.Predmet.ProtuStrankaListFormated>
  <DomainObject.Predmet.ProtuStrankaListFormatedOIB>
    <izvorni_sadrzaj>
      <item>ZAGORJE PROMET d.o.o., OIB 34255553572</item>
    </izvorni_sadrzaj>
    <derivirana_varijabla naziv="DomainObject.Predmet.ProtuStrankaListFormatedOIB_1">
      <item>ZAGORJE PROMET d.o.o., OIB 34255553572</item>
    </derivirana_varijabla>
  </DomainObject.Predmet.ProtuStrankaListFormatedOIB>
  <DomainObject.Predmet.ProtuStrankaListFormatedWithAdress>
    <izvorni_sadrzaj>
      <item>ZAGORJE PROMET d.o.o., Poljana Sutlanska 65/b, 49296 Poljana Sutlanska</item>
    </izvorni_sadrzaj>
    <derivirana_varijabla naziv="DomainObject.Predmet.ProtuStrankaListFormatedWithAdress_1">
      <item>ZAGORJE PROMET d.o.o., Poljana Sutlanska 65/b, 49296 Poljana Sutlanska</item>
    </derivirana_varijabla>
  </DomainObject.Predmet.ProtuStrankaListFormatedWithAdress>
  <DomainObject.Predmet.ProtuStrankaListFormatedWithAdressOIB>
    <izvorni_sadrzaj>
      <item>ZAGORJE PROMET d.o.o., OIB 34255553572, Poljana Sutlanska 65/b, 49296 Poljana Sutlanska</item>
    </izvorni_sadrzaj>
    <derivirana_varijabla naziv="DomainObject.Predmet.ProtuStrankaListFormatedWithAdressOIB_1">
      <item>ZAGORJE PROMET d.o.o., OIB 34255553572, Poljana Sutlanska 65/b, 49296 Poljana Sutlanska</item>
    </derivirana_varijabla>
  </DomainObject.Predmet.ProtuStrankaListFormatedWithAdressOIB>
  <DomainObject.Predmet.ProtuStrankaListNazivFormated>
    <izvorni_sadrzaj>
      <item>ZAGORJE PROMET d.o.o.</item>
    </izvorni_sadrzaj>
    <derivirana_varijabla naziv="DomainObject.Predmet.ProtuStrankaListNazivFormated_1">
      <item>ZAGORJE PROMET d.o.o.</item>
    </derivirana_varijabla>
  </DomainObject.Predmet.ProtuStrankaListNazivFormated>
  <DomainObject.Predmet.ProtuStrankaListNazivFormatedOIB>
    <izvorni_sadrzaj>
      <item>ZAGORJE PROMET d.o.o., OIB 34255553572</item>
    </izvorni_sadrzaj>
    <derivirana_varijabla naziv="DomainObject.Predmet.ProtuStrankaListNazivFormatedOIB_1">
      <item>ZAGORJE PROMET d.o.o., OIB 34255553572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PROMET d.o.o.</izvorni_sadrzaj>
    <derivirana_varijabla naziv="DomainObject.Predmet.ProtustrankaIDrugi_1">ZAGORJE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PROMET d.o.o., OIB 34255553572, Poljana Sutlanska 65/b, 49296 Poljana Sutlanska</izvorni_sadrzaj>
    <derivirana_varijabla naziv="DomainObject.Predmet.ProtustrankaIDrugiAdressOIB_1">ZAGORJE PROMET d.o.o., OIB 34255553572, Poljana Sutlanska 65/b, 49296 Poljana Sutlanska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PROMET d.o.o.</item>
      <item>ĐURĐA DRAGOVIĆ GRAHEK</item>
    </izvorni_sadrzaj>
    <derivirana_varijabla naziv="DomainObject.Predmet.SudioniciListNaziv_1">
      <item>FINA Regionalni centar Zagreb</item>
      <item>ZAGORJE PROMET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ZAGORJE PROMET d.o.o., OIB 34255553572, Poljana Sutlanska 65/b,49296 Poljana Sutlanska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34255553572</item>
      <item>, OIB 90124243686</item>
    </izvorni_sadrzaj>
    <derivirana_varijabla naziv="DomainObject.Predmet.SudioniciListNazivOIB_1">
      <item>, OIB 85821130368</item>
      <item>, OIB 34255553572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1047</properties:Characters>
  <properties:Lines>39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2018-03-20T08:58:00Z</dcterms:created>
  <dc:creator>nmarkovic</dc:creator>
  <cp:lastModifiedBy>Ivana Stampf</cp:lastModifiedBy>
  <cp:lastPrinted>2017-03-29T12:33:00Z</cp:lastPrinted>
  <dcterms:modified xmlns:xsi="http://www.w3.org/2001/XMLSchema-instance" xsi:type="dcterms:W3CDTF">2018-03-20T09:16:00Z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(11 St-1028-15 razrješenje i imenovanje brisana s liste.docx)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