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3e82" w14:paraId="dcc3e82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5C5C62">
        <w:t>366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5C5C62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C5C62">
        <w:t>SEDMICA SPORT d.o.o., OIB: 07011368079 sa sjedištem u Kolodvorska 34, 40320 Donji Kraljevec</w:t>
      </w:r>
      <w:r w:rsidR="001D4C37">
        <w:t>,</w:t>
      </w:r>
      <w:r>
        <w:t xml:space="preserve"> </w:t>
      </w:r>
      <w:r w:rsidRPr="005207B1">
        <w:t xml:space="preserve">dana </w:t>
      </w:r>
      <w:r w:rsidR="005C5C62">
        <w:t>21</w:t>
      </w:r>
      <w:r w:rsidR="005207B1" w:rsidRPr="005207B1">
        <w:t xml:space="preserve">. </w:t>
      </w:r>
      <w:r w:rsidR="005C5C62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C5C62">
        <w:t>SEDMICA SPORT d.o.o., OIB: 07011368079 sa sjedištem u Kolodvorska 34, 40320 Donji Kraljevec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C5C62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studeni 2016. u 08</w:t>
      </w:r>
      <w:r w:rsidR="001947E6">
        <w:rPr>
          <w:b/>
          <w:u w:val="single"/>
        </w:rPr>
        <w:t>,5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5C5C62">
        <w:t>i</w:t>
      </w:r>
      <w:r w:rsidR="002F4DC4">
        <w:t xml:space="preserve"> dužnika </w:t>
      </w:r>
      <w:r w:rsidR="005C5C62">
        <w:t>Stefan Srpak, OIB: 99950550512, Donji Kraljevec, Kolodvorska 34 i Katarina Srpak, OIB: 24336697908, Donji Kraljevec, Kolodvorska 34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5C5C62">
        <w:t>8.3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5C5C62">
        <w:t>1</w:t>
      </w:r>
      <w:r w:rsidR="001D4C37">
        <w:t>.</w:t>
      </w:r>
      <w:r w:rsidR="005C5C62">
        <w:t>9</w:t>
      </w:r>
      <w:r w:rsidR="001947E6">
        <w:t>.2015.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5C5C62">
        <w:t>34.421,01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C5C62">
        <w:t>21</w:t>
      </w:r>
      <w:r w:rsidR="00066C4E" w:rsidRPr="005207B1">
        <w:t xml:space="preserve">. </w:t>
      </w:r>
      <w:r w:rsidR="005C5C62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5C5C62" w:rsidP="005207B1" w:rsidR="005C5C62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5C62" w:rsidP="005C5C62" w:rsidR="005C5C62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5C5C62" w:rsidP="005C5C62" w:rsidR="005C5C62">
      <w:pPr>
        <w:spacing w:lineRule="auto" w:line="240" w:after="0"/>
        <w:jc w:val="both"/>
      </w:pPr>
      <w:r>
        <w:t>- direktori dužnika Stefan Srpak, OIB: 99950550512, Donji Kraljevec, Kolodvorska 34 i Katarina Srpak, OIB: 24336697908, Donji Kraljevec, Kolodvorska 34</w:t>
      </w:r>
    </w:p>
    <w:p w:rsidRDefault="005C5C62" w:rsidP="005C5C62" w:rsidR="005C5C62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87C" w:rsidP="00CD4711" w:rsidR="006C487C">
      <w:pPr>
        <w:spacing w:lineRule="auto" w:line="240" w:after="0"/>
      </w:pPr>
      <w:r>
        <w:separator/>
      </w:r>
    </w:p>
  </w:endnote>
  <w:endnote w:id="0" w:type="continuationSeparator">
    <w:p w:rsidRDefault="006C487C" w:rsidP="00CD4711" w:rsidR="006C48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87C" w:rsidP="00CD4711" w:rsidR="006C487C">
      <w:pPr>
        <w:spacing w:lineRule="auto" w:line="240" w:after="0"/>
      </w:pPr>
      <w:r>
        <w:separator/>
      </w:r>
    </w:p>
  </w:footnote>
  <w:footnote w:id="0" w:type="continuationSeparator">
    <w:p w:rsidRDefault="006C487C" w:rsidP="00CD4711" w:rsidR="006C48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F61">
          <w:rPr>
            <w:noProof/>
          </w:rPr>
          <w:t>2</w:t>
        </w:r>
        <w:r>
          <w:fldChar w:fldCharType="end"/>
        </w:r>
      </w:p>
    </w:sdtContent>
  </w:sdt>
  <w:p w:rsidRDefault="005C5C62" w:rsidP="005C5C62" w:rsidR="005C5C62" w:rsidRPr="005207B1">
    <w:pPr>
      <w:pStyle w:val="Zaglavlje"/>
      <w:jc w:val="right"/>
    </w:pPr>
    <w:r>
      <w:t>Poslovni broj: 2 St-366</w:t>
    </w:r>
    <w:r w:rsidRPr="005207B1">
      <w:t>/16-</w:t>
    </w:r>
    <w:r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4C37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2F61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C487C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SEDMICA SPORT društvo s ograničenom odgovornošću za trgovinu zastupanog po punomoćniku Stefan Srpak; Katarina Srpak</izvorni_sadrzaj>
    <derivirana_varijabla naziv="DomainObject.Predmet.ProtustrankaFormated_1">  SEDMICA SPORT društvo s ograničenom odgovornošću za trgovinu zastupanog po punomoćniku Stefan Srpak; Katarina Srpak</derivirana_varijabla>
  </DomainObject.Predmet.ProtustrankaFormated>
  <DomainObject.Predmet.ProtustrankaFormatedOIB>
    <izvorni_sadrzaj>  SEDMICA SPORT društvo s ograničenom odgovornošću za trgovinu, OIB 07011368079 zastupanog po punomoćniku Stefan Srpak; Katarina Srpak</izvorni_sadrzaj>
    <derivirana_varijabla naziv="DomainObject.Predmet.ProtustrankaFormatedOIB_1">  SEDMICA SPORT društvo s ograničenom odgovornošću za trgovinu, OIB 07011368079 zastupanog po punomoćniku Stefan Srpak; Katarina Srpak</derivirana_varijabla>
  </DomainObject.Predmet.ProtustrankaFormatedOIB>
  <DomainObject.Predmet.ProtustrankaFormatedWithAdress>
    <izvorni_sadrzaj> SEDMICA SPORT društvo s ograničenom odgovornošću za trgovinu, Kolodvorska 34, 40320 Donji Kraljevec zastupanog po punomoćniku Stefan Srpak; Katarina Srpak</izvorni_sadrzaj>
    <derivirana_varijabla naziv="DomainObject.Predmet.ProtustrankaFormatedWithAdress_1"> SEDMICA SPORT društvo s ograničenom odgovornošću za trgovinu, Kolodvorska 34, 40320 Donji Kraljevec zastupanog po punomoćniku Stefan Srpak; Katarina Srpak</derivirana_varijabla>
  </DomainObject.Predmet.ProtustrankaFormatedWithAdress>
  <DomainObject.Predmet.ProtustrankaFormatedWithAdressOIB>
    <izvorni_sadrzaj> SEDMICA SPORT društvo s ograničenom odgovornošću za trgovinu, OIB 07011368079, Kolodvorska 34, 40320 Donji Kraljevec zastupanog po punomoćniku Stefan Srpak; Katarina Srpak</izvorni_sadrzaj>
    <derivirana_varijabla naziv="DomainObject.Predmet.ProtustrankaFormatedWithAdressOIB_1"> SEDMICA SPORT društvo s ograničenom odgovornošću za trgovinu, OIB 07011368079, Kolodvorska 34, 40320 Donji Kraljevec zastupanog po punomoćniku Stefan Srpak; Katarina Srpak</derivirana_varijabla>
  </DomainObject.Predmet.ProtustrankaFormatedWithAdressOIB>
  <DomainObject.Predmet.ProtustrankaWithAdress>
    <izvorni_sadrzaj>SEDMICA SPORT društvo s ograničenom odgovornošću za trgovinu Kolodvorska 34, 40320 Donji Kraljevec</izvorni_sadrzaj>
    <derivirana_varijabla naziv="DomainObject.Predmet.ProtustrankaWithAdress_1">SEDMICA SPORT društvo s ograničenom odgovornošću za trgovinu Kolodvorska 34, 40320 Donji Kraljevec</derivirana_varijabla>
  </DomainObject.Predmet.ProtustrankaWithAdress>
  <DomainObject.Predmet.ProtustrankaWithAdressOIB>
    <izvorni_sadrzaj>SEDMICA SPORT društvo s ograničenom odgovornošću za trgovinu, OIB 07011368079, Kolodvorska 34, 40320 Donji Kraljevec</izvorni_sadrzaj>
    <derivirana_varijabla naziv="DomainObject.Predmet.ProtustrankaWithAdressOIB_1">SEDMICA SPORT društvo s ograničenom odgovornošću za trgovinu, OIB 07011368079, Kolodvorska 34, 40320 Donji Kraljevec</derivirana_varijabla>
  </DomainObject.Predmet.ProtustrankaWithAdressOIB>
  <DomainObject.Predmet.ProtustrankaNazivFormated>
    <izvorni_sadrzaj>SEDMICA SPORT društvo s ograničenom odgovornošću za trgovinu</izvorni_sadrzaj>
    <derivirana_varijabla naziv="DomainObject.Predmet.ProtustrankaNazivFormated_1">SEDMICA SPORT društvo s ograničenom odgovornošću za trgovinu</derivirana_varijabla>
  </DomainObject.Predmet.ProtustrankaNazivFormated>
  <DomainObject.Predmet.ProtustrankaNazivFormatedOIB>
    <izvorni_sadrzaj>SEDMICA SPORT društvo s ograničenom odgovornošću za trgovinu, OIB 07011368079</izvorni_sadrzaj>
    <derivirana_varijabla naziv="DomainObject.Predmet.ProtustrankaNazivFormatedOIB_1">SEDMICA SPORT društvo s ograničenom odgovornošću za trgovinu, OIB 07011368079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34421.01</izvorni_sadrzaj>
    <derivirana_varijabla naziv="DomainObject.Predmet.TrenutnaVrijednost_1">34421.01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SEDMICA SPORT društvo s ograničenom odgovornošću za trgovinu zastupanog po punomoćniku Stefan Srpak; Katarina Srpak</item>
    </izvorni_sadrzaj>
    <derivirana_varijabla naziv="DomainObject.Predmet.ProtuStrankaListFormated_1">
      <item>SEDMICA SPORT društvo s ograničenom odgovornošću za trgovinu zastupanog po punomoćniku Stefan Srpak; Katarina Srpak</item>
    </derivirana_varijabla>
  </DomainObject.Predmet.ProtuStrankaListFormated>
  <DomainObject.Predmet.ProtuStrankaListFormatedOIB>
    <izvorni_sadrzaj>
      <item>SEDMICA SPORT društvo s ograničenom odgovornošću za trgovinu, OIB 07011368079 zastupanog po punomoćniku Stefan Srpak; Katarina Srpak</item>
    </izvorni_sadrzaj>
    <derivirana_varijabla naziv="DomainObject.Predmet.ProtuStrankaListFormatedOIB_1">
      <item>SEDMICA SPORT društvo s ograničenom odgovornošću za trgovinu, OIB 07011368079 zastupanog po punomoćniku Stefan Srpak; Katarina Srpak</item>
    </derivirana_varijabla>
  </DomainObject.Predmet.ProtuStrankaListFormatedOIB>
  <DomainObject.Predmet.ProtuStrankaListFormatedWithAdress>
    <izvorni_sadrzaj>
      <item>SEDMICA SPORT društvo s ograničenom odgovornošću za trgovinu, Kolodvorska 34, 40320 Donji Kraljevec zastupanog po punomoćniku Stefan Srpak; Katarina Srpak</item>
    </izvorni_sadrzaj>
    <derivirana_varijabla naziv="DomainObject.Predmet.ProtuStrankaListFormatedWithAdress_1">
      <item>SEDMICA SPORT društvo s ograničenom odgovornošću za trgovinu, Kolodvorska 34, 40320 Donji Kraljevec zastupanog po punomoćniku Stefan Srpak; Katarina Srpak</item>
    </derivirana_varijabla>
  </DomainObject.Predmet.ProtuStrankaListFormatedWithAdress>
  <DomainObject.Predmet.ProtuStrankaListFormatedWithAdressOIB>
    <izvorni_sadrzaj>
      <item>SEDMICA SPORT društvo s ograničenom odgovornošću za trgovinu, OIB 07011368079, Kolodvorska 34, 40320 Donji Kraljevec zastupanog po punomoćniku Stefan Srpak; Katarina Srpak</item>
    </izvorni_sadrzaj>
    <derivirana_varijabla naziv="DomainObject.Predmet.ProtuStrankaListFormatedWithAdressOIB_1">
      <item>SEDMICA SPORT društvo s ograničenom odgovornošću za trgovinu, OIB 07011368079, Kolodvorska 34, 40320 Donji Kraljevec zastupanog po punomoćniku Stefan Srpak; Katarina Srpak</item>
    </derivirana_varijabla>
  </DomainObject.Predmet.ProtuStrankaListFormatedWithAdressOIB>
  <DomainObject.Predmet.ProtuStrankaListNazivFormated>
    <izvorni_sadrzaj>
      <item>SEDMICA SPORT društvo s ograničenom odgovornošću za trgovinu</item>
    </izvorni_sadrzaj>
    <derivirana_varijabla naziv="DomainObject.Predmet.ProtuStrankaListNazivFormated_1">
      <item>SEDMICA SPORT društvo s ograničenom odgovornošću za trgovinu</item>
    </derivirana_varijabla>
  </DomainObject.Predmet.ProtuStrankaListNazivFormated>
  <DomainObject.Predmet.ProtuStrankaListNazivFormatedOIB>
    <izvorni_sadrzaj>
      <item>SEDMICA SPORT društvo s ograničenom odgovornošću za trgovinu, OIB 07011368079</item>
    </izvorni_sadrzaj>
    <derivirana_varijabla naziv="DomainObject.Predmet.ProtuStrankaListNazivFormatedOIB_1">
      <item>SEDMICA SPORT društvo s ograničenom odgovornošću za trgovinu, OIB 07011368079</item>
    </derivirana_varijabla>
  </DomainObject.Predmet.ProtuStrankaListNazivFormatedOIB>
  <DomainObject.Predmet.OstaliListFormated>
    <izvorni_sadrzaj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izvorni_sadrzaj>
    <derivirana_varijabla naziv="DomainObject.Predmet.OstaliListFormated_1"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derivirana_varijabla>
  </DomainObject.Predmet.OstaliListFormated>
  <DomainObject.Predmet.OstaliListFormatedOIB>
    <izvorni_sadrzaj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izvorni_sadrzaj>
    <derivirana_varijabla naziv="DomainObject.Predmet.OstaliListFormatedOIB_1"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derivirana_varijabla>
  </DomainObject.Predmet.OstaliListFormatedOIB>
  <DomainObject.Predmet.OstaliListFormatedWithAdress>
    <izvorni_sadrzaj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izvorni_sadrzaj>
    <derivirana_varijabla naziv="DomainObject.Predmet.OstaliListFormatedWithAdress_1"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derivirana_varijabla>
  </DomainObject.Predmet.OstaliListFormatedWithAdress>
  <DomainObject.Predmet.OstaliListFormatedWithAdressOIB>
    <izvorni_sadrzaj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izvorni_sadrzaj>
    <derivirana_varijabla naziv="DomainObject.Predmet.OstaliListFormatedWithAdressOIB_1"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derivirana_varijabla>
  </DomainObject.Predmet.OstaliListFormatedWithAdressOIB>
  <DomainObject.Predmet.OstaliListNazivFormated>
    <izvorni_sadrzaj>
      <item>Sudski registar</item>
      <item>Stefan Srpak</item>
      <item>Katarina Srpak</item>
    </izvorni_sadrzaj>
    <derivirana_varijabla naziv="DomainObject.Predmet.OstaliListNazivFormated_1">
      <item>Sudski registar</item>
      <item>Stefan Srpak</item>
      <item>Katarina Srpak</item>
    </derivirana_varijabla>
  </DomainObject.Predmet.OstaliListNazivFormated>
  <DomainObject.Predmet.OstaliListNazivFormatedOIB>
    <izvorni_sadrzaj>
      <item>Sudski registar</item>
      <item>Stefan Srpak, OIB 99950550512</item>
      <item>Katarina Srpak, OIB 24336697908</item>
    </izvorni_sadrzaj>
    <derivirana_varijabla naziv="DomainObject.Predmet.OstaliListNazivFormatedOIB_1">
      <item>Sudski registar</item>
      <item>Stefan Srpak, OIB 99950550512</item>
      <item>Katarina Srpak, OIB 24336697908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SEDMICA SPORT društvo s ograničenom odgovornošću za trgovinu</izvorni_sadrzaj>
    <derivirana_varijabla naziv="DomainObject.Predmet.ProtustrankaIDrugi_1">SEDMICA SPORT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SEDMICA SPORT društvo s ograničenom odgovornošću za trgovinu, OIB 07011368079, Kolodvorska 34, 40320 Donji Kraljevec</izvorni_sadrzaj>
    <derivirana_varijabla naziv="DomainObject.Predmet.ProtustrankaIDrugiAdressOIB_1">SEDMICA SPORT društvo s ograničenom odgovornošću za trgovinu, OIB 07011368079,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SEDMICA SPORT društvo s ograničenom odgovornošću za trgovinu</item>
      <item>Sudski registar</item>
      <item>Stefan Srpak</item>
      <item>Katarina Srpak</item>
    </izvorni_sadrzaj>
    <derivirana_varijabla naziv="DomainObject.Predmet.SudioniciListNaziv_1">
      <item>Financijska agencija</item>
      <item>SEDMICA SPORT društvo s ograničenom odgovornošću za trgovinu</item>
      <item>Sudski registar</item>
      <item>Stefan Srpak</item>
      <item>Katarina Srpak</item>
    </derivirana_varijabla>
  </DomainObject.Predmet.SudioniciListNaziv>
  <DomainObject.Predmet.SudioniciListAdressOIB>
    <izvorni_sadrzaj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izvorni_sadrzaj>
    <derivirana_varijabla naziv="DomainObject.Predmet.SudioniciListAdressOIB_1"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07011368079</item>
      <item>, OIB null</item>
      <item>, OIB 99950550512</item>
      <item>, OIB 24336697908</item>
    </izvorni_sadrzaj>
    <derivirana_varijabla naziv="DomainObject.Predmet.SudioniciListNazivOIB_1">
      <item>, OIB 85821130368</item>
      <item>, OIB 07011368079</item>
      <item>, OIB null</item>
      <item>, OIB 99950550512</item>
      <item>, OIB 24336697908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4EB83-0029-4AC6-A82B-776CA3D39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2597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2016-09-21T10:21:00Z</dcterms:created>
  <dc:creator>Maja Valušnig</dc:creator>
  <cp:lastModifiedBy>Marko Makaj</cp:lastModifiedBy>
  <cp:lastPrinted>2016-09-21T10:19:00Z</cp:lastPrinted>
  <dcterms:modified xmlns:xsi="http://www.w3.org/2001/XMLSchema-instance" xsi:type="dcterms:W3CDTF">2016-09-21T10:25:00Z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