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a74c" w14:paraId="c11a74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</w:t>
      </w:r>
      <w:r w:rsidR="00B45AC8">
        <w:t>4</w:t>
      </w:r>
      <w:r w:rsidR="0055453F">
        <w:t>6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55453F">
        <w:t>G.I.T</w:t>
      </w:r>
      <w:r w:rsidR="001E2861">
        <w:t>.</w:t>
      </w:r>
      <w:r w:rsidR="0055453F">
        <w:t xml:space="preserve"> </w:t>
      </w:r>
      <w:r w:rsidR="00AA6C66">
        <w:t>d.o.o.</w:t>
      </w:r>
      <w:r w:rsidR="000500DB">
        <w:t xml:space="preserve">, </w:t>
      </w:r>
      <w:r>
        <w:t xml:space="preserve">OIB: </w:t>
      </w:r>
      <w:r w:rsidR="0055453F">
        <w:t>29382610780</w:t>
      </w:r>
      <w:r w:rsidR="000629A2">
        <w:t>,</w:t>
      </w:r>
      <w:r>
        <w:t xml:space="preserve"> MBS: </w:t>
      </w:r>
      <w:r w:rsidR="00570FCC">
        <w:t>080</w:t>
      </w:r>
      <w:r w:rsidR="0055453F">
        <w:t>228492</w:t>
      </w:r>
      <w:r w:rsidR="00570FCC">
        <w:t xml:space="preserve">, </w:t>
      </w:r>
      <w:r w:rsidR="00A13C08">
        <w:t xml:space="preserve">Zagreb, </w:t>
      </w:r>
      <w:r w:rsidR="0055453F">
        <w:t>Badalićeva 11</w:t>
      </w:r>
      <w:r w:rsidR="00570FCC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BF0C91">
        <w:rPr>
          <w:bCs/>
        </w:rPr>
        <w:t>G</w:t>
      </w:r>
      <w:r w:rsidR="0055453F">
        <w:t xml:space="preserve">.I.T. d.o.o., OIB: 29382610780, MBS: 080228492, Zagreb, Badalićeva 11, </w:t>
      </w:r>
      <w:r w:rsidR="00DC328B">
        <w:t xml:space="preserve"> </w:t>
      </w:r>
      <w:r w:rsidR="00F66CA4">
        <w:t xml:space="preserve">iznosi </w:t>
      </w:r>
      <w:r w:rsidR="0055453F">
        <w:t>120.593,44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F0C91">
        <w:t>G</w:t>
      </w:r>
      <w:r w:rsidR="0055453F">
        <w:t>.I.T. d.o.o., OIB: 29382610780, MBS: 080228492, Zagreb, Badalićeva 11, MLADEN RADAN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55453F">
        <w:t>86974367043</w:t>
      </w:r>
      <w:r w:rsidR="00B45AC8">
        <w:t>,</w:t>
      </w:r>
      <w:r w:rsidR="00570FCC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B45AC8">
        <w:t>4</w:t>
      </w:r>
      <w:r w:rsidR="0055453F">
        <w:t>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C9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C9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BF0C9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E2861"/>
    <w:rsid w:val="001F3355"/>
    <w:rsid w:val="001F5A6F"/>
    <w:rsid w:val="00201199"/>
    <w:rsid w:val="00202FCB"/>
    <w:rsid w:val="0020458A"/>
    <w:rsid w:val="00214EDB"/>
    <w:rsid w:val="0021782D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0485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53F"/>
    <w:rsid w:val="00554D8B"/>
    <w:rsid w:val="005614A7"/>
    <w:rsid w:val="00565C2D"/>
    <w:rsid w:val="00570FCC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3C08"/>
    <w:rsid w:val="00A14561"/>
    <w:rsid w:val="00A324F9"/>
    <w:rsid w:val="00A36F2A"/>
    <w:rsid w:val="00A56404"/>
    <w:rsid w:val="00A71E72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5AC8"/>
    <w:rsid w:val="00B46D90"/>
    <w:rsid w:val="00B64C44"/>
    <w:rsid w:val="00BB3ED6"/>
    <w:rsid w:val="00BB3FA0"/>
    <w:rsid w:val="00BB768B"/>
    <w:rsid w:val="00BC1483"/>
    <w:rsid w:val="00BF0C91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St-2646/2016-3</izvorni_sadrzaj>
    <derivirana_varijabla naziv="DomainObject.Oznaka_1">St-2646/2016-3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St-2646/2016</izvorni_sadrzaj>
    <derivirana_varijabla naziv="DomainObject.Predmet.OznakaBroj_1">St-2646/2016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 d.o.o.</izvorni_sadrzaj>
    <derivirana_varijabla naziv="DomainObject.Predmet.ProtustrankaFormated_1">  GIT d.o.o.</derivirana_varijabla>
  </DomainObject.Predmet.ProtustrankaFormated>
  <DomainObject.Predmet.ProtustrankaFormatedOIB>
    <izvorni_sadrzaj>  GIT d.o.o., OIB 29382610780</izvorni_sadrzaj>
    <derivirana_varijabla naziv="DomainObject.Predmet.ProtustrankaFormatedOIB_1">  GIT d.o.o., OIB 29382610780</derivirana_varijabla>
  </DomainObject.Predmet.ProtustrankaFormatedOIB>
  <DomainObject.Predmet.ProtustrankaFormatedWithAdress>
    <izvorni_sadrzaj> GIT d.o.o., Badalićeva 11, 10000 Zagreb</izvorni_sadrzaj>
    <derivirana_varijabla naziv="DomainObject.Predmet.ProtustrankaFormatedWithAdress_1"> GIT d.o.o., Badalićeva 11, 10000 Zagreb</derivirana_varijabla>
  </DomainObject.Predmet.ProtustrankaFormatedWithAdress>
  <DomainObject.Predmet.ProtustrankaFormatedWithAdressOIB>
    <izvorni_sadrzaj> GIT d.o.o., OIB 29382610780, Badalićeva 11, 10000 Zagreb</izvorni_sadrzaj>
    <derivirana_varijabla naziv="DomainObject.Predmet.ProtustrankaFormatedWithAdressOIB_1"> GIT d.o.o., OIB 29382610780, Badalićeva 11, 10000 Zagreb</derivirana_varijabla>
  </DomainObject.Predmet.ProtustrankaFormatedWithAdressOIB>
  <DomainObject.Predmet.ProtustrankaWithAdress>
    <izvorni_sadrzaj>GIT d.o.o. Badalićeva 11, 10000 Zagreb</izvorni_sadrzaj>
    <derivirana_varijabla naziv="DomainObject.Predmet.ProtustrankaWithAdress_1">GIT d.o.o. Badalićeva 11, 10000 Zagreb</derivirana_varijabla>
  </DomainObject.Predmet.ProtustrankaWithAdress>
  <DomainObject.Predmet.ProtustrankaWithAdressOIB>
    <izvorni_sadrzaj>GIT d.o.o., OIB 29382610780, Badalićeva 11, 10000 Zagreb</izvorni_sadrzaj>
    <derivirana_varijabla naziv="DomainObject.Predmet.ProtustrankaWithAdressOIB_1">GIT d.o.o., OIB 29382610780, Badalićeva 11, 10000 Zagreb</derivirana_varijabla>
  </DomainObject.Predmet.ProtustrankaWithAdressOIB>
  <DomainObject.Predmet.ProtustrankaNazivFormated>
    <izvorni_sadrzaj>GIT d.o.o.</izvorni_sadrzaj>
    <derivirana_varijabla naziv="DomainObject.Predmet.ProtustrankaNazivFormated_1">GIT d.o.o.</derivirana_varijabla>
  </DomainObject.Predmet.ProtustrankaNazivFormated>
  <DomainObject.Predmet.ProtustrankaNazivFormatedOIB>
    <izvorni_sadrzaj>GIT d.o.o., OIB 29382610780</izvorni_sadrzaj>
    <derivirana_varijabla naziv="DomainObject.Predmet.ProtustrankaNazivFormatedOIB_1">GIT d.o.o., OIB 29382610780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GIT d.o.o.</item>
    </izvorni_sadrzaj>
    <derivirana_varijabla naziv="DomainObject.Predmet.ProtuStrankaListFormated_1">
      <item>GIT d.o.o.</item>
    </derivirana_varijabla>
  </DomainObject.Predmet.ProtuStrankaListFormated>
  <DomainObject.Predmet.ProtuStrankaListFormatedOIB>
    <izvorni_sadrzaj>
      <item>GIT d.o.o., OIB 29382610780</item>
    </izvorni_sadrzaj>
    <derivirana_varijabla naziv="DomainObject.Predmet.ProtuStrankaListFormatedOIB_1">
      <item>GIT d.o.o., OIB 29382610780</item>
    </derivirana_varijabla>
  </DomainObject.Predmet.ProtuStrankaListFormatedOIB>
  <DomainObject.Predmet.ProtuStrankaListFormatedWithAdress>
    <izvorni_sadrzaj>
      <item>GIT d.o.o., Badalićeva 11, 10000 Zagreb</item>
    </izvorni_sadrzaj>
    <derivirana_varijabla naziv="DomainObject.Predmet.ProtuStrankaListFormatedWithAdress_1">
      <item>GIT d.o.o., Badalićeva 11, 10000 Zagreb</item>
    </derivirana_varijabla>
  </DomainObject.Predmet.ProtuStrankaListFormatedWithAdress>
  <DomainObject.Predmet.ProtuStrankaListFormatedWithAdressOIB>
    <izvorni_sadrzaj>
      <item>GIT d.o.o., OIB 29382610780, Badalićeva 11, 10000 Zagreb</item>
    </izvorni_sadrzaj>
    <derivirana_varijabla naziv="DomainObject.Predmet.ProtuStrankaListFormatedWithAdressOIB_1">
      <item>GIT d.o.o., OIB 29382610780, Badalićeva 11, 10000 Zagreb</item>
    </derivirana_varijabla>
  </DomainObject.Predmet.ProtuStrankaListFormatedWithAdressOIB>
  <DomainObject.Predmet.ProtuStrankaListNazivFormated>
    <izvorni_sadrzaj>
      <item>GIT d.o.o.</item>
    </izvorni_sadrzaj>
    <derivirana_varijabla naziv="DomainObject.Predmet.ProtuStrankaListNazivFormated_1">
      <item>GIT d.o.o.</item>
    </derivirana_varijabla>
  </DomainObject.Predmet.ProtuStrankaListNazivFormated>
  <DomainObject.Predmet.ProtuStrankaListNazivFormatedOIB>
    <izvorni_sadrzaj>
      <item>GIT d.o.o., OIB 29382610780</item>
    </izvorni_sadrzaj>
    <derivirana_varijabla naziv="DomainObject.Predmet.ProtuStrankaListNazivFormatedOIB_1">
      <item>GIT d.o.o., OIB 29382610780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St-2646/2016-3</izvorni_sadrzaj>
    <derivirana_varijabla naziv="DomainObject.PoslovniBrojDokumenta_1">St-2646/2016-3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GIT d.o.o.</izvorni_sadrzaj>
    <derivirana_varijabla naziv="DomainObject.Predmet.ProtustrankaIDrugi_1">GIT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GIT d.o.o., OIB 29382610780, Badalićeva 11, 10000 Zagreb</izvorni_sadrzaj>
    <derivirana_varijabla naziv="DomainObject.Predmet.ProtustrankaIDrugiAdressOIB_1">GIT d.o.o., OIB 29382610780, Badalićeva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GIT d.o.o.</item>
      <item>FINA Regionalni centar Zagreb</item>
    </izvorni_sadrzaj>
    <derivirana_varijabla naziv="DomainObject.Predmet.SudioniciListNaziv_1">
      <item>GIT d.o.o.</item>
      <item>FINA Regionalni centar Zagreb</item>
    </derivirana_varijabla>
  </DomainObject.Predmet.SudioniciListNaziv>
  <DomainObject.Predmet.SudioniciListAdressOIB>
    <izvorni_sadrzaj>
      <item>GIT d.o.o., OIB 29382610780, Badalićeva 11,10000 Zagreb</item>
      <item>FINA Regionalni centar Zagreb, OIB 85821130368, Trg svibanjskih žrtava 1995. br.1.,10000 Zagreb</item>
    </izvorni_sadrzaj>
    <derivirana_varijabla naziv="DomainObject.Predmet.SudioniciListAdressOIB_1">
      <item>GIT d.o.o., OIB 29382610780, Badalićeva 11,10000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29382610780</item>
      <item>, OIB 85821130368</item>
    </izvorni_sadrzaj>
    <derivirana_varijabla naziv="DomainObject.Predmet.SudioniciListNazivOIB_1">
      <item>, OIB 29382610780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2016-11-28T08:35:00Z</dcterms:created>
  <dc:creator>Snježana Andrijanić</dc:creator>
  <cp:lastModifiedBy>Snježana Andrijanić</cp:lastModifiedBy>
  <cp:lastPrinted>2016-11-28T08:35:00Z</cp:lastPrinted>
  <dcterms:modified xmlns:xsi="http://www.w3.org/2001/XMLSchema-instance" xsi:type="dcterms:W3CDTF">2016-11-28T08:40:00Z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St-2646/2016-3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