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fb29" w14:paraId="e01fb29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C915A8">
        <w:rPr>
          <w:szCs w:val="24"/>
        </w:rPr>
        <w:t>782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C915A8" w:rsidRPr="00C915A8">
        <w:t>BRZA HRANA VERICA j.d.o.o., Molve, Marijanska 94, MBS: 040308540, OIB: 15870596044</w:t>
      </w:r>
      <w:r w:rsidR="000571E3" w:rsidRPr="007F7A65">
        <w:t xml:space="preserve">, dana </w:t>
      </w:r>
      <w:r w:rsidR="007F7A65" w:rsidRPr="007F7A65">
        <w:t>1</w:t>
      </w:r>
      <w:r w:rsidR="00787CE0">
        <w:t>5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C915A8" w:rsidRPr="00C915A8">
        <w:t>BRZA HRANA VERICA j.d.o.o., Molve, Marijanska 94, MBS: 040308540, OIB: 15870596044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7F7A65" w:rsidRPr="007F7A65">
        <w:rPr>
          <w:szCs w:val="24"/>
        </w:rPr>
        <w:t>1</w:t>
      </w:r>
      <w:r w:rsidR="00787CE0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C915A8" w:rsidRPr="00C915A8">
        <w:t>BRZA HRANA VERICA j.d.o.o., Molve, Marijanska 94, MBS: 040308540, OIB: 15870596044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C915A8" w:rsidRPr="00C915A8">
        <w:t>Ivan Gjurašić, Zagreb, Petrinjska 28, OIB: 66025260916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C915A8" w:rsidRPr="00C915A8">
        <w:t>BRZA HRANA VERICA j.d.o.o., Molve, Marijanska 94, MBS: 040308540, OIB: 15870596044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C915A8">
        <w:rPr>
          <w:szCs w:val="24"/>
        </w:rPr>
        <w:t>11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7F7A65" w:rsidRPr="007F7A65">
        <w:rPr>
          <w:szCs w:val="24"/>
        </w:rPr>
        <w:t>1</w:t>
      </w:r>
      <w:r w:rsidR="00787CE0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EA58B6" w:rsidR="00B7038C" w:rsidRPr="007F7A65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  <w:r w:rsidR="001B52FA"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C915A8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C915A8" w:rsidRPr="00C915A8">
        <w:t xml:space="preserve">BRZA HRANA VERICA </w:t>
      </w:r>
      <w:r w:rsidR="00C915A8">
        <w:t>j.d.o.o., Molve, Marijanska 94</w:t>
      </w:r>
    </w:p>
    <w:p w:rsidRDefault="00A80348" w:rsidP="00C915A8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C915A8" w:rsidRPr="00C915A8">
        <w:t>Verica Mijić, Molve, Marijanska 94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787CE0">
        <w:rPr>
          <w:szCs w:val="24"/>
        </w:rPr>
        <w:t>Đurđevac</w:t>
      </w:r>
      <w:r w:rsidR="001B52FA" w:rsidRPr="007F7A65">
        <w:rPr>
          <w:szCs w:val="24"/>
        </w:rPr>
        <w:t xml:space="preserve">, </w:t>
      </w:r>
      <w:r w:rsidR="00787CE0">
        <w:rPr>
          <w:szCs w:val="24"/>
        </w:rPr>
        <w:t>Stjepana Radića 1</w:t>
      </w:r>
    </w:p>
    <w:p w:rsidRDefault="00DF4B3F" w:rsidP="00C915A8" w:rsidR="00C915A8" w:rsidRPr="00C915A8">
      <w:pPr>
        <w:numPr>
          <w:ilvl w:val="0"/>
          <w:numId w:val="1"/>
        </w:numPr>
        <w:rPr>
          <w:szCs w:val="24"/>
        </w:rPr>
      </w:pPr>
      <w:r w:rsidRPr="00C915A8">
        <w:rPr>
          <w:szCs w:val="24"/>
        </w:rPr>
        <w:t xml:space="preserve">Stečajni upravitelj </w:t>
      </w:r>
      <w:r w:rsidR="00C915A8" w:rsidRPr="00C915A8">
        <w:t>Ivan Gjurašić, Zagreb, Petrinjska 28</w:t>
      </w:r>
    </w:p>
    <w:p w:rsidRDefault="00CF63B6" w:rsidP="00C915A8" w:rsidR="00CF63B6" w:rsidRPr="00C915A8">
      <w:pPr>
        <w:numPr>
          <w:ilvl w:val="0"/>
          <w:numId w:val="1"/>
        </w:numPr>
        <w:rPr>
          <w:szCs w:val="24"/>
        </w:rPr>
      </w:pPr>
      <w:r w:rsidRPr="00C915A8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58B6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C915A8">
      <w:t>782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02C6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87CE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8D05A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915A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8B6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5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8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8B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8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8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5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8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8B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8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8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BRZA HRANA VERICA jednostavno društvo s ograničenom odgovornošću za ugostiteljstvo</izvorni_sadrzaj>
    <derivirana_varijabla naziv="DomainObject.Predmet.ProtustrankaFormated_1">  BRZA HRANA VERICA jednostavno društvo s ograničenom odgovornošću za ugostiteljstvo</derivirana_varijabla>
  </DomainObject.Predmet.ProtustrankaFormated>
  <DomainObject.Predmet.ProtustrankaFormatedOIB>
    <izvorni_sadrzaj>  BRZA HRANA VERICA jednostavno društvo s ograničenom odgovornošću za ugostiteljstvo, OIB 15870596044</izvorni_sadrzaj>
    <derivirana_varijabla naziv="DomainObject.Predmet.ProtustrankaFormatedOIB_1">  BRZA HRANA VERICA jednostavno društvo s ograničenom odgovornošću za ugostiteljstvo, OIB 15870596044</derivirana_varijabla>
  </DomainObject.Predmet.ProtustrankaFormatedOIB>
  <DomainObject.Predmet.ProtustrankaFormatedWithAdress>
    <izvorni_sadrzaj> BRZA HRANA VERICA jednostavno društvo s ograničenom odgovornošću za ugostiteljstvo, Marijanska 94, 48327 Molve</izvorni_sadrzaj>
    <derivirana_varijabla naziv="DomainObject.Predmet.ProtustrankaFormatedWithAdress_1"> BRZA HRANA VERICA jednostavno društvo s ograničenom odgovornošću za ugostiteljstvo, Marijanska 94, 48327 Molve</derivirana_varijabla>
  </DomainObject.Predmet.ProtustrankaFormatedWithAdress>
  <DomainObject.Predmet.ProtustrankaFormatedWithAdressOIB>
    <izvorni_sadrzaj> BRZA HRANA VERICA jednostavno društvo s ograničenom odgovornošću za ugostiteljstvo, OIB 15870596044, Marijanska 94, 48327 Molve</izvorni_sadrzaj>
    <derivirana_varijabla naziv="DomainObject.Predmet.ProtustrankaFormatedWithAdressOIB_1"> BRZA HRANA VERICA jednostavno društvo s ograničenom odgovornošću za ugostiteljstvo, OIB 15870596044, Marijanska 94, 48327 Molve</derivirana_varijabla>
  </DomainObject.Predmet.ProtustrankaFormatedWithAdressOIB>
  <DomainObject.Predmet.ProtustrankaWithAdress>
    <izvorni_sadrzaj>BRZA HRANA VERICA jednostavno društvo s ograničenom odgovornošću za ugostiteljstvo Marijanska 94, 48327 Molve</izvorni_sadrzaj>
    <derivirana_varijabla naziv="DomainObject.Predmet.ProtustrankaWithAdress_1">BRZA HRANA VERICA jednostavno društvo s ograničenom odgovornošću za ugostiteljstvo Marijanska 94, 48327 Molve</derivirana_varijabla>
  </DomainObject.Predmet.ProtustrankaWithAdress>
  <DomainObject.Predmet.ProtustrankaWithAdressOIB>
    <izvorni_sadrzaj>BRZA HRANA VERICA jednostavno društvo s ograničenom odgovornošću za ugostiteljstvo, OIB 15870596044, Marijanska 94, 48327 Molve</izvorni_sadrzaj>
    <derivirana_varijabla naziv="DomainObject.Predmet.ProtustrankaWithAdressOIB_1">BRZA HRANA VERICA jednostavno društvo s ograničenom odgovornošću za ugostiteljstvo, OIB 15870596044, Marijanska 94, 48327 Molve</derivirana_varijabla>
  </DomainObject.Predmet.ProtustrankaWithAdressOIB>
  <DomainObject.Predmet.ProtustrankaNazivFormated>
    <izvorni_sadrzaj>BRZA HRANA VERICA jednostavno društvo s ograničenom odgovornošću za ugostiteljstvo</izvorni_sadrzaj>
    <derivirana_varijabla naziv="DomainObject.Predmet.ProtustrankaNazivFormated_1">BRZA HRANA VERICA jednostavno društvo s ograničenom odgovornošću za ugostiteljstvo</derivirana_varijabla>
  </DomainObject.Predmet.ProtustrankaNazivFormated>
  <DomainObject.Predmet.ProtustrankaNazivFormatedOIB>
    <izvorni_sadrzaj>BRZA HRANA VERICA jednostavno društvo s ograničenom odgovornošću za ugostiteljstvo, OIB 15870596044</izvorni_sadrzaj>
    <derivirana_varijabla naziv="DomainObject.Predmet.ProtustrankaNazivFormatedOIB_1">BRZA HRANA VERICA jednostavno društvo s ograničenom odgovornošću za ugostiteljstvo, OIB 15870596044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4473.81</izvorni_sadrzaj>
    <derivirana_varijabla naziv="DomainObject.Predmet.TrenutnaVrijednost_1">4473.81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BRZA HRANA VERICA jednostavno društvo s ograničenom odgovornošću za ugostiteljstvo</item>
    </izvorni_sadrzaj>
    <derivirana_varijabla naziv="DomainObject.Predmet.ProtuStrankaListFormated_1">
      <item>BRZA HRANA VERICA jednostavno društvo s ograničenom odgovornošću za ugostiteljstvo</item>
    </derivirana_varijabla>
  </DomainObject.Predmet.ProtuStrankaListFormated>
  <DomainObject.Predmet.ProtuStrankaListFormatedOIB>
    <izvorni_sadrzaj>
      <item>BRZA HRANA VERICA jednostavno društvo s ograničenom odgovornošću za ugostiteljstvo, OIB 15870596044</item>
    </izvorni_sadrzaj>
    <derivirana_varijabla naziv="DomainObject.Predmet.ProtuStrankaListFormatedOIB_1">
      <item>BRZA HRANA VERICA jednostavno društvo s ograničenom odgovornošću za ugostiteljstvo, OIB 15870596044</item>
    </derivirana_varijabla>
  </DomainObject.Predmet.ProtuStrankaListFormatedOIB>
  <DomainObject.Predmet.ProtuStrankaListFormatedWithAdress>
    <izvorni_sadrzaj>
      <item>BRZA HRANA VERICA jednostavno društvo s ograničenom odgovornošću za ugostiteljstvo, Marijanska 94, 48327 Molve</item>
    </izvorni_sadrzaj>
    <derivirana_varijabla naziv="DomainObject.Predmet.ProtuStrankaListFormatedWithAdress_1">
      <item>BRZA HRANA VERICA jednostavno društvo s ograničenom odgovornošću za ugostiteljstvo, Marijanska 94, 48327 Molve</item>
    </derivirana_varijabla>
  </DomainObject.Predmet.ProtuStrankaListFormatedWithAdress>
  <DomainObject.Predmet.ProtuStrankaListFormatedWithAdressOIB>
    <izvorni_sadrzaj>
      <item>BRZA HRANA VERICA jednostavno društvo s ograničenom odgovornošću za ugostiteljstvo, OIB 15870596044, Marijanska 94, 48327 Molve</item>
    </izvorni_sadrzaj>
    <derivirana_varijabla naziv="DomainObject.Predmet.ProtuStrankaListFormatedWithAdressOIB_1">
      <item>BRZA HRANA VERICA jednostavno društvo s ograničenom odgovornošću za ugostiteljstvo, OIB 15870596044, Marijanska 94, 48327 Molve</item>
    </derivirana_varijabla>
  </DomainObject.Predmet.ProtuStrankaListFormatedWithAdressOIB>
  <DomainObject.Predmet.ProtuStrankaListNazivFormated>
    <izvorni_sadrzaj>
      <item>BRZA HRANA VERICA jednostavno društvo s ograničenom odgovornošću za ugostiteljstvo</item>
    </izvorni_sadrzaj>
    <derivirana_varijabla naziv="DomainObject.Predmet.ProtuStrankaListNazivFormated_1">
      <item>BRZA HRANA VERICA jednostavno društvo s ograničenom odgovornošću za ugostiteljstvo</item>
    </derivirana_varijabla>
  </DomainObject.Predmet.ProtuStrankaListNazivFormated>
  <DomainObject.Predmet.ProtuStrankaListNazivFormatedOIB>
    <izvorni_sadrzaj>
      <item>BRZA HRANA VERICA jednostavno društvo s ograničenom odgovornošću za ugostiteljstvo, OIB 15870596044</item>
    </izvorni_sadrzaj>
    <derivirana_varijabla naziv="DomainObject.Predmet.ProtuStrankaListNazivFormatedOIB_1">
      <item>BRZA HRANA VERICA jednostavno društvo s ograničenom odgovornošću za ugostiteljstvo, OIB 15870596044</item>
    </derivirana_varijabla>
  </DomainObject.Predmet.ProtuStrankaListNazivFormatedOIB>
  <DomainObject.Predmet.OstaliListFormated>
    <izvorni_sadrzaj>
      <item>E-oglasna ploča</item>
      <item>Sudski registar</item>
      <item>Županijsko državno odvjetništvo</item>
      <item>Verica Mijić</item>
      <item>Porezna uprava - Ispostava Đurđevac</item>
    </izvorni_sadrzaj>
    <derivirana_varijabla naziv="DomainObject.Predmet.OstaliListFormated_1">
      <item>E-oglasna ploča</item>
      <item>Sudski registar</item>
      <item>Županijsko državno odvjetništvo</item>
      <item>Verica Mijić</item>
      <item>Porezna uprava - Ispostava Đurđevac</item>
    </derivirana_varijabla>
  </DomainObject.Predmet.OstaliListFormated>
  <DomainObject.Predmet.OstaliListFormatedOIB>
    <izvorni_sadrzaj>
      <item>E-oglasna ploča</item>
      <item>Sudski registar</item>
      <item>Županijsko državno odvjetništvo</item>
      <item>Verica Mijić, OIB 33866587638</item>
      <item>Porezna uprava - Ispostava Đurđevac</item>
    </izvorni_sadrzaj>
    <derivirana_varijabla naziv="DomainObject.Predmet.OstaliListFormatedOIB_1">
      <item>E-oglasna ploča</item>
      <item>Sudski registar</item>
      <item>Županijsko državno odvjetništvo</item>
      <item>Verica Mijić, OIB 33866587638</item>
      <item>Porezna uprava - Ispostava Đurđevac</item>
    </derivirana_varijabla>
  </DomainObject.Predmet.OstaliListFormatedOIB>
  <DomainObject.Predmet.OstaliListFormatedWithAdress>
    <izvorni_sadrzaj>
      <item>E-oglasna ploča</item>
      <item>Sudski registar</item>
      <item>Županijsko državno odvjetništvo</item>
      <item>Verica Mijić, Marijanska 94, 48327 Molve</item>
      <item>Porezna uprava - Ispostava Đurđevac, Stjepana Radića 1, 48350 Đurđevac</item>
    </izvorni_sadrzaj>
    <derivirana_varijabla naziv="DomainObject.Predmet.OstaliListFormatedWithAdress_1">
      <item>E-oglasna ploča</item>
      <item>Sudski registar</item>
      <item>Županijsko državno odvjetništvo</item>
      <item>Verica Mijić, Marijanska 94, 48327 Molve</item>
      <item>Porezna uprava - Ispostava Đurđevac, Stjepana Radića 1, 48350 Đurđevac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</item>
      <item>Verica Mijić, OIB 33866587638, Marijanska 94, 48327 Molve</item>
      <item>Porezna uprava - Ispostava Đurđevac, Stjepana Radića 1, 48350 Đurđevac</item>
    </izvorni_sadrzaj>
    <derivirana_varijabla naziv="DomainObject.Predmet.OstaliListFormatedWithAdressOIB_1">
      <item>E-oglasna ploča</item>
      <item>Sudski registar</item>
      <item>Županijsko državno odvjetništvo</item>
      <item>Verica Mijić, OIB 33866587638, Marijanska 94, 48327 Molve</item>
      <item>Porezna uprava - Ispostava Đurđevac, Stjepana Radića 1, 48350 Đurđevac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</item>
      <item>Verica Mijić</item>
      <item>Porezna uprava - Ispostava Đurđevac</item>
    </izvorni_sadrzaj>
    <derivirana_varijabla naziv="DomainObject.Predmet.OstaliListNazivFormated_1">
      <item>E-oglasna ploča</item>
      <item>Sudski registar</item>
      <item>Županijsko državno odvjetništvo</item>
      <item>Verica Mijić</item>
      <item>Porezna uprava - Ispostava Đurđevac</item>
    </derivirana_varijabla>
  </DomainObject.Predmet.OstaliListNazivFormated>
  <DomainObject.Predmet.OstaliListNazivFormatedOIB>
    <izvorni_sadrzaj>
      <item>E-oglasna ploča</item>
      <item>Sudski registar</item>
      <item>Županijsko državno odvjetništvo</item>
      <item>Verica Mijić, OIB 33866587638</item>
      <item>Porezna uprava - Ispostava Đurđevac</item>
    </izvorni_sadrzaj>
    <derivirana_varijabla naziv="DomainObject.Predmet.OstaliListNazivFormatedOIB_1">
      <item>E-oglasna ploča</item>
      <item>Sudski registar</item>
      <item>Županijsko državno odvjetništvo</item>
      <item>Verica Mijić, OIB 33866587638</item>
      <item>Porezna uprava - Ispostava Đurđevac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BRZA HRANA VERICA jednostavno društvo s ograničenom odgovornošću za ugostiteljstvo</izvorni_sadrzaj>
    <derivirana_varijabla naziv="DomainObject.Predmet.ProtustrankaIDrugi_1">BRZA HRANA VERICA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BRZA HRANA VERICA jednostavno društvo s ograničenom odgovornošću za ugostiteljstvo, OIB 15870596044, Marijanska 94, 48327 Molve</izvorni_sadrzaj>
    <derivirana_varijabla naziv="DomainObject.Predmet.ProtustrankaIDrugiAdressOIB_1">BRZA HRANA VERICA jednostavno društvo s ograničenom odgovornošću za ugostiteljstvo, OIB 15870596044, Marijanska 94,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BRZA HRANA VERICA jednostavno društvo s ograničenom odgovornošću za ugostiteljstvo</item>
      <item>E-oglasna ploča</item>
      <item>Sudski registar</item>
      <item>Županijsko državno odvjetništvo</item>
      <item>Verica Mijić</item>
      <item>Porezna uprava - Ispostava Đurđevac</item>
    </izvorni_sadrzaj>
    <derivirana_varijabla naziv="DomainObject.Predmet.SudioniciListNaziv_1">
      <item>Financijska agencija</item>
      <item>BRZA HRANA VERICA jednostavno društvo s ograničenom odgovornošću za ugostiteljstvo</item>
      <item>E-oglasna ploča</item>
      <item>Sudski registar</item>
      <item>Županijsko državno odvjetništvo</item>
      <item>Verica Mijić</item>
      <item>Porezna uprava - Ispostava Đurđevac</item>
    </derivirana_varijabla>
  </DomainObject.Predmet.SudioniciListNaziv>
  <DomainObject.Predmet.SudioniciListAdressOIB>
    <izvorni_sadrzaj>
      <item>Financijska agencija, OIB 85821130368, A. Cesarca 2,42000 Varaždin</item>
      <item>BRZA HRANA VERICA jednostavno društvo s ograničenom odgovornošću za ugostiteljstvo, OIB 15870596044, Marijanska 94,48327 Molve</item>
      <item>E-oglasna ploča</item>
      <item>Sudski registar</item>
      <item>Županijsko državno odvjetništvo</item>
      <item>Verica Mijić, OIB 33866587638, Marijanska 94,48327 Molve</item>
      <item>Porezna uprava - Ispostava Đurđevac, Stjepana Radića 1,48350 Đurđevac</item>
    </izvorni_sadrzaj>
    <derivirana_varijabla naziv="DomainObject.Predmet.SudioniciListAdressOIB_1">
      <item>Financijska agencija, OIB 85821130368, A. Cesarca 2,42000 Varaždin</item>
      <item>BRZA HRANA VERICA jednostavno društvo s ograničenom odgovornošću za ugostiteljstvo, OIB 15870596044, Marijanska 94,48327 Molve</item>
      <item>E-oglasna ploča</item>
      <item>Sudski registar</item>
      <item>Županijsko državno odvjetništvo</item>
      <item>Verica Mijić, OIB 33866587638, Marijanska 94,48327 Molve</item>
      <item>Porezna uprava - Ispostava Đurđevac, Stjepana Radića 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15870596044</item>
      <item>, OIB null</item>
      <item>, OIB null</item>
      <item>, OIB null</item>
      <item>, OIB 33866587638</item>
      <item>, OIB null</item>
    </izvorni_sadrzaj>
    <derivirana_varijabla naziv="DomainObject.Predmet.SudioniciListNazivOIB_1">
      <item>, OIB 85821130368</item>
      <item>, OIB 15870596044</item>
      <item>, OIB null</item>
      <item>, OIB null</item>
      <item>, OIB null</item>
      <item>, OIB 33866587638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2766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2016-01-15T08:46:00Z</dcterms:created>
  <dc:creator>Ljubica Makovec</dc:creator>
  <cp:lastModifiedBy>Nevenka Vuković</cp:lastModifiedBy>
  <cp:lastPrinted>2016-01-15T08:51:00Z</cp:lastPrinted>
  <dcterms:modified xmlns:xsi="http://www.w3.org/2001/XMLSchema-instance" xsi:type="dcterms:W3CDTF">2016-01-15T08:52:00Z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