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0971b" w14:paraId="bb0971b" w:rsidRDefault="006115E6" w:rsidP="006115E6" w:rsidR="006115E6" w:rsidRPr="00B16182">
      <w:pPr>
        <w:ind w:firstLine="708"/>
        <w15:collapsed w:val="false"/>
        <w:rPr>
          <w:b/>
        </w:rPr>
      </w:pPr>
      <w:bookmarkStart w:name="_GoBack" w:id="0"/>
      <w:bookmarkEnd w:id="0"/>
      <w:r w:rsidRPr="00B16182">
        <w:rPr>
          <w:b/>
          <w:noProof/>
          <w:szCs w:val="24"/>
          <w:lang w:eastAsia="hr-HR"/>
        </w:rPr>
        <w:drawing>
          <wp:inline distR="0" distL="0" distB="0" distT="0">
            <wp:extent cy="612000" cx="458516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12000" cx="458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6182">
        <w:rPr>
          <w:lang w:eastAsia="hr-HR"/>
        </w:rPr>
        <w:tab/>
      </w:r>
      <w:r w:rsidRPr="00B16182">
        <w:rPr>
          <w:lang w:eastAsia="hr-HR"/>
        </w:rPr>
        <w:tab/>
      </w:r>
      <w:r w:rsidRPr="00B16182">
        <w:rPr>
          <w:lang w:eastAsia="hr-HR"/>
        </w:rPr>
        <w:tab/>
      </w:r>
      <w:r w:rsidRPr="00B16182">
        <w:rPr>
          <w:lang w:eastAsia="hr-HR"/>
        </w:rPr>
        <w:tab/>
      </w:r>
      <w:r w:rsidRPr="00B16182">
        <w:rPr>
          <w:lang w:eastAsia="hr-HR"/>
        </w:rPr>
        <w:tab/>
      </w:r>
      <w:r w:rsidRPr="00B16182">
        <w:rPr>
          <w:lang w:eastAsia="hr-HR"/>
        </w:rPr>
        <w:tab/>
      </w:r>
      <w:r w:rsidRPr="00B16182">
        <w:rPr>
          <w:lang w:eastAsia="hr-HR"/>
        </w:rPr>
        <w:tab/>
      </w:r>
    </w:p>
    <w:p w:rsidRDefault="006115E6" w:rsidP="006115E6" w:rsidR="006115E6" w:rsidRPr="00B16182">
      <w:pPr>
        <w:pStyle w:val="Naslov1"/>
        <w:jc w:val="both"/>
        <w:rPr>
          <w:b w:val="false"/>
        </w:rPr>
      </w:pPr>
      <w:r w:rsidRPr="00B16182">
        <w:rPr>
          <w:b w:val="false"/>
        </w:rPr>
        <w:t>REPUBLIKA HRVATSKA</w:t>
      </w:r>
    </w:p>
    <w:p w:rsidRDefault="006115E6" w:rsidP="006115E6" w:rsidR="006115E6" w:rsidRPr="00B16182">
      <w:pPr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 xml:space="preserve">TRGOVAČKI SUD U SPLITU </w:t>
      </w:r>
      <w:r w:rsidRPr="00B16182">
        <w:rPr>
          <w:rFonts w:hAnsi="Times New Roman" w:ascii="Times New Roman"/>
          <w:sz w:val="24"/>
          <w:szCs w:val="24"/>
        </w:rPr>
        <w:tab/>
      </w:r>
      <w:r w:rsidRPr="00B16182">
        <w:rPr>
          <w:rFonts w:hAnsi="Times New Roman" w:ascii="Times New Roman"/>
          <w:sz w:val="24"/>
          <w:szCs w:val="24"/>
        </w:rPr>
        <w:tab/>
      </w:r>
      <w:r w:rsidRPr="00B16182">
        <w:rPr>
          <w:rFonts w:hAnsi="Times New Roman" w:ascii="Times New Roman"/>
          <w:sz w:val="24"/>
          <w:szCs w:val="24"/>
        </w:rPr>
        <w:tab/>
      </w:r>
    </w:p>
    <w:p w:rsidRDefault="006115E6" w:rsidP="006115E6" w:rsidR="006115E6" w:rsidRPr="00B16182">
      <w:pPr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Split, Sukoišanska</w:t>
      </w:r>
      <w:r w:rsidR="00580E68">
        <w:rPr>
          <w:rFonts w:hAnsi="Times New Roman" w:ascii="Times New Roman"/>
          <w:sz w:val="24"/>
          <w:szCs w:val="24"/>
        </w:rPr>
        <w:t xml:space="preserve"> </w:t>
      </w:r>
      <w:r w:rsidRPr="00B16182">
        <w:rPr>
          <w:rFonts w:hAnsi="Times New Roman" w:ascii="Times New Roman"/>
          <w:sz w:val="24"/>
          <w:szCs w:val="24"/>
        </w:rPr>
        <w:t>6</w:t>
      </w:r>
    </w:p>
    <w:p w:rsidRDefault="006115E6" w:rsidP="006115E6" w:rsidR="006115E6" w:rsidRPr="00B16182">
      <w:pPr>
        <w:pStyle w:val="Naslov1"/>
        <w:spacing w:before="200"/>
        <w:rPr>
          <w:b w:val="false"/>
        </w:rPr>
      </w:pPr>
      <w:r w:rsidRPr="00B16182">
        <w:rPr>
          <w:b w:val="false"/>
        </w:rPr>
        <w:t>R E P UB L I K A   H R V A T S K A</w:t>
      </w:r>
    </w:p>
    <w:p w:rsidRDefault="006115E6" w:rsidP="006115E6" w:rsidR="006115E6" w:rsidRPr="00B16182">
      <w:pPr>
        <w:pStyle w:val="Naslov2"/>
        <w:spacing w:after="200" w:before="200"/>
        <w:rPr>
          <w:bCs/>
          <w:szCs w:val="24"/>
        </w:rPr>
      </w:pPr>
      <w:r w:rsidRPr="00B16182">
        <w:rPr>
          <w:bCs/>
          <w:szCs w:val="24"/>
        </w:rPr>
        <w:t>R J E Š E NJ E</w:t>
      </w:r>
    </w:p>
    <w:p w:rsidRDefault="006115E6" w:rsidP="006115E6" w:rsidR="006115E6" w:rsidRPr="00B16182">
      <w:pPr>
        <w:pStyle w:val="Tijeloteksta"/>
        <w:rPr>
          <w:szCs w:val="24"/>
        </w:rPr>
      </w:pPr>
      <w:r w:rsidRPr="00B16182">
        <w:rPr>
          <w:szCs w:val="24"/>
          <w:lang w:val="hr-HR"/>
        </w:rPr>
        <w:tab/>
        <w:t>Trgovački sud u Splitu, po sutkinji</w:t>
      </w:r>
      <w:r>
        <w:rPr>
          <w:szCs w:val="24"/>
          <w:lang w:val="hr-HR"/>
        </w:rPr>
        <w:t xml:space="preserve"> </w:t>
      </w:r>
      <w:r w:rsidRPr="00B16182">
        <w:rPr>
          <w:szCs w:val="24"/>
          <w:lang w:val="hr-HR"/>
        </w:rPr>
        <w:t xml:space="preserve">Ani Golub Gruić, u stečajnom postupku povodom predlagatelja FINANCIJSKE AGENCIJE, Regionalni centar Split, Mažuranićevo šetalište 24b, OIB: 85821130368, za otvaranje stečajnog postupka nad dužnikom </w:t>
      </w:r>
      <w:r w:rsidR="00096C1B" w:rsidRPr="00CB5B63">
        <w:rPr>
          <w:szCs w:val="24"/>
        </w:rPr>
        <w:t>RETEGO j.d.o.o., OIB: 18707292978, Imotski, Fra Rajmunda Rudeža 1</w:t>
      </w:r>
      <w:r w:rsidRPr="00B16182">
        <w:rPr>
          <w:szCs w:val="24"/>
          <w:lang w:val="hr-HR"/>
        </w:rPr>
        <w:t xml:space="preserve">, </w:t>
      </w:r>
      <w:r w:rsidR="00DB7918">
        <w:rPr>
          <w:szCs w:val="24"/>
          <w:lang w:val="hr-HR"/>
        </w:rPr>
        <w:t>28</w:t>
      </w:r>
      <w:r w:rsidR="00842ABF">
        <w:rPr>
          <w:szCs w:val="24"/>
          <w:lang w:val="hr-HR"/>
        </w:rPr>
        <w:t>. prosinca</w:t>
      </w:r>
      <w:r w:rsidRPr="00B16182">
        <w:rPr>
          <w:szCs w:val="24"/>
          <w:lang w:val="hr-HR"/>
        </w:rPr>
        <w:t xml:space="preserve"> 2017. </w:t>
      </w:r>
    </w:p>
    <w:p w:rsidRDefault="006115E6" w:rsidP="006115E6" w:rsidR="006115E6" w:rsidRPr="00B16182">
      <w:pPr>
        <w:spacing w:after="220" w:before="220"/>
        <w:jc w:val="center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115E6" w:rsidP="006115E6" w:rsidR="006115E6" w:rsidRPr="00B1618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I. Privremeno</w:t>
      </w:r>
      <w:r w:rsidR="00A46349">
        <w:rPr>
          <w:rFonts w:hAnsi="Times New Roman" w:ascii="Times New Roman"/>
          <w:sz w:val="24"/>
          <w:szCs w:val="24"/>
        </w:rPr>
        <w:t>j</w:t>
      </w:r>
      <w:r w:rsidRPr="00B16182">
        <w:rPr>
          <w:rFonts w:hAnsi="Times New Roman" w:ascii="Times New Roman"/>
          <w:sz w:val="24"/>
          <w:szCs w:val="24"/>
        </w:rPr>
        <w:t xml:space="preserve"> stečajno</w:t>
      </w:r>
      <w:r w:rsidR="00A46349">
        <w:rPr>
          <w:rFonts w:hAnsi="Times New Roman" w:ascii="Times New Roman"/>
          <w:sz w:val="24"/>
          <w:szCs w:val="24"/>
        </w:rPr>
        <w:t>j</w:t>
      </w:r>
      <w:r w:rsidRPr="00B16182">
        <w:rPr>
          <w:rFonts w:hAnsi="Times New Roman" w:ascii="Times New Roman"/>
          <w:sz w:val="24"/>
          <w:szCs w:val="24"/>
        </w:rPr>
        <w:t xml:space="preserve"> upravitelj</w:t>
      </w:r>
      <w:r w:rsidR="00A46349">
        <w:rPr>
          <w:rFonts w:hAnsi="Times New Roman" w:ascii="Times New Roman"/>
          <w:sz w:val="24"/>
          <w:szCs w:val="24"/>
        </w:rPr>
        <w:t>ici</w:t>
      </w:r>
      <w:r>
        <w:rPr>
          <w:rFonts w:hAnsi="Times New Roman" w:ascii="Times New Roman"/>
          <w:sz w:val="24"/>
          <w:szCs w:val="24"/>
        </w:rPr>
        <w:t xml:space="preserve"> </w:t>
      </w:r>
      <w:r w:rsidR="00A46349" w:rsidRPr="00A46349">
        <w:rPr>
          <w:rFonts w:hAnsi="Times New Roman" w:ascii="Times New Roman"/>
          <w:sz w:val="24"/>
          <w:szCs w:val="24"/>
        </w:rPr>
        <w:t>Ad</w:t>
      </w:r>
      <w:r w:rsidR="00377E15">
        <w:rPr>
          <w:rFonts w:hAnsi="Times New Roman" w:ascii="Times New Roman"/>
          <w:sz w:val="24"/>
          <w:szCs w:val="24"/>
        </w:rPr>
        <w:t>i</w:t>
      </w:r>
      <w:r w:rsidR="00A46349" w:rsidRPr="00A46349">
        <w:rPr>
          <w:rFonts w:hAnsi="Times New Roman" w:ascii="Times New Roman"/>
          <w:sz w:val="24"/>
          <w:szCs w:val="24"/>
        </w:rPr>
        <w:t xml:space="preserve"> Rajković iz Splita, Matice hrvatske 10, OIB: 27195964864</w:t>
      </w:r>
      <w:r w:rsidRPr="00B16182">
        <w:rPr>
          <w:rFonts w:hAnsi="Times New Roman" w:ascii="Times New Roman"/>
          <w:sz w:val="24"/>
          <w:szCs w:val="24"/>
        </w:rPr>
        <w:t>,</w:t>
      </w:r>
      <w:r w:rsidR="00A46349">
        <w:rPr>
          <w:rFonts w:hAnsi="Times New Roman" w:ascii="Times New Roman"/>
          <w:sz w:val="24"/>
          <w:szCs w:val="24"/>
        </w:rPr>
        <w:t xml:space="preserve"> </w:t>
      </w:r>
      <w:r w:rsidRPr="00B16182">
        <w:rPr>
          <w:rFonts w:hAnsi="Times New Roman" w:ascii="Times New Roman"/>
          <w:sz w:val="24"/>
          <w:szCs w:val="24"/>
        </w:rPr>
        <w:t xml:space="preserve">određuje se nagrada za obavljanje službe privremenog stečajnog upravitelja u iznosu od </w:t>
      </w:r>
      <w:r w:rsidR="00842ABF" w:rsidRPr="00684B45">
        <w:rPr>
          <w:rFonts w:hAnsi="Times New Roman" w:ascii="Times New Roman"/>
          <w:sz w:val="24"/>
          <w:szCs w:val="24"/>
        </w:rPr>
        <w:t>3</w:t>
      </w:r>
      <w:r w:rsidRPr="00684B45">
        <w:rPr>
          <w:rFonts w:hAnsi="Times New Roman" w:ascii="Times New Roman"/>
          <w:sz w:val="24"/>
          <w:szCs w:val="24"/>
        </w:rPr>
        <w:t>.000,00 kn</w:t>
      </w:r>
      <w:r w:rsidRPr="00B16182">
        <w:rPr>
          <w:rFonts w:hAnsi="Times New Roman" w:ascii="Times New Roman"/>
          <w:sz w:val="24"/>
          <w:szCs w:val="24"/>
        </w:rPr>
        <w:t xml:space="preserve"> brutto.</w:t>
      </w:r>
    </w:p>
    <w:p w:rsidRDefault="00842ABF" w:rsidP="00842ABF" w:rsidR="00842ABF" w:rsidRPr="00B15F12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II. </w:t>
      </w:r>
      <w:r w:rsidRPr="00E75103">
        <w:rPr>
          <w:rFonts w:hAnsi="Times New Roman" w:ascii="Times New Roman"/>
          <w:sz w:val="24"/>
          <w:szCs w:val="24"/>
        </w:rPr>
        <w:t>Iznosi neto nagrade, pripadaju</w:t>
      </w:r>
      <w:r w:rsidRPr="00E75103">
        <w:rPr>
          <w:rFonts w:hAnsi="Times New Roman" w:ascii="Times New Roman" w:hint="eastAsia"/>
          <w:sz w:val="24"/>
          <w:szCs w:val="24"/>
        </w:rPr>
        <w:t>ć</w:t>
      </w:r>
      <w:r w:rsidRPr="00E75103">
        <w:rPr>
          <w:rFonts w:hAnsi="Times New Roman" w:ascii="Times New Roman"/>
          <w:sz w:val="24"/>
          <w:szCs w:val="24"/>
        </w:rPr>
        <w:t>ih poreza, prireza i doprinosa iz to</w:t>
      </w:r>
      <w:r w:rsidRPr="00E75103">
        <w:rPr>
          <w:rFonts w:hAnsi="Times New Roman" w:ascii="Times New Roman" w:hint="eastAsia"/>
          <w:sz w:val="24"/>
          <w:szCs w:val="24"/>
        </w:rPr>
        <w:t>č</w:t>
      </w:r>
      <w:r w:rsidRPr="00E75103">
        <w:rPr>
          <w:rFonts w:hAnsi="Times New Roman" w:ascii="Times New Roman"/>
          <w:sz w:val="24"/>
          <w:szCs w:val="24"/>
        </w:rPr>
        <w:t xml:space="preserve">ke I. izreke ovoga rješenja isplatit </w:t>
      </w:r>
      <w:r w:rsidRPr="00E75103">
        <w:rPr>
          <w:rFonts w:hAnsi="Times New Roman" w:ascii="Times New Roman" w:hint="eastAsia"/>
          <w:sz w:val="24"/>
          <w:szCs w:val="24"/>
        </w:rPr>
        <w:t>ć</w:t>
      </w:r>
      <w:r w:rsidRPr="00E75103">
        <w:rPr>
          <w:rFonts w:hAnsi="Times New Roman" w:ascii="Times New Roman"/>
          <w:sz w:val="24"/>
          <w:szCs w:val="24"/>
        </w:rPr>
        <w:t>e se iz sredstava Fonda za pokri</w:t>
      </w:r>
      <w:r w:rsidRPr="00E75103">
        <w:rPr>
          <w:rFonts w:hAnsi="Times New Roman" w:ascii="Times New Roman" w:hint="eastAsia"/>
          <w:sz w:val="24"/>
          <w:szCs w:val="24"/>
        </w:rPr>
        <w:t>ć</w:t>
      </w:r>
      <w:r w:rsidRPr="00E75103">
        <w:rPr>
          <w:rFonts w:hAnsi="Times New Roman" w:ascii="Times New Roman"/>
          <w:sz w:val="24"/>
          <w:szCs w:val="24"/>
        </w:rPr>
        <w:t>e troškova ste</w:t>
      </w:r>
      <w:r w:rsidRPr="00E75103">
        <w:rPr>
          <w:rFonts w:hAnsi="Times New Roman" w:ascii="Times New Roman" w:hint="eastAsia"/>
          <w:sz w:val="24"/>
          <w:szCs w:val="24"/>
        </w:rPr>
        <w:t>č</w:t>
      </w:r>
      <w:r w:rsidRPr="00E75103">
        <w:rPr>
          <w:rFonts w:hAnsi="Times New Roman" w:ascii="Times New Roman"/>
          <w:sz w:val="24"/>
          <w:szCs w:val="24"/>
        </w:rPr>
        <w:t>ajnog postupka, a nakon pravomo</w:t>
      </w:r>
      <w:r w:rsidRPr="00E75103">
        <w:rPr>
          <w:rFonts w:hAnsi="Times New Roman" w:ascii="Times New Roman" w:hint="eastAsia"/>
          <w:sz w:val="24"/>
          <w:szCs w:val="24"/>
        </w:rPr>
        <w:t>ć</w:t>
      </w:r>
      <w:r w:rsidRPr="00E75103">
        <w:rPr>
          <w:rFonts w:hAnsi="Times New Roman" w:ascii="Times New Roman"/>
          <w:sz w:val="24"/>
          <w:szCs w:val="24"/>
        </w:rPr>
        <w:t>nosti ovog rješenja.</w:t>
      </w:r>
    </w:p>
    <w:p w:rsidRDefault="006115E6" w:rsidP="006115E6" w:rsidR="006115E6" w:rsidRPr="00B16182">
      <w:pPr>
        <w:spacing w:after="120" w:before="240"/>
        <w:jc w:val="center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 xml:space="preserve">Obrazloženje </w:t>
      </w:r>
    </w:p>
    <w:p w:rsidRDefault="00842ABF" w:rsidP="00842ABF" w:rsidR="00842ABF" w:rsidRPr="00CF50A0">
      <w:pPr>
        <w:ind w:firstLine="703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F50A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Financijska agencija, Regionalni centar Split podnijela je ovom sudu </w:t>
      </w:r>
      <w:r w:rsidR="00096C1B">
        <w:rPr>
          <w:rFonts w:eastAsia="Times New Roman" w:hAnsi="Times New Roman" w:ascii="Times New Roman"/>
          <w:bCs/>
          <w:sz w:val="24"/>
          <w:szCs w:val="24"/>
          <w:lang w:eastAsia="hr-HR"/>
        </w:rPr>
        <w:t>11. ožujka</w:t>
      </w:r>
      <w:r w:rsidRPr="00CF50A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2016</w:t>
      </w:r>
      <w:r w:rsidRPr="00CF50A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prijedlog za otvaranje stečajnog postupka nad dužnikom </w:t>
      </w:r>
      <w:r w:rsidR="00096C1B" w:rsidRPr="00CB5B63">
        <w:rPr>
          <w:rFonts w:hAnsi="Times New Roman" w:ascii="Times New Roman"/>
          <w:sz w:val="24"/>
          <w:szCs w:val="24"/>
        </w:rPr>
        <w:t>RETEGO j.d.o.o., OIB: 18707292978, Imotski, Fra Rajmunda Rudeža 1</w:t>
      </w:r>
      <w:r w:rsidRPr="00CF50A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sukladno odredbi čl. 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444</w:t>
      </w:r>
      <w:r w:rsidRPr="00CF50A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st. 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2</w:t>
      </w:r>
      <w:r w:rsidRPr="00CF50A0">
        <w:rPr>
          <w:rFonts w:eastAsia="Times New Roman" w:hAnsi="Times New Roman" w:ascii="Times New Roman"/>
          <w:bCs/>
          <w:sz w:val="24"/>
          <w:szCs w:val="24"/>
          <w:lang w:eastAsia="hr-HR"/>
        </w:rPr>
        <w:t>. Stečajnog zakona („Narodne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novine“ broj 71/15, dalje: SZ)</w:t>
      </w:r>
      <w:r w:rsidRPr="00CF50A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</w:p>
    <w:p w:rsidRDefault="00842ABF" w:rsidP="00842ABF" w:rsidR="00842ABF" w:rsidRPr="00CF50A0">
      <w:pPr>
        <w:spacing w:before="200"/>
        <w:ind w:firstLine="703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Rješenjem ovog suda poslovni broj 11.St-</w:t>
      </w:r>
      <w:r w:rsidR="006503F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732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/2016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od </w:t>
      </w:r>
      <w:r w:rsidR="006503F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10. listopada 2016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 pokrenut je postupak radi utvrđenja pretpostavki za otvaranje stečajno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g postupka (prethodni postupak).</w:t>
      </w:r>
    </w:p>
    <w:p w:rsidRDefault="00842ABF" w:rsidP="00694DBB" w:rsidR="00694DBB">
      <w:pPr>
        <w:spacing w:before="200"/>
        <w:ind w:firstLine="703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Zakonsk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i 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zastupni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dužn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ika pristupio </w:t>
      </w:r>
      <w:r w:rsidR="00694DB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je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na ročište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radi očitovanja o prijedlogu za otvaranje stečajnog postupka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održano </w:t>
      </w:r>
      <w:r w:rsidR="00694DB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2. prosinca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2016.</w:t>
      </w:r>
      <w:r w:rsidR="00694DB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te je izjavio da </w:t>
      </w:r>
      <w:r w:rsidR="00694DBB" w:rsidRPr="00694DB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nije suglasan s prijedlogom FINE za otvaranje ste</w:t>
      </w:r>
      <w:r w:rsidR="00694DBB" w:rsidRPr="00694DBB">
        <w:rPr>
          <w:rFonts w:eastAsia="Times New Roman" w:hAnsi="Times New Roman" w:ascii="Times New Roman" w:hint="eastAsia"/>
          <w:color w:val="000000"/>
          <w:sz w:val="24"/>
          <w:szCs w:val="24"/>
          <w:lang w:eastAsia="hr-HR"/>
        </w:rPr>
        <w:t>č</w:t>
      </w:r>
      <w:r w:rsidR="00694DBB" w:rsidRPr="00694DB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ajnog postupka nad dužnikom RETEGO j.d.o.o. </w:t>
      </w:r>
      <w:r w:rsidR="00694DB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Istaknuo je</w:t>
      </w:r>
      <w:r w:rsidR="00694DBB" w:rsidRPr="00694DB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da dužnik ima prema tre</w:t>
      </w:r>
      <w:r w:rsidR="00694DBB" w:rsidRPr="00694DBB">
        <w:rPr>
          <w:rFonts w:eastAsia="Times New Roman" w:hAnsi="Times New Roman" w:ascii="Times New Roman" w:hint="eastAsia"/>
          <w:color w:val="000000"/>
          <w:sz w:val="24"/>
          <w:szCs w:val="24"/>
          <w:lang w:eastAsia="hr-HR"/>
        </w:rPr>
        <w:t>ć</w:t>
      </w:r>
      <w:r w:rsidR="00694DBB" w:rsidRPr="00694DB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im osobama potraživanja koja premašuju iznos blokade, te da je uvjeren da bi u jednom kra</w:t>
      </w:r>
      <w:r w:rsidR="00694DBB" w:rsidRPr="00694DBB">
        <w:rPr>
          <w:rFonts w:eastAsia="Times New Roman" w:hAnsi="Times New Roman" w:ascii="Times New Roman" w:hint="eastAsia"/>
          <w:color w:val="000000"/>
          <w:sz w:val="24"/>
          <w:szCs w:val="24"/>
          <w:lang w:eastAsia="hr-HR"/>
        </w:rPr>
        <w:t>ć</w:t>
      </w:r>
      <w:r w:rsidR="00694DBB" w:rsidRPr="00694DB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em roku ta dugovanja mogao podmiriti i to u cijelosti. </w:t>
      </w:r>
    </w:p>
    <w:p w:rsidRDefault="002D61C1" w:rsidP="002D61C1" w:rsidR="00842ABF" w:rsidRPr="009D1442">
      <w:pPr>
        <w:spacing w:before="200"/>
        <w:ind w:firstLine="703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R</w:t>
      </w:r>
      <w:r w:rsidR="00842AB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ješenjem poslovni broj 11.St-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732</w:t>
      </w:r>
      <w:r w:rsidR="00842AB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/2016 od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7. ožujka</w:t>
      </w:r>
      <w:r w:rsidR="00842AB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2017. dužniku određena mjera osiguranja postavljanjem privremenog stečajnog upravitelja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u osobi Dragana Josipa Kneževića iz Dubrovnik</w:t>
      </w:r>
      <w:r w:rsidR="00842AB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kojoj je naloženo</w:t>
      </w:r>
      <w:r w:rsidR="00842ABF" w:rsidRPr="00B15F12">
        <w:rPr>
          <w:rFonts w:hAnsi="Times New Roman" w:ascii="Times New Roman"/>
          <w:sz w:val="24"/>
          <w:szCs w:val="24"/>
        </w:rPr>
        <w:t xml:space="preserve"> utvrditi:</w:t>
      </w:r>
    </w:p>
    <w:p w:rsidRDefault="00842ABF" w:rsidP="002D61C1" w:rsidR="00842ABF" w:rsidRPr="00B15F1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-  imovinu stečajnog dužnika i njezinu vrijednost</w:t>
      </w:r>
    </w:p>
    <w:p w:rsidRDefault="00842ABF" w:rsidP="002D61C1" w:rsidR="00842ABF" w:rsidRPr="00B15F12">
      <w:p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  <w:t>-  stanje obveza stečajnog dužnika</w:t>
      </w:r>
    </w:p>
    <w:p w:rsidRDefault="00842ABF" w:rsidP="002D61C1" w:rsidR="00842ABF" w:rsidRPr="00B15F12">
      <w:p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  <w:t>- da li je imovina stečajnog dužnika dovoljna za namirenje troškova stečajnog postupka</w:t>
      </w:r>
    </w:p>
    <w:p w:rsidRDefault="00842ABF" w:rsidP="002D61C1" w:rsidR="00842ABF" w:rsidRPr="00B15F12">
      <w:p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  <w:t xml:space="preserve"> - koliki je iznos predvidljivih troškova prethodnog i stečajnog postupka</w:t>
      </w:r>
    </w:p>
    <w:p w:rsidRDefault="00842ABF" w:rsidP="002D61C1" w:rsidR="00842ABF">
      <w:p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te o utvrđenim činjenicama podnijeti sudu pismeno izvješće.</w:t>
      </w:r>
    </w:p>
    <w:p w:rsidRDefault="005718EC" w:rsidP="002D61C1" w:rsidR="005718EC">
      <w:pPr>
        <w:jc w:val="both"/>
        <w:rPr>
          <w:rFonts w:hAnsi="Times New Roman" w:ascii="Times New Roman"/>
          <w:sz w:val="24"/>
          <w:szCs w:val="24"/>
        </w:rPr>
      </w:pPr>
    </w:p>
    <w:p w:rsidRDefault="005718EC" w:rsidP="002D61C1" w:rsidR="005718E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 xml:space="preserve">Rješenjem poslovni broj 11. St-732/2016 od 21. ožujka 2017. razriješen je Dragan Josip Knežević privremenog stečajnog upravitelja na osobni zahtjev  te je za novu </w:t>
      </w:r>
      <w:r w:rsidR="0019478F">
        <w:rPr>
          <w:rFonts w:hAnsi="Times New Roman" w:ascii="Times New Roman"/>
          <w:sz w:val="24"/>
          <w:szCs w:val="24"/>
        </w:rPr>
        <w:t xml:space="preserve">privremenu </w:t>
      </w:r>
      <w:r>
        <w:rPr>
          <w:rFonts w:hAnsi="Times New Roman" w:ascii="Times New Roman"/>
          <w:sz w:val="24"/>
          <w:szCs w:val="24"/>
        </w:rPr>
        <w:t xml:space="preserve">stečajnu upraviteljicu imenovana Dunja Krstulović. </w:t>
      </w:r>
    </w:p>
    <w:p w:rsidRDefault="0019478F" w:rsidP="002D61C1" w:rsidR="0019478F">
      <w:pPr>
        <w:jc w:val="both"/>
        <w:rPr>
          <w:rFonts w:hAnsi="Times New Roman" w:ascii="Times New Roman"/>
          <w:sz w:val="24"/>
          <w:szCs w:val="24"/>
        </w:rPr>
      </w:pPr>
    </w:p>
    <w:p w:rsidRDefault="0019478F" w:rsidP="002D61C1" w:rsidR="0019478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Rješenjem poslovni broj 11. St-732/2016 od 20. studenog 2017. razriješena je Dunja Krstulović privremene stečajne upraviteljice te je za novu privremenu stečajnu upraviteljicu imenovana Ada Rajković.</w:t>
      </w:r>
    </w:p>
    <w:p w:rsidRDefault="00842ABF" w:rsidP="00842ABF" w:rsidR="00842ABF">
      <w:pPr>
        <w:spacing w:before="16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19478F">
        <w:rPr>
          <w:rFonts w:hAnsi="Times New Roman" w:ascii="Times New Roman"/>
          <w:sz w:val="24"/>
          <w:szCs w:val="24"/>
        </w:rPr>
        <w:t>12</w:t>
      </w:r>
      <w:r w:rsidR="0053736B">
        <w:rPr>
          <w:rFonts w:hAnsi="Times New Roman" w:ascii="Times New Roman"/>
          <w:sz w:val="24"/>
          <w:szCs w:val="24"/>
        </w:rPr>
        <w:t>. prosinca</w:t>
      </w:r>
      <w:r>
        <w:rPr>
          <w:rFonts w:hAnsi="Times New Roman" w:ascii="Times New Roman"/>
          <w:sz w:val="24"/>
          <w:szCs w:val="24"/>
        </w:rPr>
        <w:t xml:space="preserve"> 2017. p</w:t>
      </w:r>
      <w:r w:rsidRPr="00B15F12">
        <w:rPr>
          <w:rFonts w:hAnsi="Times New Roman" w:ascii="Times New Roman"/>
          <w:sz w:val="24"/>
          <w:szCs w:val="24"/>
        </w:rPr>
        <w:t>rivremen</w:t>
      </w:r>
      <w:r w:rsidR="0053736B">
        <w:rPr>
          <w:rFonts w:hAnsi="Times New Roman" w:ascii="Times New Roman"/>
          <w:sz w:val="24"/>
          <w:szCs w:val="24"/>
        </w:rPr>
        <w:t>a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 w:rsidR="0053736B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Pr="00B15F12">
        <w:rPr>
          <w:rFonts w:hAnsi="Times New Roman" w:ascii="Times New Roman"/>
          <w:sz w:val="24"/>
          <w:szCs w:val="24"/>
        </w:rPr>
        <w:t>upravitelj</w:t>
      </w:r>
      <w:r w:rsidR="0053736B">
        <w:rPr>
          <w:rFonts w:hAnsi="Times New Roman" w:ascii="Times New Roman"/>
          <w:sz w:val="24"/>
          <w:szCs w:val="24"/>
        </w:rPr>
        <w:t>ica Ada Rajković</w:t>
      </w:r>
      <w:r w:rsidRPr="00B15F12">
        <w:rPr>
          <w:rFonts w:hAnsi="Times New Roman" w:ascii="Times New Roman"/>
          <w:sz w:val="24"/>
          <w:szCs w:val="24"/>
        </w:rPr>
        <w:t xml:space="preserve"> dostavi</w:t>
      </w:r>
      <w:r w:rsidR="0053736B">
        <w:rPr>
          <w:rFonts w:hAnsi="Times New Roman" w:ascii="Times New Roman"/>
          <w:sz w:val="24"/>
          <w:szCs w:val="24"/>
        </w:rPr>
        <w:t>la</w:t>
      </w:r>
      <w:r w:rsidRPr="00B15F12">
        <w:rPr>
          <w:rFonts w:hAnsi="Times New Roman" w:ascii="Times New Roman"/>
          <w:sz w:val="24"/>
          <w:szCs w:val="24"/>
        </w:rPr>
        <w:t xml:space="preserve"> </w:t>
      </w:r>
      <w:r w:rsidRPr="001B675F">
        <w:rPr>
          <w:rFonts w:hAnsi="Times New Roman" w:ascii="Times New Roman"/>
          <w:sz w:val="24"/>
          <w:szCs w:val="24"/>
        </w:rPr>
        <w:t xml:space="preserve">je izvješće sukladno nalogu suda (list </w:t>
      </w:r>
      <w:r w:rsidR="0019478F">
        <w:rPr>
          <w:rFonts w:hAnsi="Times New Roman" w:ascii="Times New Roman"/>
          <w:sz w:val="24"/>
          <w:szCs w:val="24"/>
        </w:rPr>
        <w:t>109-120</w:t>
      </w:r>
      <w:r>
        <w:rPr>
          <w:rFonts w:hAnsi="Times New Roman" w:ascii="Times New Roman"/>
          <w:sz w:val="24"/>
          <w:szCs w:val="24"/>
        </w:rPr>
        <w:t xml:space="preserve"> spisa) nakon čega je podneskom od </w:t>
      </w:r>
      <w:r w:rsidR="0019478F">
        <w:rPr>
          <w:rFonts w:hAnsi="Times New Roman" w:ascii="Times New Roman"/>
          <w:sz w:val="24"/>
          <w:szCs w:val="24"/>
        </w:rPr>
        <w:t>27</w:t>
      </w:r>
      <w:r>
        <w:rPr>
          <w:rFonts w:hAnsi="Times New Roman" w:ascii="Times New Roman"/>
          <w:sz w:val="24"/>
          <w:szCs w:val="24"/>
        </w:rPr>
        <w:t>. prosinca 2017. predloži</w:t>
      </w:r>
      <w:r w:rsidR="0019478F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da </w:t>
      </w:r>
      <w:r w:rsidR="0019478F">
        <w:rPr>
          <w:rFonts w:hAnsi="Times New Roman" w:ascii="Times New Roman"/>
          <w:sz w:val="24"/>
          <w:szCs w:val="24"/>
        </w:rPr>
        <w:t>joj</w:t>
      </w:r>
      <w:r>
        <w:rPr>
          <w:rFonts w:hAnsi="Times New Roman" w:ascii="Times New Roman"/>
          <w:sz w:val="24"/>
          <w:szCs w:val="24"/>
        </w:rPr>
        <w:t xml:space="preserve"> sud </w:t>
      </w:r>
      <w:r w:rsidR="00684B45">
        <w:rPr>
          <w:rFonts w:hAnsi="Times New Roman" w:ascii="Times New Roman"/>
          <w:sz w:val="24"/>
          <w:szCs w:val="24"/>
        </w:rPr>
        <w:t>odredi nagradu za izvršeni posao.</w:t>
      </w:r>
    </w:p>
    <w:p w:rsidRDefault="00842ABF" w:rsidP="00842ABF" w:rsidR="00842ABF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</w:t>
      </w:r>
      <w:r>
        <w:rPr>
          <w:rFonts w:hAnsi="Times New Roman" w:ascii="Times New Roman"/>
          <w:sz w:val="24"/>
          <w:szCs w:val="24"/>
        </w:rPr>
        <w:t xml:space="preserve"> </w:t>
      </w:r>
      <w:r w:rsidRPr="00B15F12">
        <w:rPr>
          <w:rFonts w:hAnsi="Times New Roman" w:ascii="Times New Roman"/>
          <w:sz w:val="24"/>
          <w:szCs w:val="24"/>
        </w:rPr>
        <w:t xml:space="preserve">čl. 119. st. 6. SZ-a propisano je da se na privremenog stečajnog upravitelja na odgovarajući način primjenjuju odredbe Stečajnog zakona o stečajnom upravitelju. </w:t>
      </w:r>
    </w:p>
    <w:p w:rsidRDefault="00842ABF" w:rsidP="00842ABF" w:rsidR="00842ABF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 čl. 94. SZ-a propisano je da stečajni upravitelj ima pravo na nagradu za svoj rad te na naknadu stvarnih troškova (st. 1.). Nagradu stečajnom upravitelju rješenjem određuje sud prema</w:t>
      </w:r>
      <w:r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(st. 2.), a naknadu troškova rješenjem određuje sud na temelju pisanoga, obrazloženoga i dokumentiranoga izvješća stečajnoga upravitelja (st. 3.).</w:t>
      </w:r>
    </w:p>
    <w:p w:rsidRDefault="00842ABF" w:rsidP="00842ABF" w:rsidR="00842ABF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 čl. 2. Uredbe o kriterijima i načinu obračuna i plaćanja nagrade stečajnim upraviteljima („Narodne novine“ broj 105/15; dalje: Uredba) propisano je da stečajni upravitelj ima pravo na nagradu za izvršene poslove stečajno upraviteljske službe, a čl. 4. st. 1. propisano je kako privremenom stečajnom upravitelju pripada pravo na jednokratnu nagradu za poslove obavljene u prethodnom postupku u iznosu od 3.000,00 kn do 20.000,00 kn, koju će sud odrediti vodeći računa o složenosti poslova koje je obavio (čl. 4. st. 2.).</w:t>
      </w:r>
    </w:p>
    <w:p w:rsidRDefault="00842ABF" w:rsidP="00842ABF" w:rsidR="00842ABF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Prema ocjeni ovog suda, </w:t>
      </w:r>
      <w:r w:rsidR="0053736B">
        <w:rPr>
          <w:rFonts w:hAnsi="Times New Roman" w:ascii="Times New Roman"/>
          <w:sz w:val="24"/>
          <w:szCs w:val="24"/>
        </w:rPr>
        <w:t>Ada Rajković</w:t>
      </w:r>
      <w:r w:rsidRPr="00B15F12">
        <w:rPr>
          <w:rFonts w:hAnsi="Times New Roman" w:ascii="Times New Roman"/>
          <w:sz w:val="24"/>
          <w:szCs w:val="24"/>
        </w:rPr>
        <w:t xml:space="preserve"> je poslove stečajnoupraviteljske službe u ovom postupku </w:t>
      </w:r>
      <w:r w:rsidR="0053736B">
        <w:rPr>
          <w:rFonts w:hAnsi="Times New Roman" w:ascii="Times New Roman"/>
          <w:sz w:val="24"/>
          <w:szCs w:val="24"/>
        </w:rPr>
        <w:t>obavila</w:t>
      </w:r>
      <w:r w:rsidRPr="00B15F12">
        <w:rPr>
          <w:rFonts w:hAnsi="Times New Roman" w:ascii="Times New Roman"/>
          <w:sz w:val="24"/>
          <w:szCs w:val="24"/>
        </w:rPr>
        <w:t xml:space="preserve"> ažurno, stručno i savjesno -  </w:t>
      </w:r>
      <w:r>
        <w:rPr>
          <w:rFonts w:hAnsi="Times New Roman" w:ascii="Times New Roman"/>
          <w:sz w:val="24"/>
          <w:szCs w:val="24"/>
        </w:rPr>
        <w:t>ispita</w:t>
      </w:r>
      <w:r w:rsidR="0053736B">
        <w:rPr>
          <w:rFonts w:hAnsi="Times New Roman" w:ascii="Times New Roman"/>
          <w:sz w:val="24"/>
          <w:szCs w:val="24"/>
        </w:rPr>
        <w:t>la</w:t>
      </w:r>
      <w:r w:rsidRPr="00B15F12">
        <w:rPr>
          <w:rFonts w:hAnsi="Times New Roman" w:ascii="Times New Roman"/>
          <w:sz w:val="24"/>
          <w:szCs w:val="24"/>
        </w:rPr>
        <w:t xml:space="preserve"> je gospodarski položaj dužnika i njegove imovinske prilike i </w:t>
      </w:r>
      <w:r>
        <w:rPr>
          <w:rFonts w:hAnsi="Times New Roman" w:ascii="Times New Roman"/>
          <w:sz w:val="24"/>
          <w:szCs w:val="24"/>
        </w:rPr>
        <w:t>da</w:t>
      </w:r>
      <w:r w:rsidR="0053736B">
        <w:rPr>
          <w:rFonts w:hAnsi="Times New Roman" w:ascii="Times New Roman"/>
          <w:sz w:val="24"/>
          <w:szCs w:val="24"/>
        </w:rPr>
        <w:t>la</w:t>
      </w:r>
      <w:r w:rsidRPr="00B15F12">
        <w:rPr>
          <w:rFonts w:hAnsi="Times New Roman" w:ascii="Times New Roman"/>
          <w:sz w:val="24"/>
          <w:szCs w:val="24"/>
        </w:rPr>
        <w:t xml:space="preserve"> je svoje mišljenje o postojanju stečajnih razloga kod dužnika, o čemu je </w:t>
      </w:r>
      <w:r>
        <w:rPr>
          <w:rFonts w:hAnsi="Times New Roman" w:ascii="Times New Roman"/>
          <w:sz w:val="24"/>
          <w:szCs w:val="24"/>
        </w:rPr>
        <w:t>izvije</w:t>
      </w:r>
      <w:r w:rsidR="0053736B">
        <w:rPr>
          <w:rFonts w:hAnsi="Times New Roman" w:ascii="Times New Roman"/>
          <w:sz w:val="24"/>
          <w:szCs w:val="24"/>
        </w:rPr>
        <w:t>stila</w:t>
      </w:r>
      <w:r w:rsidRPr="00B15F12">
        <w:rPr>
          <w:rFonts w:hAnsi="Times New Roman" w:ascii="Times New Roman"/>
          <w:sz w:val="24"/>
          <w:szCs w:val="24"/>
        </w:rPr>
        <w:t xml:space="preserve"> sud u pisanom izviješću od </w:t>
      </w:r>
      <w:r w:rsidR="0069658E">
        <w:rPr>
          <w:rFonts w:hAnsi="Times New Roman" w:ascii="Times New Roman"/>
          <w:sz w:val="24"/>
          <w:szCs w:val="24"/>
        </w:rPr>
        <w:t>12</w:t>
      </w:r>
      <w:r w:rsidR="0053736B">
        <w:rPr>
          <w:rFonts w:hAnsi="Times New Roman" w:ascii="Times New Roman"/>
          <w:sz w:val="24"/>
          <w:szCs w:val="24"/>
        </w:rPr>
        <w:t>. prosinca</w:t>
      </w:r>
      <w:r w:rsidRPr="00B15F12">
        <w:rPr>
          <w:rFonts w:hAnsi="Times New Roman" w:ascii="Times New Roman"/>
          <w:sz w:val="24"/>
          <w:szCs w:val="24"/>
        </w:rPr>
        <w:t xml:space="preserve"> 2017. godine. Prema ocjeni ovog suda, obavljeni posao u ovom postupku je nižeg stupnja složenosti pa ovaj sud nalazi da je jednokratna nagrada u iznosu od </w:t>
      </w:r>
      <w:r>
        <w:rPr>
          <w:rFonts w:hAnsi="Times New Roman" w:ascii="Times New Roman"/>
          <w:sz w:val="24"/>
          <w:szCs w:val="24"/>
        </w:rPr>
        <w:t>3.0</w:t>
      </w:r>
      <w:r w:rsidRPr="00B15F12">
        <w:rPr>
          <w:rFonts w:hAnsi="Times New Roman" w:ascii="Times New Roman"/>
          <w:sz w:val="24"/>
          <w:szCs w:val="24"/>
        </w:rPr>
        <w:t>00,00 kn bruto primjerena uloženom trudu i poduzetim aktivnostima privremen</w:t>
      </w:r>
      <w:r>
        <w:rPr>
          <w:rFonts w:hAnsi="Times New Roman" w:ascii="Times New Roman"/>
          <w:sz w:val="24"/>
          <w:szCs w:val="24"/>
        </w:rPr>
        <w:t>og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 upravitelja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842ABF" w:rsidP="00842ABF" w:rsidR="00842ABF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Slijedom navedenog, odlučeno je kao u izreci ovog rješenja pod točkom I.</w:t>
      </w:r>
    </w:p>
    <w:p w:rsidRDefault="00842ABF" w:rsidP="00842ABF" w:rsidR="00842ABF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Temeljem odredbe čl. 111. st. 3. SZ-a odlučeno je kao u izreci rješenja pod točkom II.</w:t>
      </w:r>
    </w:p>
    <w:p w:rsidRDefault="00842ABF" w:rsidP="00842ABF" w:rsidR="00842ABF">
      <w:pPr>
        <w:spacing w:before="24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U Splitu</w:t>
      </w:r>
      <w:r>
        <w:rPr>
          <w:rFonts w:hAnsi="Times New Roman" w:ascii="Times New Roman"/>
          <w:sz w:val="24"/>
          <w:szCs w:val="24"/>
        </w:rPr>
        <w:t xml:space="preserve"> </w:t>
      </w:r>
      <w:r w:rsidR="00DB7918">
        <w:rPr>
          <w:rFonts w:hAnsi="Times New Roman" w:ascii="Times New Roman"/>
          <w:sz w:val="24"/>
          <w:szCs w:val="24"/>
        </w:rPr>
        <w:t>28</w:t>
      </w:r>
      <w:r>
        <w:rPr>
          <w:rFonts w:hAnsi="Times New Roman" w:ascii="Times New Roman"/>
          <w:sz w:val="24"/>
          <w:szCs w:val="24"/>
        </w:rPr>
        <w:t>. prosinca 2017.</w:t>
      </w:r>
    </w:p>
    <w:p w:rsidRDefault="00842ABF" w:rsidP="00842ABF" w:rsidR="00842ABF" w:rsidRPr="00B15F12">
      <w:pPr>
        <w:spacing w:before="240"/>
        <w:ind w:left="6372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Sutkinja</w:t>
      </w:r>
    </w:p>
    <w:p w:rsidRDefault="00842ABF" w:rsidP="00842ABF" w:rsidR="00842ABF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Ana Golub Gruić</w:t>
      </w:r>
      <w:r w:rsidR="006068A9">
        <w:rPr>
          <w:rFonts w:hAnsi="Times New Roman" w:ascii="Times New Roman"/>
          <w:sz w:val="24"/>
          <w:szCs w:val="24"/>
        </w:rPr>
        <w:t>,v.r.</w:t>
      </w:r>
    </w:p>
    <w:p w:rsidRDefault="006068A9" w:rsidP="006068A9" w:rsidR="006068A9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6068A9" w:rsidP="00842ABF" w:rsidR="006068A9" w:rsidRPr="00B15F12">
      <w:pPr>
        <w:ind w:left="637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842ABF" w:rsidP="00842ABF" w:rsidR="00842ABF" w:rsidRPr="00B15F12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842ABF" w:rsidP="00842ABF" w:rsidR="00842ABF" w:rsidRPr="00B15F12">
      <w:p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42ABF" w:rsidP="00842ABF" w:rsidR="00842ABF" w:rsidRPr="00B15F12">
      <w:pPr>
        <w:jc w:val="both"/>
        <w:rPr>
          <w:rFonts w:hAnsi="Times New Roman" w:ascii="Times New Roman"/>
          <w:sz w:val="24"/>
          <w:szCs w:val="24"/>
        </w:rPr>
      </w:pPr>
    </w:p>
    <w:p w:rsidRDefault="000265E4" w:rsidP="006068A9" w:rsidR="000265E4" w:rsidRPr="006068A9">
      <w:pPr>
        <w:spacing w:lineRule="auto" w:line="276" w:after="200"/>
        <w:rPr>
          <w:rFonts w:hAnsi="Times New Roman" w:ascii="Times New Roman"/>
          <w:sz w:val="24"/>
          <w:szCs w:val="24"/>
        </w:rPr>
      </w:pPr>
    </w:p>
    <w:sectPr w:rsidSect="00F42D4A" w:rsidR="000265E4" w:rsidRPr="006068A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A72" w:rsidR="00D44A72">
      <w:r>
        <w:separator/>
      </w:r>
    </w:p>
  </w:endnote>
  <w:endnote w:id="0" w:type="continuationSeparator">
    <w:p w:rsidRDefault="00D44A72" w:rsidR="00D44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A72" w:rsidR="00D44A72">
      <w:r>
        <w:separator/>
      </w:r>
    </w:p>
  </w:footnote>
  <w:footnote w:id="0" w:type="continuationSeparator">
    <w:p w:rsidRDefault="00D44A72" w:rsidR="00D44A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15E6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068A9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15E6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6068A9">
      <w:rPr>
        <w:rStyle w:val="Brojstranice"/>
        <w:rFonts w:hAnsi="Times New Roman" w:ascii="Times New Roman"/>
        <w:noProof/>
        <w:sz w:val="24"/>
        <w:szCs w:val="24"/>
      </w:rPr>
      <w:t>3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842ABF" w:rsidP="00587181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Poslovni broj:</w:t>
    </w:r>
    <w:r w:rsidR="006115E6">
      <w:rPr>
        <w:rFonts w:hAnsi="Times New Roman" w:ascii="Times New Roman"/>
        <w:sz w:val="24"/>
        <w:szCs w:val="24"/>
      </w:rPr>
      <w:t>11. St-</w:t>
    </w:r>
    <w:r w:rsidR="00096C1B">
      <w:rPr>
        <w:rFonts w:hAnsi="Times New Roman" w:ascii="Times New Roman"/>
        <w:sz w:val="24"/>
        <w:szCs w:val="24"/>
      </w:rPr>
      <w:t>732</w:t>
    </w:r>
    <w:r w:rsidR="006115E6">
      <w:rPr>
        <w:rFonts w:hAnsi="Times New Roman" w:ascii="Times New Roman"/>
        <w:sz w:val="24"/>
        <w:szCs w:val="24"/>
      </w:rPr>
      <w:t>/2016</w:t>
    </w:r>
  </w:p>
  <w:p w:rsidRDefault="006068A9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6068A9" w:rsidR="008D185E" w:rsidRPr="00265077">
    <w:pPr>
      <w:pStyle w:val="Zaglavlje"/>
      <w:rPr>
        <w:sz w:val="16"/>
        <w:szCs w:val="16"/>
      </w:rPr>
    </w:pPr>
  </w:p>
  <w:p w:rsidRDefault="006068A9" w:rsidR="008D185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ABF" w:rsidP="00924189" w:rsidR="00924189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Poslovni broj:</w:t>
    </w:r>
    <w:r w:rsidR="006115E6">
      <w:rPr>
        <w:rFonts w:hAnsi="Times New Roman" w:ascii="Times New Roman"/>
        <w:sz w:val="24"/>
        <w:szCs w:val="24"/>
      </w:rPr>
      <w:t>11. St-</w:t>
    </w:r>
    <w:r w:rsidR="00096C1B">
      <w:rPr>
        <w:rFonts w:hAnsi="Times New Roman" w:ascii="Times New Roman"/>
        <w:sz w:val="24"/>
        <w:szCs w:val="24"/>
      </w:rPr>
      <w:t>732</w:t>
    </w:r>
    <w:r w:rsidR="006115E6">
      <w:rPr>
        <w:rFonts w:hAnsi="Times New Roman" w:ascii="Times New Roman"/>
        <w:sz w:val="24"/>
        <w:szCs w:val="24"/>
      </w:rPr>
      <w:t>/2016</w:t>
    </w:r>
  </w:p>
  <w:p w:rsidRDefault="006068A9" w:rsidR="009241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96C1B"/>
    <w:rsid w:val="0019478F"/>
    <w:rsid w:val="002D61C1"/>
    <w:rsid w:val="00370EEF"/>
    <w:rsid w:val="00377E15"/>
    <w:rsid w:val="0053736B"/>
    <w:rsid w:val="005515CE"/>
    <w:rsid w:val="005718EC"/>
    <w:rsid w:val="00580E68"/>
    <w:rsid w:val="005B3156"/>
    <w:rsid w:val="006068A9"/>
    <w:rsid w:val="006115E6"/>
    <w:rsid w:val="006503FE"/>
    <w:rsid w:val="00684B45"/>
    <w:rsid w:val="00694DBB"/>
    <w:rsid w:val="0069658E"/>
    <w:rsid w:val="00842ABF"/>
    <w:rsid w:val="00870F94"/>
    <w:rsid w:val="00A45011"/>
    <w:rsid w:val="00A46349"/>
    <w:rsid w:val="00AE0312"/>
    <w:rsid w:val="00B41AB6"/>
    <w:rsid w:val="00B47BA4"/>
    <w:rsid w:val="00B86AFC"/>
    <w:rsid w:val="00CD5DDD"/>
    <w:rsid w:val="00D44A72"/>
    <w:rsid w:val="00DB7918"/>
    <w:rsid w:val="00ED1A22"/>
    <w:rsid w:val="00F11E1F"/>
    <w:rsid w:val="00F5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6068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8A9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068A9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068A9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068A9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6068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8A9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068A9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068A9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068A9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RETEGO j.d.o.o. za proizvodnju ventilacijskih uređaja</izvorni_sadrzaj>
    <derivirana_varijabla naziv="DomainObject.Predmet.ProtustrankaFormated_1">  RETEGO j.d.o.o. za proizvodnju ventilacijskih uređaja</derivirana_varijabla>
  </DomainObject.Predmet.ProtustrankaFormated>
  <DomainObject.Predmet.ProtustrankaFormatedOIB>
    <izvorni_sadrzaj>  RETEGO j.d.o.o. za proizvodnju ventilacijskih uređaja, OIB 18707292978</izvorni_sadrzaj>
    <derivirana_varijabla naziv="DomainObject.Predmet.ProtustrankaFormatedOIB_1">  RETEGO j.d.o.o. za proizvodnju ventilacijskih uređaja, OIB 18707292978</derivirana_varijabla>
  </DomainObject.Predmet.ProtustrankaFormatedOIB>
  <DomainObject.Predmet.ProtustrankaFormatedWithAdress>
    <izvorni_sadrzaj> RETEGO j.d.o.o. za proizvodnju ventilacijskih uređaja, Fra Rajmunda Rudeža 1, 21260 Imotski</izvorni_sadrzaj>
    <derivirana_varijabla naziv="DomainObject.Predmet.ProtustrankaFormatedWithAdress_1"> RETEGO j.d.o.o. za proizvodnju ventilacijskih uređaja, Fra Rajmunda Rudeža 1, 21260 Imotski</derivirana_varijabla>
  </DomainObject.Predmet.ProtustrankaFormatedWithAdress>
  <DomainObject.Predmet.ProtustrankaFormatedWithAdressOIB>
    <izvorni_sadrzaj> RETEGO j.d.o.o. za proizvodnju ventilacijskih uređaja, OIB 18707292978, Fra Rajmunda Rudeža 1, 21260 Imotski</izvorni_sadrzaj>
    <derivirana_varijabla naziv="DomainObject.Predmet.ProtustrankaFormatedWithAdressOIB_1"> RETEGO j.d.o.o. za proizvodnju ventilacijskih uređaja, OIB 18707292978, Fra Rajmunda Rudeža 1, 21260 Imotski</derivirana_varijabla>
  </DomainObject.Predmet.ProtustrankaFormatedWithAdressOIB>
  <DomainObject.Predmet.ProtustrankaWithAdress>
    <izvorni_sadrzaj>RETEGO j.d.o.o. za proizvodnju ventilacijskih uređaja Fra Rajmunda Rudeža 1, 21260 Imotski</izvorni_sadrzaj>
    <derivirana_varijabla naziv="DomainObject.Predmet.ProtustrankaWithAdress_1">RETEGO j.d.o.o. za proizvodnju ventilacijskih uređaja Fra Rajmunda Rudeža 1, 21260 Imotski</derivirana_varijabla>
  </DomainObject.Predmet.ProtustrankaWithAdress>
  <DomainObject.Predmet.ProtustrankaWithAdressOIB>
    <izvorni_sadrzaj>RETEGO j.d.o.o. za proizvodnju ventilacijskih uređaja, OIB 18707292978, Fra Rajmunda Rudeža 1, 21260 Imotski</izvorni_sadrzaj>
    <derivirana_varijabla naziv="DomainObject.Predmet.ProtustrankaWithAdressOIB_1">RETEGO j.d.o.o. za proizvodnju ventilacijskih uređaja, OIB 18707292978, Fra Rajmunda Rudeža 1, 21260 Imotski</derivirana_varijabla>
  </DomainObject.Predmet.ProtustrankaWithAdressOIB>
  <DomainObject.Predmet.ProtustrankaNazivFormated>
    <izvorni_sadrzaj>RETEGO j.d.o.o. za proizvodnju ventilacijskih uređaja</izvorni_sadrzaj>
    <derivirana_varijabla naziv="DomainObject.Predmet.ProtustrankaNazivFormated_1">RETEGO j.d.o.o. za proizvodnju ventilacijskih uređaja</derivirana_varijabla>
  </DomainObject.Predmet.ProtustrankaNazivFormated>
  <DomainObject.Predmet.ProtustrankaNazivFormatedOIB>
    <izvorni_sadrzaj>RETEGO j.d.o.o. za proizvodnju ventilacijskih uređaja, OIB 18707292978</izvorni_sadrzaj>
    <derivirana_varijabla naziv="DomainObject.Predmet.ProtustrankaNazivFormatedOIB_1">RETEGO j.d.o.o. za proizvodnju ventilacijskih uređaja, OIB 18707292978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43542.65</izvorni_sadrzaj>
    <derivirana_varijabla naziv="DomainObject.Predmet.TrenutnaVrijednost_1">43542.65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RETEGO j.d.o.o. za proizvodnju ventilacijskih uređaja</item>
    </izvorni_sadrzaj>
    <derivirana_varijabla naziv="DomainObject.Predmet.ProtuStrankaListFormated_1">
      <item>RETEGO j.d.o.o. za proizvodnju ventilacijskih uređaja</item>
    </derivirana_varijabla>
  </DomainObject.Predmet.ProtuStrankaListFormated>
  <DomainObject.Predmet.ProtuStrankaListFormatedOIB>
    <izvorni_sadrzaj>
      <item>RETEGO j.d.o.o. za proizvodnju ventilacijskih uređaja, OIB 18707292978</item>
    </izvorni_sadrzaj>
    <derivirana_varijabla naziv="DomainObject.Predmet.ProtuStrankaListFormatedOIB_1">
      <item>RETEGO j.d.o.o. za proizvodnju ventilacijskih uređaja, OIB 18707292978</item>
    </derivirana_varijabla>
  </DomainObject.Predmet.ProtuStrankaListFormatedOIB>
  <DomainObject.Predmet.ProtuStrankaListFormatedWithAdress>
    <izvorni_sadrzaj>
      <item>RETEGO j.d.o.o. za proizvodnju ventilacijskih uređaja, Fra Rajmunda Rudeža 1, 21260 Imotski</item>
    </izvorni_sadrzaj>
    <derivirana_varijabla naziv="DomainObject.Predmet.ProtuStrankaListFormatedWithAdress_1">
      <item>RETEGO j.d.o.o. za proizvodnju ventilacijskih uređaja, Fra Rajmunda Rudeža 1, 21260 Imotski</item>
    </derivirana_varijabla>
  </DomainObject.Predmet.ProtuStrankaListFormatedWithAdress>
  <DomainObject.Predmet.ProtuStrankaListFormatedWithAdressOIB>
    <izvorni_sadrzaj>
      <item>RETEGO j.d.o.o. za proizvodnju ventilacijskih uređaja, OIB 18707292978, Fra Rajmunda Rudeža 1, 21260 Imotski</item>
    </izvorni_sadrzaj>
    <derivirana_varijabla naziv="DomainObject.Predmet.ProtuStrankaListFormatedWithAdressOIB_1">
      <item>RETEGO j.d.o.o. za proizvodnju ventilacijskih uređaja, OIB 18707292978, Fra Rajmunda Rudeža 1, 21260 Imotski</item>
    </derivirana_varijabla>
  </DomainObject.Predmet.ProtuStrankaListFormatedWithAdressOIB>
  <DomainObject.Predmet.ProtuStrankaListNazivFormated>
    <izvorni_sadrzaj>
      <item>RETEGO j.d.o.o. za proizvodnju ventilacijskih uređaja</item>
    </izvorni_sadrzaj>
    <derivirana_varijabla naziv="DomainObject.Predmet.ProtuStrankaListNazivFormated_1">
      <item>RETEGO j.d.o.o. za proizvodnju ventilacijskih uređaja</item>
    </derivirana_varijabla>
  </DomainObject.Predmet.ProtuStrankaListNazivFormated>
  <DomainObject.Predmet.ProtuStrankaListNazivFormatedOIB>
    <izvorni_sadrzaj>
      <item>RETEGO j.d.o.o. za proizvodnju ventilacijskih uređaja, OIB 18707292978</item>
    </izvorni_sadrzaj>
    <derivirana_varijabla naziv="DomainObject.Predmet.ProtuStrankaListNazivFormatedOIB_1">
      <item>RETEGO j.d.o.o. za proizvodnju ventilacijskih uređaja, OIB 18707292978</item>
    </derivirana_varijabla>
  </DomainObject.Predmet.ProtuStrankaListNazivFormatedOIB>
  <DomainObject.Predmet.OstaliListFormated>
    <izvorni_sadrzaj>
      <item>Rajko Sabljić</item>
    </izvorni_sadrzaj>
    <derivirana_varijabla naziv="DomainObject.Predmet.OstaliListFormated_1">
      <item>Rajko Sabljić</item>
    </derivirana_varijabla>
  </DomainObject.Predmet.OstaliListFormated>
  <DomainObject.Predmet.OstaliListFormatedOIB>
    <izvorni_sadrzaj>
      <item>Rajko Sabljić, OIB 76179003810</item>
    </izvorni_sadrzaj>
    <derivirana_varijabla naziv="DomainObject.Predmet.OstaliListFormatedOIB_1">
      <item>Rajko Sabljić, OIB 76179003810</item>
    </derivirana_varijabla>
  </DomainObject.Predmet.OstaliListFormatedOIB>
  <DomainObject.Predmet.OstaliListFormatedWithAdress>
    <izvorni_sadrzaj>
      <item>Rajko Sabljić, Vinka Draganje 23, 21000 Split</item>
    </izvorni_sadrzaj>
    <derivirana_varijabla naziv="DomainObject.Predmet.OstaliListFormatedWithAdress_1">
      <item>Rajko Sabljić, Vinka Draganje 23, 21000 Split</item>
    </derivirana_varijabla>
  </DomainObject.Predmet.OstaliListFormatedWithAdress>
  <DomainObject.Predmet.OstaliListFormatedWithAdressOIB>
    <izvorni_sadrzaj>
      <item>Rajko Sabljić, OIB 76179003810, Vinka Draganje 23, 21000 Split</item>
    </izvorni_sadrzaj>
    <derivirana_varijabla naziv="DomainObject.Predmet.OstaliListFormatedWithAdressOIB_1">
      <item>Rajko Sabljić, OIB 76179003810, Vinka Draganje 23, 21000 Split</item>
    </derivirana_varijabla>
  </DomainObject.Predmet.OstaliListFormatedWithAdressOIB>
  <DomainObject.Predmet.OstaliListNazivFormated>
    <izvorni_sadrzaj>
      <item>Rajko Sabljić</item>
    </izvorni_sadrzaj>
    <derivirana_varijabla naziv="DomainObject.Predmet.OstaliListNazivFormated_1">
      <item>Rajko Sabljić</item>
    </derivirana_varijabla>
  </DomainObject.Predmet.OstaliListNazivFormated>
  <DomainObject.Predmet.OstaliListNazivFormatedOIB>
    <izvorni_sadrzaj>
      <item>Rajko Sabljić, OIB 76179003810</item>
    </izvorni_sadrzaj>
    <derivirana_varijabla naziv="DomainObject.Predmet.OstaliListNazivFormatedOIB_1">
      <item>Rajko Sabljić, OIB 76179003810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RETEGO j.d.o.o. za proizvodnju ventilacijskih uređaja</izvorni_sadrzaj>
    <derivirana_varijabla naziv="DomainObject.Predmet.ProtustrankaIDrugi_1">RETEGO j.d.o.o. za proizvodnju ventilacijskih uređaja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RETEGO j.d.o.o. za proizvodnju ventilacijskih uređaja, OIB 18707292978, Fra Rajmunda Rudeža 1, 21260 Imotski</izvorni_sadrzaj>
    <derivirana_varijabla naziv="DomainObject.Predmet.ProtustrankaIDrugiAdressOIB_1">RETEGO j.d.o.o. za proizvodnju ventilacijskih uređaja, OIB 18707292978, Fra Rajmunda Rudeža 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RETEGO j.d.o.o. za proizvodnju ventilacijskih uređaja</item>
      <item>FINANCIJSKA AGENCIJA, RC SPLIT</item>
      <item>Rajko Sabljić</item>
    </izvorni_sadrzaj>
    <derivirana_varijabla naziv="DomainObject.Predmet.SudioniciListNaziv_1">
      <item>RETEGO j.d.o.o. za proizvodnju ventilacijskih uređaja</item>
      <item>FINANCIJSKA AGENCIJA, RC SPLIT</item>
      <item>Rajko Sabljić</item>
    </derivirana_varijabla>
  </DomainObject.Predmet.SudioniciListNaziv>
  <DomainObject.Predmet.SudioniciListAdressOIB>
    <izvorni_sadrzaj>
      <item>RETEGO j.d.o.o. za proizvodnju ventilacijskih uređaja, OIB 18707292978, Fra Rajmunda Rudeža 1,21260 Imotski</item>
      <item>FINANCIJSKA AGENCIJA, RC SPLIT, OIB 85821130368, Mažuranićevo šetalište 24 b,21000 Split</item>
      <item>Rajko Sabljić, OIB 76179003810, Vinka Draganje 23,21000 Split</item>
    </izvorni_sadrzaj>
    <derivirana_varijabla naziv="DomainObject.Predmet.SudioniciListAdressOIB_1">
      <item>RETEGO j.d.o.o. za proizvodnju ventilacijskih uređaja, OIB 18707292978, Fra Rajmunda Rudeža 1,21260 Imotski</item>
      <item>FINANCIJSKA AGENCIJA, RC SPLIT, OIB 85821130368, Mažuranićevo šetalište 24 b,21000 Split</item>
      <item>Rajko Sabljić, OIB 76179003810, Vinka Draganje 23,21000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18707292978</item>
      <item>, OIB 85821130368</item>
      <item>, OIB 76179003810</item>
    </izvorni_sadrzaj>
    <derivirana_varijabla naziv="DomainObject.Predmet.SudioniciListNazivOIB_1">
      <item>, OIB 18707292978</item>
      <item>, OIB 85821130368</item>
      <item>, OIB 76179003810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797</properties:Words>
  <properties:Characters>4571</properties:Characters>
  <properties:Lines>84</properties:Lines>
  <properties:Paragraphs>34</properties:Paragraphs>
  <properties:TotalTime>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5372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2017-07-28T07:14:00Z</dcterms:created>
  <dc:creator>Ana Golub Gruić</dc:creator>
  <cp:lastModifiedBy>Ana Golub Gruić</cp:lastModifiedBy>
  <cp:lastPrinted>2017-12-28T09:31:00Z</cp:lastPrinted>
  <dcterms:modified xmlns:xsi="http://www.w3.org/2001/XMLSchema-instance" xsi:type="dcterms:W3CDTF">2017-12-28T09:53:00Z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